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2571" w:rsidRPr="002E52A6" w:rsidRDefault="00432DD7" w:rsidP="00842EDC">
      <w:pPr>
        <w:jc w:val="center"/>
      </w:pPr>
      <w:sdt>
        <w:sdtPr>
          <w:rPr>
            <w:b/>
            <w:i/>
            <w:color w:val="244061" w:themeColor="accent1" w:themeShade="80"/>
            <w:sz w:val="48"/>
            <w:szCs w:val="48"/>
          </w:rPr>
          <w:alias w:val="Objet "/>
          <w:id w:val="81937111"/>
          <w:placeholder>
            <w:docPart w:val="8E0BC4D07A794BEC9F6F0805C36EE02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AA1DE3">
            <w:rPr>
              <w:b/>
              <w:i/>
              <w:color w:val="244061" w:themeColor="accent1" w:themeShade="80"/>
              <w:sz w:val="48"/>
              <w:szCs w:val="48"/>
            </w:rPr>
            <w:t>Pr</w:t>
          </w:r>
          <w:r w:rsidR="0036277E">
            <w:rPr>
              <w:b/>
              <w:i/>
              <w:color w:val="244061" w:themeColor="accent1" w:themeShade="80"/>
              <w:sz w:val="48"/>
              <w:szCs w:val="48"/>
            </w:rPr>
            <w:t xml:space="preserve">emiers pas avec </w:t>
          </w:r>
          <w:r w:rsidR="00AA1DE3">
            <w:rPr>
              <w:b/>
              <w:i/>
              <w:color w:val="244061" w:themeColor="accent1" w:themeShade="80"/>
              <w:sz w:val="48"/>
              <w:szCs w:val="48"/>
            </w:rPr>
            <w:t>PowerConnect</w:t>
          </w:r>
        </w:sdtContent>
      </w:sdt>
    </w:p>
    <w:p w:rsidR="00E16FF4" w:rsidRDefault="00480A46" w:rsidP="00E16FF4">
      <w:pPr>
        <w:pStyle w:val="Titre1"/>
      </w:pPr>
      <w:r>
        <w:t>Exemples d’assemblages qui peuvent être</w:t>
      </w:r>
      <w:r w:rsidR="00E16FF4">
        <w:t xml:space="preserve"> traités </w:t>
      </w:r>
      <w:r w:rsidR="00516FAD">
        <w:t>avec ce logiciel</w:t>
      </w:r>
    </w:p>
    <w:p w:rsidR="00831B8C" w:rsidRPr="00831B8C" w:rsidRDefault="00831B8C" w:rsidP="00831B8C"/>
    <w:tbl>
      <w:tblPr>
        <w:tblStyle w:val="Grilledutableau"/>
        <w:tblW w:w="0" w:type="auto"/>
        <w:tblLook w:val="04A0"/>
      </w:tblPr>
      <w:tblGrid>
        <w:gridCol w:w="5106"/>
        <w:gridCol w:w="4856"/>
      </w:tblGrid>
      <w:tr w:rsidR="00AE49DE" w:rsidTr="00FE525F">
        <w:tc>
          <w:tcPr>
            <w:tcW w:w="4943" w:type="dxa"/>
            <w:tcBorders>
              <w:bottom w:val="nil"/>
            </w:tcBorders>
            <w:shd w:val="clear" w:color="auto" w:fill="FFFFFF" w:themeFill="background1"/>
          </w:tcPr>
          <w:p w:rsidR="00E16FF4" w:rsidRDefault="00AE49DE" w:rsidP="003B5C03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3075260" cy="1839910"/>
                  <wp:effectExtent l="19050" t="0" r="0" b="0"/>
                  <wp:docPr id="26" name="Image 5" descr="E:\Realisations\CIE DE PHALSBOURG\IMG_33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Realisations\CIE DE PHALSBOURG\IMG_3327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t="12241" b="62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107" cy="18404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3" w:type="dxa"/>
            <w:tcBorders>
              <w:bottom w:val="nil"/>
            </w:tcBorders>
          </w:tcPr>
          <w:p w:rsidR="00E16FF4" w:rsidRDefault="00CE7B39" w:rsidP="003B5C03">
            <w:pPr>
              <w:rPr>
                <w:noProof/>
                <w:lang w:eastAsia="fr-FR" w:bidi="ar-SA"/>
              </w:rPr>
            </w:pPr>
            <w:r>
              <w:rPr>
                <w:noProof/>
                <w:lang w:eastAsia="fr-FR" w:bidi="ar-SA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8.8pt;height:143.3pt">
                  <v:imagedata r:id="rId9" o:title="DSC_0214-rognee" blacklevel="3277f"/>
                </v:shape>
              </w:pict>
            </w:r>
          </w:p>
        </w:tc>
      </w:tr>
      <w:tr w:rsidR="00AE49DE" w:rsidTr="00FE525F">
        <w:tc>
          <w:tcPr>
            <w:tcW w:w="4943" w:type="dxa"/>
            <w:tcBorders>
              <w:top w:val="nil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E49DE" w:rsidRDefault="00026FC7" w:rsidP="00AD60ED">
            <w:pPr>
              <w:jc w:val="center"/>
            </w:pPr>
            <w:r>
              <w:t>Assemblage</w:t>
            </w:r>
            <w:r w:rsidR="00084D45">
              <w:t xml:space="preserve"> par cornière</w:t>
            </w:r>
            <w:r w:rsidR="00AD60ED">
              <w:t>s</w:t>
            </w:r>
          </w:p>
        </w:tc>
        <w:tc>
          <w:tcPr>
            <w:tcW w:w="4943" w:type="dxa"/>
            <w:tcBorders>
              <w:top w:val="nil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E49DE" w:rsidRDefault="00084D45" w:rsidP="00FE525F">
            <w:pPr>
              <w:jc w:val="center"/>
              <w:rPr>
                <w:noProof/>
                <w:lang w:eastAsia="fr-FR" w:bidi="ar-SA"/>
              </w:rPr>
            </w:pPr>
            <w:r>
              <w:rPr>
                <w:noProof/>
                <w:lang w:eastAsia="fr-FR" w:bidi="ar-SA"/>
              </w:rPr>
              <w:t>Nœuds de treillis</w:t>
            </w:r>
          </w:p>
        </w:tc>
      </w:tr>
      <w:tr w:rsidR="00AE49DE" w:rsidTr="00FE525F">
        <w:tc>
          <w:tcPr>
            <w:tcW w:w="4943" w:type="dxa"/>
            <w:tcBorders>
              <w:bottom w:val="nil"/>
            </w:tcBorders>
          </w:tcPr>
          <w:p w:rsidR="00AE49DE" w:rsidRDefault="00AE49DE" w:rsidP="003B5C03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3076950" cy="1864945"/>
                  <wp:effectExtent l="19050" t="0" r="9150" b="0"/>
                  <wp:docPr id="25" name="Image 9" descr="E:\Realisations\Prisme Oxygène\IMG_06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Realisations\Prisme Oxygène\IMG_06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4335" t="12782" b="98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8642" cy="18659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3" w:type="dxa"/>
            <w:tcBorders>
              <w:bottom w:val="nil"/>
            </w:tcBorders>
          </w:tcPr>
          <w:p w:rsidR="00AE49DE" w:rsidRDefault="00AE49DE" w:rsidP="003B5C03">
            <w:pPr>
              <w:rPr>
                <w:noProof/>
                <w:lang w:eastAsia="fr-FR" w:bidi="ar-SA"/>
              </w:rPr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774254" cy="1875451"/>
                  <wp:effectExtent l="19050" t="0" r="7046" b="0"/>
                  <wp:docPr id="27" name="Image 6" descr="E:\Realisations\CIE DE PHALSBOURG\IMG_33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Realisations\CIE DE PHALSBOURG\IMG_33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13802" t="4594" b="173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9745" cy="18791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9DE" w:rsidTr="00FE525F">
        <w:tc>
          <w:tcPr>
            <w:tcW w:w="4943" w:type="dxa"/>
            <w:tcBorders>
              <w:top w:val="nil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E49DE" w:rsidRDefault="00026FC7" w:rsidP="00FE525F">
            <w:pPr>
              <w:jc w:val="center"/>
            </w:pPr>
            <w:r>
              <w:t xml:space="preserve">Assemblage  par </w:t>
            </w:r>
            <w:r w:rsidR="00D419DD">
              <w:t>éclissage</w:t>
            </w:r>
            <w:r w:rsidR="00084D45">
              <w:t xml:space="preserve"> complet</w:t>
            </w:r>
          </w:p>
        </w:tc>
        <w:tc>
          <w:tcPr>
            <w:tcW w:w="4943" w:type="dxa"/>
            <w:tcBorders>
              <w:top w:val="nil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AE49DE" w:rsidRDefault="00084D45" w:rsidP="00FE525F">
            <w:pPr>
              <w:jc w:val="center"/>
              <w:rPr>
                <w:noProof/>
                <w:lang w:eastAsia="fr-FR" w:bidi="ar-SA"/>
              </w:rPr>
            </w:pPr>
            <w:r>
              <w:rPr>
                <w:noProof/>
                <w:lang w:eastAsia="fr-FR" w:bidi="ar-SA"/>
              </w:rPr>
              <w:t>Pied de poteau</w:t>
            </w:r>
          </w:p>
        </w:tc>
      </w:tr>
      <w:tr w:rsidR="00AE49DE" w:rsidTr="00FE525F">
        <w:tc>
          <w:tcPr>
            <w:tcW w:w="4943" w:type="dxa"/>
            <w:tcBorders>
              <w:bottom w:val="nil"/>
            </w:tcBorders>
          </w:tcPr>
          <w:p w:rsidR="00AE49DE" w:rsidRDefault="00D3108E" w:rsidP="003B5C03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3074878" cy="1778696"/>
                  <wp:effectExtent l="19050" t="0" r="0" b="0"/>
                  <wp:docPr id="29" name="Image 11" descr="E:\Realisations\Marsonetto\DSCF43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Realisations\Marsonetto\DSCF43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5324" r="25140" b="365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878" cy="1778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3" w:type="dxa"/>
            <w:tcBorders>
              <w:bottom w:val="nil"/>
            </w:tcBorders>
          </w:tcPr>
          <w:p w:rsidR="00AE49DE" w:rsidRDefault="00AE49DE" w:rsidP="003B5C03">
            <w:pPr>
              <w:rPr>
                <w:noProof/>
                <w:lang w:eastAsia="fr-FR" w:bidi="ar-SA"/>
              </w:rPr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774765" cy="1778272"/>
                  <wp:effectExtent l="19050" t="0" r="6535" b="0"/>
                  <wp:docPr id="24" name="Image 8" descr="E:\Realisations\Station autoroute\DSC_2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Realisations\Station autoroute\DSC_29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8368" t="21834" r="26127" b="327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712" cy="1780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9DE" w:rsidTr="00FE525F">
        <w:tc>
          <w:tcPr>
            <w:tcW w:w="4943" w:type="dxa"/>
            <w:tcBorders>
              <w:top w:val="nil"/>
            </w:tcBorders>
            <w:shd w:val="clear" w:color="auto" w:fill="D9D9D9" w:themeFill="background1" w:themeFillShade="D9"/>
          </w:tcPr>
          <w:p w:rsidR="00AE49DE" w:rsidRDefault="00026FC7" w:rsidP="00FE525F">
            <w:pPr>
              <w:jc w:val="center"/>
            </w:pPr>
            <w:r>
              <w:t>Assemblage</w:t>
            </w:r>
            <w:r w:rsidR="00084D45">
              <w:t xml:space="preserve"> traverse/poteau</w:t>
            </w:r>
          </w:p>
        </w:tc>
        <w:tc>
          <w:tcPr>
            <w:tcW w:w="4943" w:type="dxa"/>
            <w:tcBorders>
              <w:top w:val="nil"/>
            </w:tcBorders>
            <w:shd w:val="clear" w:color="auto" w:fill="D9D9D9" w:themeFill="background1" w:themeFillShade="D9"/>
          </w:tcPr>
          <w:p w:rsidR="00AE49DE" w:rsidRDefault="0025048D" w:rsidP="00FE525F">
            <w:pPr>
              <w:jc w:val="center"/>
              <w:rPr>
                <w:noProof/>
                <w:lang w:eastAsia="fr-FR" w:bidi="ar-SA"/>
              </w:rPr>
            </w:pPr>
            <w:r>
              <w:t>Assemblage poutre/poutre</w:t>
            </w:r>
            <w:r w:rsidR="00D419DD">
              <w:t xml:space="preserve"> (moignon)</w:t>
            </w:r>
          </w:p>
        </w:tc>
      </w:tr>
    </w:tbl>
    <w:p w:rsidR="00E16FF4" w:rsidRPr="00E16FF4" w:rsidRDefault="00E16FF4" w:rsidP="00E16FF4"/>
    <w:p w:rsidR="0025048D" w:rsidRDefault="0025048D">
      <w:pPr>
        <w:ind w:firstLine="360"/>
        <w:rPr>
          <w:rFonts w:ascii="Calibri" w:eastAsiaTheme="majorEastAsia" w:hAnsi="Calibri" w:cstheme="majorBidi"/>
          <w:b/>
          <w:bCs/>
          <w:i/>
          <w:color w:val="984806" w:themeColor="accent6" w:themeShade="80"/>
          <w:sz w:val="28"/>
          <w:szCs w:val="24"/>
        </w:rPr>
      </w:pPr>
      <w:r>
        <w:br w:type="page"/>
      </w:r>
    </w:p>
    <w:p w:rsidR="008D2DB1" w:rsidRDefault="008D2DB1" w:rsidP="00D3108E">
      <w:pPr>
        <w:pStyle w:val="Titre1"/>
      </w:pPr>
      <w:r>
        <w:lastRenderedPageBreak/>
        <w:t>Données</w:t>
      </w:r>
      <w:r w:rsidR="00A26F51">
        <w:t xml:space="preserve"> à fournir au logiciel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06"/>
        <w:gridCol w:w="4956"/>
      </w:tblGrid>
      <w:tr w:rsidR="008D2DB1" w:rsidTr="003B5C03">
        <w:tc>
          <w:tcPr>
            <w:tcW w:w="5070" w:type="dxa"/>
          </w:tcPr>
          <w:p w:rsidR="00164B72" w:rsidRDefault="00B76E25" w:rsidP="00841E26">
            <w:pPr>
              <w:pStyle w:val="Listenumros"/>
            </w:pPr>
            <w:r>
              <w:t>Le modèle de l’assemblage est réalisé à</w:t>
            </w:r>
            <w:r w:rsidR="00164B72">
              <w:t xml:space="preserve"> partir des choix de conception :</w:t>
            </w:r>
          </w:p>
          <w:p w:rsidR="008D2DB1" w:rsidRDefault="00164B72" w:rsidP="00B76E25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609428" cy="1565764"/>
                  <wp:effectExtent l="19050" t="19050" r="19472" b="15386"/>
                  <wp:docPr id="38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559" cy="156584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accent5">
                                <a:lumMod val="60000"/>
                                <a:lumOff val="40000"/>
                                <a:alpha val="51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1F6080" w:rsidRDefault="001F6080" w:rsidP="00B76E25"/>
        </w:tc>
        <w:tc>
          <w:tcPr>
            <w:tcW w:w="4816" w:type="dxa"/>
          </w:tcPr>
          <w:p w:rsidR="001F6080" w:rsidRDefault="001F6080" w:rsidP="003B5C03"/>
          <w:p w:rsidR="00B76E25" w:rsidRDefault="00B76E25" w:rsidP="003B5C03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71864" cy="1979424"/>
                  <wp:effectExtent l="19050" t="0" r="0" b="0"/>
                  <wp:docPr id="36" name="Image 7" descr="E:\Eduscol\PowerConnect\IMG_2714-rogne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Eduscol\PowerConnect\IMG_2714-rogne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4971" cy="1981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2DB1" w:rsidTr="003B5C03">
        <w:tc>
          <w:tcPr>
            <w:tcW w:w="5070" w:type="dxa"/>
          </w:tcPr>
          <w:p w:rsidR="008D2DB1" w:rsidRDefault="00B76E25" w:rsidP="00841E26">
            <w:pPr>
              <w:pStyle w:val="Listenumros"/>
            </w:pPr>
            <w:r>
              <w:t>L</w:t>
            </w:r>
            <w:r w:rsidR="008D2DB1">
              <w:t>es actions transmises pour une situation de projet ELU</w:t>
            </w:r>
            <w:r>
              <w:t xml:space="preserve"> sont renseignées</w:t>
            </w:r>
            <w:r w:rsidR="008D2DB1">
              <w:t> :</w:t>
            </w:r>
          </w:p>
          <w:p w:rsidR="008D2DB1" w:rsidRDefault="008D2DB1" w:rsidP="00826A99">
            <w:pPr>
              <w:pStyle w:val="Paragraphedeliste"/>
              <w:numPr>
                <w:ilvl w:val="0"/>
                <w:numId w:val="6"/>
              </w:numPr>
            </w:pPr>
            <w:r>
              <w:t xml:space="preserve">Efforts normaux </w:t>
            </w:r>
            <w:r w:rsidR="00B76E25">
              <w:t>des</w:t>
            </w:r>
            <w:r>
              <w:t xml:space="preserve"> barres</w:t>
            </w:r>
            <w:r w:rsidR="00B76E25">
              <w:t xml:space="preserve"> sur l’assemblage</w:t>
            </w:r>
            <w:r>
              <w:t>,</w:t>
            </w:r>
          </w:p>
          <w:p w:rsidR="008D2DB1" w:rsidRDefault="008D2DB1" w:rsidP="00826A99">
            <w:pPr>
              <w:pStyle w:val="Paragraphedeliste"/>
              <w:numPr>
                <w:ilvl w:val="0"/>
                <w:numId w:val="6"/>
              </w:numPr>
            </w:pPr>
            <w:r>
              <w:t xml:space="preserve">Efforts tranchants </w:t>
            </w:r>
            <w:r w:rsidR="00B76E25">
              <w:t>des barres sur l’assemblage</w:t>
            </w:r>
            <w:r>
              <w:t>,</w:t>
            </w:r>
          </w:p>
          <w:p w:rsidR="008D2DB1" w:rsidRDefault="008D2DB1" w:rsidP="00826A99">
            <w:pPr>
              <w:pStyle w:val="Paragraphedeliste"/>
              <w:numPr>
                <w:ilvl w:val="0"/>
                <w:numId w:val="6"/>
              </w:numPr>
            </w:pPr>
            <w:r>
              <w:t xml:space="preserve">Moments </w:t>
            </w:r>
            <w:r w:rsidR="00B76E25">
              <w:t>des barres sur l’assemblage.</w:t>
            </w:r>
          </w:p>
        </w:tc>
        <w:tc>
          <w:tcPr>
            <w:tcW w:w="4816" w:type="dxa"/>
          </w:tcPr>
          <w:p w:rsidR="00841E26" w:rsidRDefault="00841E26" w:rsidP="003B5C03">
            <w:pPr>
              <w:rPr>
                <w:noProof/>
                <w:lang w:eastAsia="fr-FR" w:bidi="ar-SA"/>
              </w:rPr>
            </w:pPr>
          </w:p>
          <w:p w:rsidR="00841E26" w:rsidRDefault="00841E26" w:rsidP="003B5C03">
            <w:pPr>
              <w:rPr>
                <w:noProof/>
                <w:lang w:eastAsia="fr-FR" w:bidi="ar-SA"/>
              </w:rPr>
            </w:pPr>
          </w:p>
          <w:p w:rsidR="008D2DB1" w:rsidRDefault="00B76E25" w:rsidP="003B5C03">
            <w:pPr>
              <w:rPr>
                <w:noProof/>
                <w:lang w:eastAsia="fr-FR" w:bidi="ar-SA"/>
              </w:rPr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70959" cy="755374"/>
                  <wp:effectExtent l="19050" t="19050" r="19891" b="25676"/>
                  <wp:docPr id="37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t="40805" r="43630" b="18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0959" cy="755374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accent5">
                                <a:lumMod val="60000"/>
                                <a:lumOff val="40000"/>
                                <a:alpha val="51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70CD" w:rsidRDefault="00D0049C" w:rsidP="004470CD">
      <w:r>
        <w:t>Ces actions proviennent en général d’un logiciel de calcul comme Scia, Advance Design ou Robot.</w:t>
      </w:r>
    </w:p>
    <w:p w:rsidR="008D2DB1" w:rsidRDefault="008D2DB1" w:rsidP="00D3108E">
      <w:pPr>
        <w:pStyle w:val="Titre1"/>
      </w:pPr>
      <w:r>
        <w:t>Résultats</w:t>
      </w:r>
      <w:r w:rsidR="00A26F51">
        <w:t xml:space="preserve"> </w:t>
      </w:r>
      <w:r w:rsidR="004470CD">
        <w:t>délivrés</w:t>
      </w:r>
      <w:r w:rsidR="00A26F51">
        <w:t xml:space="preserve"> par le logiciel</w:t>
      </w:r>
    </w:p>
    <w:p w:rsidR="00D3108E" w:rsidRDefault="004470CD" w:rsidP="00D3108E">
      <w:pPr>
        <w:pStyle w:val="Titre2"/>
      </w:pPr>
      <w:r>
        <w:t>Vérification de la r</w:t>
      </w:r>
      <w:r w:rsidR="00D3108E">
        <w:t>ésistance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70"/>
        <w:gridCol w:w="4816"/>
      </w:tblGrid>
      <w:tr w:rsidR="0025048D" w:rsidTr="00992149">
        <w:tc>
          <w:tcPr>
            <w:tcW w:w="5070" w:type="dxa"/>
          </w:tcPr>
          <w:p w:rsidR="0025048D" w:rsidRDefault="0025048D" w:rsidP="004470CD">
            <w:r>
              <w:t>Le logiciel permet de vérifier si un assemblage que nous avons conçu aura une résistance suffisante pour les actions transmises pour une situation de projet ELU</w:t>
            </w:r>
            <w:r w:rsidR="004470CD">
              <w:t>.</w:t>
            </w:r>
          </w:p>
        </w:tc>
        <w:tc>
          <w:tcPr>
            <w:tcW w:w="4816" w:type="dxa"/>
          </w:tcPr>
          <w:p w:rsidR="004470CD" w:rsidRDefault="004470CD" w:rsidP="00FE525F">
            <w:pPr>
              <w:jc w:val="center"/>
            </w:pPr>
          </w:p>
          <w:p w:rsidR="00FE525F" w:rsidRDefault="00FE525F" w:rsidP="00FE525F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1987550" cy="586105"/>
                  <wp:effectExtent l="19050" t="19050" r="12700" b="23495"/>
                  <wp:docPr id="39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0" cy="58610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accent5">
                                <a:lumMod val="60000"/>
                                <a:lumOff val="40000"/>
                                <a:alpha val="51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108E" w:rsidRDefault="004470CD" w:rsidP="00E9531C">
      <w:pPr>
        <w:pStyle w:val="Titre2"/>
      </w:pPr>
      <w:r>
        <w:t>Calcul de la r</w:t>
      </w:r>
      <w:r w:rsidR="00D3108E">
        <w:t>igidité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56"/>
        <w:gridCol w:w="5706"/>
      </w:tblGrid>
      <w:tr w:rsidR="00992149" w:rsidTr="00992149">
        <w:tc>
          <w:tcPr>
            <w:tcW w:w="5070" w:type="dxa"/>
          </w:tcPr>
          <w:p w:rsidR="00992149" w:rsidRDefault="00992149" w:rsidP="00992149">
            <w:r>
              <w:t>Le logiciel permet de classer l’assemblage parmi :</w:t>
            </w:r>
          </w:p>
          <w:p w:rsidR="00992149" w:rsidRDefault="00992149" w:rsidP="00826A99">
            <w:pPr>
              <w:pStyle w:val="Paragraphedeliste"/>
              <w:numPr>
                <w:ilvl w:val="0"/>
                <w:numId w:val="5"/>
              </w:numPr>
            </w:pPr>
            <w:r>
              <w:t>Les encastrements</w:t>
            </w:r>
            <w:r w:rsidR="006579E5">
              <w:t xml:space="preserve"> (connexion rigide)</w:t>
            </w:r>
            <w:r>
              <w:t xml:space="preserve">, </w:t>
            </w:r>
          </w:p>
          <w:p w:rsidR="00992149" w:rsidRDefault="00992149" w:rsidP="00826A99">
            <w:pPr>
              <w:pStyle w:val="Paragraphedeliste"/>
              <w:numPr>
                <w:ilvl w:val="0"/>
                <w:numId w:val="5"/>
              </w:numPr>
            </w:pPr>
            <w:r>
              <w:t>Les articulations</w:t>
            </w:r>
            <w:r w:rsidR="006579E5">
              <w:t xml:space="preserve"> (connexion rotulée)</w:t>
            </w:r>
            <w:r>
              <w:t>,</w:t>
            </w:r>
          </w:p>
          <w:p w:rsidR="00992149" w:rsidRPr="0025048D" w:rsidRDefault="00992149" w:rsidP="00826A99">
            <w:pPr>
              <w:pStyle w:val="Paragraphedeliste"/>
              <w:numPr>
                <w:ilvl w:val="0"/>
                <w:numId w:val="5"/>
              </w:numPr>
            </w:pPr>
            <w:r>
              <w:t>Ou entre les deux</w:t>
            </w:r>
            <w:r w:rsidR="006579E5">
              <w:t xml:space="preserve"> (connexion semi-rigide)</w:t>
            </w:r>
            <w:r>
              <w:t>.</w:t>
            </w:r>
          </w:p>
          <w:p w:rsidR="00992149" w:rsidRDefault="00992149" w:rsidP="003B5C03"/>
        </w:tc>
        <w:tc>
          <w:tcPr>
            <w:tcW w:w="4816" w:type="dxa"/>
          </w:tcPr>
          <w:p w:rsidR="00831B8C" w:rsidRDefault="00831B8C" w:rsidP="003B5C03"/>
          <w:p w:rsidR="00831B8C" w:rsidRDefault="00831B8C" w:rsidP="003B5C03"/>
          <w:p w:rsidR="00992149" w:rsidRDefault="00992149" w:rsidP="003B5C03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3445846" cy="753035"/>
                  <wp:effectExtent l="19050" t="19050" r="21254" b="28015"/>
                  <wp:docPr id="16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t="436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5846" cy="75303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accent5">
                                <a:lumMod val="60000"/>
                                <a:lumOff val="40000"/>
                                <a:alpha val="51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55135" w:rsidRDefault="00A55135" w:rsidP="00AA1DE3"/>
    <w:p w:rsidR="00831B8C" w:rsidRDefault="00831B8C">
      <w:pPr>
        <w:ind w:firstLine="360"/>
        <w:rPr>
          <w:rFonts w:ascii="Calibri" w:eastAsiaTheme="majorEastAsia" w:hAnsi="Calibri" w:cstheme="majorBidi"/>
          <w:b/>
          <w:bCs/>
          <w:i/>
          <w:color w:val="984806" w:themeColor="accent6" w:themeShade="80"/>
          <w:sz w:val="28"/>
          <w:szCs w:val="24"/>
        </w:rPr>
      </w:pPr>
      <w:r>
        <w:br w:type="page"/>
      </w:r>
    </w:p>
    <w:p w:rsidR="00831B8C" w:rsidRDefault="00831B8C" w:rsidP="00831B8C">
      <w:pPr>
        <w:pStyle w:val="Titre1"/>
      </w:pPr>
      <w:r>
        <w:lastRenderedPageBreak/>
        <w:t>Écrans principaux</w:t>
      </w:r>
    </w:p>
    <w:p w:rsidR="00831B8C" w:rsidRDefault="00831B8C" w:rsidP="00831B8C">
      <w:pPr>
        <w:pStyle w:val="Titre2"/>
      </w:pPr>
      <w:r>
        <w:t>Accueil</w:t>
      </w:r>
    </w:p>
    <w:p w:rsidR="00831B8C" w:rsidRDefault="00831B8C" w:rsidP="00E26284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5620250" cy="4583377"/>
            <wp:effectExtent l="19050" t="19050" r="18550" b="26723"/>
            <wp:docPr id="4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184" cy="4584954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5">
                          <a:lumMod val="60000"/>
                          <a:lumOff val="40000"/>
                          <a:alpha val="5100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31B8C" w:rsidRDefault="003B46E1" w:rsidP="003B46E1">
      <w:pPr>
        <w:pStyle w:val="Titre2"/>
      </w:pPr>
      <w:r>
        <w:t>Paramètres de l’assemblage</w:t>
      </w:r>
    </w:p>
    <w:p w:rsidR="003B46E1" w:rsidRDefault="003B46E1" w:rsidP="00E26284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236244" cy="2643188"/>
            <wp:effectExtent l="19050" t="19050" r="11906" b="23812"/>
            <wp:docPr id="41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244" cy="2643188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5">
                          <a:lumMod val="60000"/>
                          <a:lumOff val="40000"/>
                          <a:alpha val="5100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6284" w:rsidRDefault="00E26284">
      <w:pPr>
        <w:ind w:firstLine="360"/>
        <w:rPr>
          <w:rFonts w:ascii="Calibri" w:eastAsiaTheme="majorEastAsia" w:hAnsi="Calibri" w:cstheme="majorBidi"/>
          <w:b/>
          <w:color w:val="984806" w:themeColor="accent6" w:themeShade="80"/>
          <w:sz w:val="24"/>
          <w:szCs w:val="24"/>
        </w:rPr>
      </w:pPr>
      <w:r>
        <w:br w:type="page"/>
      </w:r>
    </w:p>
    <w:p w:rsidR="003B46E1" w:rsidRDefault="003B46E1" w:rsidP="003B46E1">
      <w:pPr>
        <w:pStyle w:val="Titre2"/>
      </w:pPr>
      <w:r>
        <w:lastRenderedPageBreak/>
        <w:t>Fenêtre géométrie</w:t>
      </w:r>
    </w:p>
    <w:p w:rsidR="003B46E1" w:rsidRDefault="003B46E1" w:rsidP="00E26284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3614631" cy="2187496"/>
            <wp:effectExtent l="19050" t="19050" r="23919" b="22304"/>
            <wp:docPr id="42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106" cy="2188389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5">
                          <a:lumMod val="60000"/>
                          <a:lumOff val="40000"/>
                          <a:alpha val="5100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B46E1" w:rsidRDefault="003B46E1" w:rsidP="003B46E1">
      <w:pPr>
        <w:pStyle w:val="Titre2"/>
      </w:pPr>
      <w:r>
        <w:t>Fenêtre charges</w:t>
      </w:r>
    </w:p>
    <w:p w:rsidR="003B46E1" w:rsidRDefault="003B46E1" w:rsidP="00E26284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3614631" cy="2688522"/>
            <wp:effectExtent l="19050" t="19050" r="23919" b="16578"/>
            <wp:docPr id="43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628" cy="2692239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5">
                          <a:lumMod val="60000"/>
                          <a:lumOff val="40000"/>
                          <a:alpha val="5100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B46E1" w:rsidRDefault="003B46E1" w:rsidP="003B46E1">
      <w:pPr>
        <w:pStyle w:val="Titre2"/>
      </w:pPr>
      <w:r>
        <w:t>Fenêtre résultats</w:t>
      </w:r>
    </w:p>
    <w:p w:rsidR="003B46E1" w:rsidRPr="003B46E1" w:rsidRDefault="003B46E1" w:rsidP="00E26284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3612120" cy="2421466"/>
            <wp:effectExtent l="19050" t="19050" r="26430" b="16934"/>
            <wp:docPr id="44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864" cy="2428668"/>
                    </a:xfrm>
                    <a:prstGeom prst="rect">
                      <a:avLst/>
                    </a:prstGeom>
                    <a:noFill/>
                    <a:ln w="25400">
                      <a:solidFill>
                        <a:schemeClr val="accent5">
                          <a:lumMod val="60000"/>
                          <a:lumOff val="40000"/>
                          <a:alpha val="5100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B46E1" w:rsidRPr="003B46E1" w:rsidRDefault="003B46E1" w:rsidP="003B46E1"/>
    <w:p w:rsidR="0036277E" w:rsidRDefault="0036277E" w:rsidP="0036277E">
      <w:pPr>
        <w:pStyle w:val="Titre1"/>
      </w:pPr>
      <w:r>
        <w:lastRenderedPageBreak/>
        <w:t>Quelques applications</w:t>
      </w:r>
      <w:r w:rsidR="00780C71">
        <w:t xml:space="preserve"> </w:t>
      </w:r>
      <w:r w:rsidR="004D7196">
        <w:t xml:space="preserve">qui peuvent </w:t>
      </w:r>
      <w:r w:rsidR="0033513B">
        <w:t>être</w:t>
      </w:r>
      <w:r w:rsidR="00780C71">
        <w:t xml:space="preserve"> trait</w:t>
      </w:r>
      <w:r w:rsidR="004D7196">
        <w:t xml:space="preserve">ées </w:t>
      </w:r>
      <w:r w:rsidR="00780C71">
        <w:t xml:space="preserve"> en autonomie</w:t>
      </w:r>
    </w:p>
    <w:p w:rsidR="0036277E" w:rsidRDefault="0036277E" w:rsidP="0036277E"/>
    <w:p w:rsidR="0036277E" w:rsidRDefault="004D2EE0" w:rsidP="0036277E">
      <w:r>
        <w:t xml:space="preserve">On trouve dans un des </w:t>
      </w:r>
      <w:r w:rsidR="0036277E">
        <w:t>manuel</w:t>
      </w:r>
      <w:r>
        <w:t>s</w:t>
      </w:r>
      <w:r w:rsidR="0036277E">
        <w:t xml:space="preserve"> fourni</w:t>
      </w:r>
      <w:r>
        <w:t>s</w:t>
      </w:r>
      <w:r w:rsidR="0036277E">
        <w:t xml:space="preserve"> avec le logiciel (</w:t>
      </w:r>
      <w:r w:rsidR="00C304FF">
        <w:t>« </w:t>
      </w:r>
      <w:r w:rsidR="00CE7B39">
        <w:t>C</w:t>
      </w:r>
      <w:r w:rsidR="00C304FF">
        <w:t>omment débuter </w:t>
      </w:r>
      <w:proofErr w:type="gramStart"/>
      <w:r w:rsidR="00C304FF">
        <w:t xml:space="preserve">» </w:t>
      </w:r>
      <w:r w:rsidR="00CE7B39">
        <w:t>,</w:t>
      </w:r>
      <w:proofErr w:type="gramEnd"/>
      <w:r w:rsidR="00CE7B39">
        <w:t xml:space="preserve"> fichier « </w:t>
      </w:r>
      <w:r w:rsidR="00C304FF">
        <w:t> </w:t>
      </w:r>
      <w:r w:rsidR="0036277E" w:rsidRPr="0036277E">
        <w:t>Manuel PowerConnect partie 1</w:t>
      </w:r>
      <w:r w:rsidR="0036277E">
        <w:t>.pdf</w:t>
      </w:r>
      <w:r w:rsidR="00C304FF">
        <w:t> »</w:t>
      </w:r>
      <w:r w:rsidR="0036277E">
        <w:t>) des applications sur des assemblages courants de charpente métallique.</w:t>
      </w:r>
    </w:p>
    <w:p w:rsidR="004D2EE0" w:rsidRDefault="004D2EE0" w:rsidP="0036277E"/>
    <w:p w:rsidR="004D7196" w:rsidRDefault="004D7196" w:rsidP="00693DAC">
      <w:pPr>
        <w:jc w:val="center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10"/>
        <w:gridCol w:w="3576"/>
      </w:tblGrid>
      <w:tr w:rsidR="004F06EB" w:rsidTr="006474EC">
        <w:tc>
          <w:tcPr>
            <w:tcW w:w="6310" w:type="dxa"/>
          </w:tcPr>
          <w:p w:rsidR="006474EC" w:rsidRDefault="006474EC" w:rsidP="006474EC">
            <w:pPr>
              <w:pStyle w:val="Titre2"/>
            </w:pPr>
            <w:r>
              <w:t xml:space="preserve">Exemple 1 : </w:t>
            </w:r>
            <w:r w:rsidRPr="004F06EB">
              <w:t>A</w:t>
            </w:r>
            <w:r>
              <w:t>ssemblage d</w:t>
            </w:r>
            <w:r w:rsidRPr="004F06EB">
              <w:t>’</w:t>
            </w:r>
            <w:r>
              <w:t>une poutre sur un poteau</w:t>
            </w:r>
          </w:p>
          <w:p w:rsidR="004F06EB" w:rsidRDefault="004F06EB" w:rsidP="004F06EB"/>
        </w:tc>
        <w:tc>
          <w:tcPr>
            <w:tcW w:w="3576" w:type="dxa"/>
          </w:tcPr>
          <w:p w:rsidR="004470CD" w:rsidRDefault="004470CD" w:rsidP="00C62EEE"/>
          <w:p w:rsidR="004F06EB" w:rsidRDefault="00C62EEE" w:rsidP="00C62EEE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006237" cy="1506070"/>
                  <wp:effectExtent l="19050" t="0" r="0" b="0"/>
                  <wp:docPr id="8" name="Image 8" descr="C:\Users\JF\AppData\Local\Microsoft\Windows\INetCache\Content.Word\IMG_27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JF\AppData\Local\Microsoft\Windows\INetCache\Content.Word\IMG_27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4724" cy="15124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DAC" w:rsidTr="006474EC">
        <w:tc>
          <w:tcPr>
            <w:tcW w:w="6310" w:type="dxa"/>
          </w:tcPr>
          <w:p w:rsidR="006474EC" w:rsidRDefault="006474EC" w:rsidP="006474EC">
            <w:pPr>
              <w:pStyle w:val="Titre2"/>
            </w:pPr>
            <w:r w:rsidRPr="00693DAC">
              <w:t>Exemple 5 : Eclissage</w:t>
            </w:r>
          </w:p>
          <w:p w:rsidR="00693DAC" w:rsidRDefault="00693DAC" w:rsidP="00892A71"/>
        </w:tc>
        <w:tc>
          <w:tcPr>
            <w:tcW w:w="3576" w:type="dxa"/>
          </w:tcPr>
          <w:p w:rsidR="004470CD" w:rsidRDefault="004470CD" w:rsidP="00892A71"/>
          <w:p w:rsidR="00693DAC" w:rsidRDefault="00C62EEE" w:rsidP="00892A71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002172" cy="1506070"/>
                  <wp:effectExtent l="19050" t="0" r="0" b="0"/>
                  <wp:docPr id="13" name="Image 13" descr="C:\Users\JF\AppData\Local\Microsoft\Windows\INetCache\Content.Word\IMG_28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JF\AppData\Local\Microsoft\Windows\INetCache\Content.Word\IMG_28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bright="20000" contrast="20000"/>
                          </a:blip>
                          <a:srcRect l="5906" t="2546" r="8510" b="118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447" cy="1509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DAC" w:rsidTr="006474EC">
        <w:tc>
          <w:tcPr>
            <w:tcW w:w="6310" w:type="dxa"/>
          </w:tcPr>
          <w:p w:rsidR="006474EC" w:rsidRDefault="006474EC" w:rsidP="006474EC">
            <w:pPr>
              <w:pStyle w:val="Titre2"/>
            </w:pPr>
            <w:r w:rsidRPr="00693DAC">
              <w:t>Exemple 7 : Assemblage</w:t>
            </w:r>
            <w:r>
              <w:t xml:space="preserve"> </w:t>
            </w:r>
            <w:r w:rsidRPr="00693DAC">
              <w:t>articulé</w:t>
            </w:r>
          </w:p>
          <w:p w:rsidR="00693DAC" w:rsidRDefault="00693DAC" w:rsidP="00892A71"/>
        </w:tc>
        <w:tc>
          <w:tcPr>
            <w:tcW w:w="3576" w:type="dxa"/>
          </w:tcPr>
          <w:p w:rsidR="004470CD" w:rsidRDefault="004470CD" w:rsidP="00892A71"/>
          <w:p w:rsidR="00693DAC" w:rsidRDefault="00CE7B39" w:rsidP="00892A71">
            <w:r>
              <w:pict>
                <v:shape id="_x0000_i1026" type="#_x0000_t75" style="width:160.25pt;height:105.2pt">
                  <v:imagedata r:id="rId26" o:title="DSCF5652" croptop="17128f" cropbottom="26185f" cropleft="13855f" cropright="7397f" gain="1.25"/>
                </v:shape>
              </w:pict>
            </w:r>
          </w:p>
        </w:tc>
      </w:tr>
      <w:tr w:rsidR="00F35690" w:rsidTr="006474EC">
        <w:tc>
          <w:tcPr>
            <w:tcW w:w="6310" w:type="dxa"/>
          </w:tcPr>
          <w:p w:rsidR="006474EC" w:rsidRDefault="006474EC" w:rsidP="006474EC">
            <w:pPr>
              <w:pStyle w:val="Titre2"/>
            </w:pPr>
            <w:r w:rsidRPr="00F35690">
              <w:t>Exemple 9 : Assemblage</w:t>
            </w:r>
            <w:r>
              <w:t xml:space="preserve"> </w:t>
            </w:r>
            <w:r w:rsidRPr="00F35690">
              <w:t>tubulaire avec profils</w:t>
            </w:r>
            <w:r>
              <w:t xml:space="preserve"> </w:t>
            </w:r>
            <w:r w:rsidRPr="00F35690">
              <w:t>rectangulaires</w:t>
            </w:r>
          </w:p>
          <w:p w:rsidR="00F35690" w:rsidRDefault="00F35690" w:rsidP="00892A71"/>
        </w:tc>
        <w:tc>
          <w:tcPr>
            <w:tcW w:w="3576" w:type="dxa"/>
          </w:tcPr>
          <w:p w:rsidR="004470CD" w:rsidRDefault="004470CD" w:rsidP="00892A71"/>
          <w:p w:rsidR="00F35690" w:rsidRDefault="006474EC" w:rsidP="00892A71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043627" cy="1443318"/>
                  <wp:effectExtent l="19050" t="0" r="0" b="0"/>
                  <wp:docPr id="45" name="Image 45" descr="C:\Users\JF\AppData\Local\Microsoft\Windows\INetCache\Content.Word\IMG_06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JF\AppData\Local\Microsoft\Windows\INetCache\Content.Word\IMG_06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bright="20000" contrast="20000"/>
                          </a:blip>
                          <a:srcRect l="10580" t="20375" r="48048" b="407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396" cy="14473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0049C" w:rsidRDefault="00D0049C" w:rsidP="00AE2113">
      <w:pPr>
        <w:pStyle w:val="Titre2"/>
      </w:pPr>
    </w:p>
    <w:p w:rsidR="00F35690" w:rsidRPr="00F35690" w:rsidRDefault="006474EC" w:rsidP="00AE2113">
      <w:pPr>
        <w:pStyle w:val="Titre2"/>
      </w:pPr>
      <w:r>
        <w:t xml:space="preserve">Exemple : </w:t>
      </w:r>
      <w:r w:rsidR="00AE2113" w:rsidRPr="00AE2113">
        <w:t>Comment générer une</w:t>
      </w:r>
      <w:r w:rsidR="00AE2113">
        <w:t xml:space="preserve"> </w:t>
      </w:r>
      <w:r w:rsidR="00AE2113" w:rsidRPr="00AE2113">
        <w:t>note de calcul détaillée ?</w:t>
      </w:r>
    </w:p>
    <w:sectPr w:rsidR="00F35690" w:rsidRPr="00F35690" w:rsidSect="007B5FB9">
      <w:headerReference w:type="default" r:id="rId28"/>
      <w:footerReference w:type="default" r:id="rId29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2609" w:rsidRDefault="007A2609" w:rsidP="001C5180">
      <w:r>
        <w:separator/>
      </w:r>
    </w:p>
  </w:endnote>
  <w:endnote w:type="continuationSeparator" w:id="0">
    <w:p w:rsidR="007A2609" w:rsidRDefault="007A2609" w:rsidP="001C51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"/>
      <w:tblW w:w="0" w:type="auto"/>
      <w:tblBorders>
        <w:top w:val="single" w:sz="12" w:space="0" w:color="984806" w:themeColor="accent6" w:themeShade="8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3652"/>
      <w:gridCol w:w="1276"/>
      <w:gridCol w:w="3544"/>
      <w:gridCol w:w="1449"/>
    </w:tblGrid>
    <w:tr w:rsidR="009A1BAC" w:rsidRPr="009A1BAC" w:rsidTr="009A1BAC">
      <w:tc>
        <w:tcPr>
          <w:tcW w:w="3652" w:type="dxa"/>
        </w:tcPr>
        <w:p w:rsidR="009A1BAC" w:rsidRPr="009A1BAC" w:rsidRDefault="00432DD7" w:rsidP="00516FAD">
          <w:pPr>
            <w:rPr>
              <w:b/>
              <w:bCs/>
              <w:color w:val="215868" w:themeColor="accent5" w:themeShade="80"/>
              <w:sz w:val="24"/>
              <w:szCs w:val="24"/>
            </w:rPr>
          </w:pPr>
          <w:fldSimple w:instr=" FILENAME  \* FirstCap  \* MERGEFORMAT ">
            <w:r w:rsidR="00516FAD" w:rsidRPr="00516FAD">
              <w:rPr>
                <w:noProof/>
                <w:color w:val="215868" w:themeColor="accent5" w:themeShade="80"/>
                <w:sz w:val="24"/>
                <w:szCs w:val="24"/>
              </w:rPr>
              <w:t>05-premiers pas-17.docx</w:t>
            </w:r>
          </w:fldSimple>
        </w:p>
      </w:tc>
      <w:tc>
        <w:tcPr>
          <w:tcW w:w="1276" w:type="dxa"/>
        </w:tcPr>
        <w:p w:rsidR="009A1BAC" w:rsidRPr="009A1BAC" w:rsidRDefault="00432DD7" w:rsidP="009A1BAC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>
            <w:rPr>
              <w:color w:val="215868" w:themeColor="accent5" w:themeShade="80"/>
              <w:sz w:val="24"/>
              <w:szCs w:val="24"/>
            </w:rPr>
            <w:fldChar w:fldCharType="begin"/>
          </w:r>
          <w:r w:rsidR="00842EDC">
            <w:rPr>
              <w:color w:val="215868" w:themeColor="accent5" w:themeShade="80"/>
              <w:sz w:val="24"/>
              <w:szCs w:val="24"/>
            </w:rPr>
            <w:instrText xml:space="preserve"> PRINTDATE  \@ "dd/MM/yy"  \* MERGEFORMAT </w:instrText>
          </w:r>
          <w:r>
            <w:rPr>
              <w:color w:val="215868" w:themeColor="accent5" w:themeShade="80"/>
              <w:sz w:val="24"/>
              <w:szCs w:val="24"/>
            </w:rPr>
            <w:fldChar w:fldCharType="separate"/>
          </w:r>
          <w:r w:rsidR="00516FAD">
            <w:rPr>
              <w:noProof/>
              <w:color w:val="215868" w:themeColor="accent5" w:themeShade="80"/>
              <w:sz w:val="24"/>
              <w:szCs w:val="24"/>
            </w:rPr>
            <w:t>08/03/18</w:t>
          </w:r>
          <w:r>
            <w:rPr>
              <w:color w:val="215868" w:themeColor="accent5" w:themeShade="80"/>
              <w:sz w:val="24"/>
              <w:szCs w:val="24"/>
            </w:rPr>
            <w:fldChar w:fldCharType="end"/>
          </w:r>
        </w:p>
      </w:tc>
      <w:tc>
        <w:tcPr>
          <w:tcW w:w="3544" w:type="dxa"/>
        </w:tcPr>
        <w:p w:rsidR="009A1BAC" w:rsidRPr="009A1BAC" w:rsidRDefault="009A1BAC" w:rsidP="001C5180">
          <w:pPr>
            <w:pStyle w:val="En-tte"/>
            <w:rPr>
              <w:color w:val="215868" w:themeColor="accent5" w:themeShade="80"/>
              <w:sz w:val="24"/>
              <w:szCs w:val="24"/>
              <w:u w:val="single"/>
            </w:rPr>
          </w:pPr>
          <w:r w:rsidRPr="009A1BAC">
            <w:rPr>
              <w:color w:val="215868" w:themeColor="accent5" w:themeShade="80"/>
              <w:sz w:val="24"/>
              <w:szCs w:val="24"/>
            </w:rPr>
            <w:t>BTS AMCR – FAŸS Villeurbanne</w:t>
          </w:r>
        </w:p>
      </w:tc>
      <w:tc>
        <w:tcPr>
          <w:tcW w:w="1449" w:type="dxa"/>
        </w:tcPr>
        <w:p w:rsidR="009A1BAC" w:rsidRPr="009A1BAC" w:rsidRDefault="009A1BAC" w:rsidP="001C5180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 w:rsidRPr="009A1BAC">
            <w:rPr>
              <w:color w:val="215868" w:themeColor="accent5" w:themeShade="80"/>
              <w:sz w:val="24"/>
              <w:szCs w:val="24"/>
            </w:rPr>
            <w:t xml:space="preserve">Page </w:t>
          </w:r>
          <w:r w:rsidR="00432DD7" w:rsidRPr="009A1BAC">
            <w:rPr>
              <w:color w:val="215868" w:themeColor="accent5" w:themeShade="80"/>
              <w:sz w:val="24"/>
              <w:szCs w:val="24"/>
            </w:rPr>
            <w:fldChar w:fldCharType="begin"/>
          </w:r>
          <w:r w:rsidRPr="009A1BAC">
            <w:rPr>
              <w:color w:val="215868" w:themeColor="accent5" w:themeShade="80"/>
              <w:sz w:val="24"/>
              <w:szCs w:val="24"/>
            </w:rPr>
            <w:instrText xml:space="preserve"> PAGE   \* MERGEFORMAT </w:instrText>
          </w:r>
          <w:r w:rsidR="00432DD7" w:rsidRPr="009A1BAC">
            <w:rPr>
              <w:color w:val="215868" w:themeColor="accent5" w:themeShade="80"/>
              <w:sz w:val="24"/>
              <w:szCs w:val="24"/>
            </w:rPr>
            <w:fldChar w:fldCharType="separate"/>
          </w:r>
          <w:r w:rsidR="00CE7B39">
            <w:rPr>
              <w:noProof/>
              <w:color w:val="215868" w:themeColor="accent5" w:themeShade="80"/>
              <w:sz w:val="24"/>
              <w:szCs w:val="24"/>
            </w:rPr>
            <w:t>2</w:t>
          </w:r>
          <w:r w:rsidR="00432DD7" w:rsidRPr="009A1BAC">
            <w:rPr>
              <w:color w:val="215868" w:themeColor="accent5" w:themeShade="80"/>
              <w:sz w:val="24"/>
              <w:szCs w:val="24"/>
            </w:rPr>
            <w:fldChar w:fldCharType="end"/>
          </w:r>
          <w:r w:rsidRPr="009A1BAC">
            <w:rPr>
              <w:color w:val="215868" w:themeColor="accent5" w:themeShade="80"/>
              <w:sz w:val="24"/>
              <w:szCs w:val="24"/>
            </w:rPr>
            <w:t>/</w:t>
          </w:r>
          <w:fldSimple w:instr=" NUMPAGES   \* MERGEFORMAT ">
            <w:r w:rsidR="00CE7B39" w:rsidRPr="00CE7B39">
              <w:rPr>
                <w:noProof/>
                <w:color w:val="215868" w:themeColor="accent5" w:themeShade="80"/>
                <w:sz w:val="24"/>
                <w:szCs w:val="24"/>
              </w:rPr>
              <w:t>5</w:t>
            </w:r>
          </w:fldSimple>
        </w:p>
      </w:tc>
    </w:tr>
  </w:tbl>
  <w:p w:rsidR="00BF148E" w:rsidRPr="00D65E2A" w:rsidRDefault="00BF148E" w:rsidP="001C5180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2609" w:rsidRDefault="007A2609" w:rsidP="001C5180">
      <w:r>
        <w:separator/>
      </w:r>
    </w:p>
  </w:footnote>
  <w:footnote w:type="continuationSeparator" w:id="0">
    <w:p w:rsidR="007A2609" w:rsidRDefault="007A2609" w:rsidP="001C518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"/>
      <w:tblW w:w="10314" w:type="dxa"/>
      <w:tblBorders>
        <w:top w:val="none" w:sz="0" w:space="0" w:color="auto"/>
        <w:left w:val="none" w:sz="0" w:space="0" w:color="auto"/>
        <w:bottom w:val="single" w:sz="12" w:space="0" w:color="984806" w:themeColor="accent6" w:themeShade="80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893"/>
      <w:gridCol w:w="1586"/>
      <w:gridCol w:w="2835"/>
    </w:tblGrid>
    <w:tr w:rsidR="00F05ECA" w:rsidRPr="009A1BAC" w:rsidTr="002E60D9">
      <w:tc>
        <w:tcPr>
          <w:tcW w:w="5893" w:type="dxa"/>
          <w:tcBorders>
            <w:bottom w:val="single" w:sz="12" w:space="0" w:color="984806" w:themeColor="accent6" w:themeShade="80"/>
          </w:tcBorders>
          <w:shd w:val="clear" w:color="auto" w:fill="DAEEF3" w:themeFill="accent5" w:themeFillTint="33"/>
          <w:vAlign w:val="bottom"/>
        </w:tcPr>
        <w:p w:rsidR="00F05ECA" w:rsidRPr="009A1BAC" w:rsidRDefault="00432DD7" w:rsidP="002E60D9">
          <w:pPr>
            <w:pStyle w:val="En-tte"/>
            <w:rPr>
              <w:b/>
              <w:color w:val="215868" w:themeColor="accent5" w:themeShade="80"/>
              <w:sz w:val="28"/>
              <w:szCs w:val="28"/>
            </w:rPr>
          </w:pPr>
          <w:sdt>
            <w:sdtPr>
              <w:rPr>
                <w:b/>
                <w:color w:val="215868" w:themeColor="accent5" w:themeShade="80"/>
                <w:sz w:val="28"/>
                <w:szCs w:val="28"/>
              </w:rPr>
              <w:alias w:val="Titre"/>
              <w:id w:val="77887899"/>
              <w:placeholder>
                <w:docPart w:val="B48EF237C1AB42D0A8202BD548CC4E98"/>
              </w:placeholder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 w:rsidR="00F05ECA" w:rsidRPr="009A1BAC">
                <w:rPr>
                  <w:b/>
                  <w:color w:val="215868" w:themeColor="accent5" w:themeShade="80"/>
                  <w:sz w:val="28"/>
                  <w:szCs w:val="28"/>
                </w:rPr>
                <w:t>Conception d'assemblages avec PowerConnect</w:t>
              </w:r>
            </w:sdtContent>
          </w:sdt>
        </w:p>
      </w:tc>
      <w:tc>
        <w:tcPr>
          <w:tcW w:w="1586" w:type="dxa"/>
          <w:vAlign w:val="bottom"/>
        </w:tcPr>
        <w:p w:rsidR="00F05ECA" w:rsidRPr="00ED2571" w:rsidRDefault="00AA1DE3" w:rsidP="002E60D9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>
            <w:rPr>
              <w:color w:val="215868" w:themeColor="accent5" w:themeShade="80"/>
              <w:sz w:val="24"/>
              <w:szCs w:val="24"/>
            </w:rPr>
            <w:t>V2017.rev02</w:t>
          </w:r>
        </w:p>
      </w:tc>
      <w:tc>
        <w:tcPr>
          <w:tcW w:w="2835" w:type="dxa"/>
          <w:tcBorders>
            <w:bottom w:val="single" w:sz="12" w:space="0" w:color="984806" w:themeColor="accent6" w:themeShade="80"/>
          </w:tcBorders>
          <w:shd w:val="clear" w:color="auto" w:fill="DAEEF3" w:themeFill="accent5" w:themeFillTint="33"/>
          <w:vAlign w:val="bottom"/>
        </w:tcPr>
        <w:p w:rsidR="00F05ECA" w:rsidRPr="00ED2571" w:rsidRDefault="00F05ECA" w:rsidP="002E52A6">
          <w:pPr>
            <w:pStyle w:val="En-tte"/>
            <w:jc w:val="right"/>
            <w:rPr>
              <w:color w:val="215868" w:themeColor="accent5" w:themeShade="80"/>
              <w:sz w:val="24"/>
              <w:szCs w:val="24"/>
            </w:rPr>
          </w:pPr>
          <w:r w:rsidRPr="00ED2571">
            <w:rPr>
              <w:b/>
              <w:color w:val="215868" w:themeColor="accent5" w:themeShade="80"/>
              <w:sz w:val="28"/>
              <w:szCs w:val="28"/>
            </w:rPr>
            <w:t>Fiche de procédure</w:t>
          </w:r>
        </w:p>
      </w:tc>
    </w:tr>
  </w:tbl>
  <w:p w:rsidR="00ED2571" w:rsidRPr="002E52A6" w:rsidRDefault="00ED2571" w:rsidP="00AA1DE3">
    <w:pPr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7E8403AC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23E0050B"/>
    <w:multiLevelType w:val="hybridMultilevel"/>
    <w:tmpl w:val="80A4BA62"/>
    <w:lvl w:ilvl="0" w:tplc="EC728656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B91792"/>
    <w:multiLevelType w:val="hybridMultilevel"/>
    <w:tmpl w:val="C2B4F7CC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E0D557E"/>
    <w:multiLevelType w:val="hybridMultilevel"/>
    <w:tmpl w:val="FFF6302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C2E660A"/>
    <w:multiLevelType w:val="hybridMultilevel"/>
    <w:tmpl w:val="D29408D4"/>
    <w:lvl w:ilvl="0" w:tplc="79D8E6BC">
      <w:start w:val="1"/>
      <w:numFmt w:val="upperLetter"/>
      <w:pStyle w:val="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5F6EFC"/>
    <w:multiLevelType w:val="hybridMultilevel"/>
    <w:tmpl w:val="2FE85D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5"/>
  </w:num>
  <w:num w:numId="6">
    <w:abstractNumId w:val="2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6"/>
  <w:proofState w:spelling="clean" w:grammar="clean"/>
  <w:attachedTemplate r:id="rId1"/>
  <w:stylePaneFormatFilter w:val="102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4450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A55135"/>
    <w:rsid w:val="00004163"/>
    <w:rsid w:val="000177F6"/>
    <w:rsid w:val="00020F12"/>
    <w:rsid w:val="000222B2"/>
    <w:rsid w:val="00023941"/>
    <w:rsid w:val="000267C8"/>
    <w:rsid w:val="00026FC7"/>
    <w:rsid w:val="00032404"/>
    <w:rsid w:val="00037CFA"/>
    <w:rsid w:val="00066EC4"/>
    <w:rsid w:val="0007234D"/>
    <w:rsid w:val="00084D45"/>
    <w:rsid w:val="000955C0"/>
    <w:rsid w:val="000A1449"/>
    <w:rsid w:val="000A4ACC"/>
    <w:rsid w:val="000A717C"/>
    <w:rsid w:val="000B5F68"/>
    <w:rsid w:val="000C0CCF"/>
    <w:rsid w:val="000E73BD"/>
    <w:rsid w:val="001013AE"/>
    <w:rsid w:val="00115065"/>
    <w:rsid w:val="00115A76"/>
    <w:rsid w:val="00115D4E"/>
    <w:rsid w:val="001167C5"/>
    <w:rsid w:val="00121113"/>
    <w:rsid w:val="001277FD"/>
    <w:rsid w:val="00133C92"/>
    <w:rsid w:val="00135063"/>
    <w:rsid w:val="001404E2"/>
    <w:rsid w:val="00150A53"/>
    <w:rsid w:val="00160D12"/>
    <w:rsid w:val="00161186"/>
    <w:rsid w:val="00164B72"/>
    <w:rsid w:val="00176681"/>
    <w:rsid w:val="00186680"/>
    <w:rsid w:val="001A4E09"/>
    <w:rsid w:val="001B2EE0"/>
    <w:rsid w:val="001C5180"/>
    <w:rsid w:val="001D1731"/>
    <w:rsid w:val="001D17B6"/>
    <w:rsid w:val="001D1922"/>
    <w:rsid w:val="001D4484"/>
    <w:rsid w:val="001D6222"/>
    <w:rsid w:val="001E781D"/>
    <w:rsid w:val="001F6080"/>
    <w:rsid w:val="001F6E33"/>
    <w:rsid w:val="002065B7"/>
    <w:rsid w:val="00210B17"/>
    <w:rsid w:val="0021618C"/>
    <w:rsid w:val="0022283B"/>
    <w:rsid w:val="00234B17"/>
    <w:rsid w:val="0025048D"/>
    <w:rsid w:val="00255E3C"/>
    <w:rsid w:val="002616E6"/>
    <w:rsid w:val="00271CBC"/>
    <w:rsid w:val="00287C29"/>
    <w:rsid w:val="002903E4"/>
    <w:rsid w:val="00296770"/>
    <w:rsid w:val="002B09D8"/>
    <w:rsid w:val="002C17F3"/>
    <w:rsid w:val="002D14B5"/>
    <w:rsid w:val="002E143E"/>
    <w:rsid w:val="002E52A6"/>
    <w:rsid w:val="002E60D9"/>
    <w:rsid w:val="002E7215"/>
    <w:rsid w:val="002F542B"/>
    <w:rsid w:val="002F6F1D"/>
    <w:rsid w:val="003016C8"/>
    <w:rsid w:val="0030507B"/>
    <w:rsid w:val="0031044C"/>
    <w:rsid w:val="00315C29"/>
    <w:rsid w:val="0033513B"/>
    <w:rsid w:val="0033739E"/>
    <w:rsid w:val="003415E4"/>
    <w:rsid w:val="0036277E"/>
    <w:rsid w:val="003903D5"/>
    <w:rsid w:val="00390DAA"/>
    <w:rsid w:val="003952CF"/>
    <w:rsid w:val="003A015E"/>
    <w:rsid w:val="003B46E1"/>
    <w:rsid w:val="003E0F6F"/>
    <w:rsid w:val="003F0A41"/>
    <w:rsid w:val="003F1A07"/>
    <w:rsid w:val="003F5541"/>
    <w:rsid w:val="00420F8E"/>
    <w:rsid w:val="00432DD7"/>
    <w:rsid w:val="00440BDB"/>
    <w:rsid w:val="004434D1"/>
    <w:rsid w:val="0044684E"/>
    <w:rsid w:val="004470CD"/>
    <w:rsid w:val="00447BA7"/>
    <w:rsid w:val="00452D4B"/>
    <w:rsid w:val="00457FDB"/>
    <w:rsid w:val="00460689"/>
    <w:rsid w:val="00480A46"/>
    <w:rsid w:val="00484691"/>
    <w:rsid w:val="00484950"/>
    <w:rsid w:val="00484F4E"/>
    <w:rsid w:val="004B322A"/>
    <w:rsid w:val="004C38EE"/>
    <w:rsid w:val="004C6801"/>
    <w:rsid w:val="004D2EE0"/>
    <w:rsid w:val="004D49DC"/>
    <w:rsid w:val="004D5DDE"/>
    <w:rsid w:val="004D7196"/>
    <w:rsid w:val="004E1DB3"/>
    <w:rsid w:val="004E3272"/>
    <w:rsid w:val="004F06EB"/>
    <w:rsid w:val="004F73F2"/>
    <w:rsid w:val="005117CA"/>
    <w:rsid w:val="00515C8E"/>
    <w:rsid w:val="00516FAD"/>
    <w:rsid w:val="00522670"/>
    <w:rsid w:val="00524941"/>
    <w:rsid w:val="00525BB5"/>
    <w:rsid w:val="00526EC6"/>
    <w:rsid w:val="00534AEE"/>
    <w:rsid w:val="00545DDD"/>
    <w:rsid w:val="00556ECA"/>
    <w:rsid w:val="0055742B"/>
    <w:rsid w:val="005709DE"/>
    <w:rsid w:val="005801B5"/>
    <w:rsid w:val="00586393"/>
    <w:rsid w:val="00587680"/>
    <w:rsid w:val="005914C8"/>
    <w:rsid w:val="0059411F"/>
    <w:rsid w:val="005A5EDD"/>
    <w:rsid w:val="005A680A"/>
    <w:rsid w:val="005B1EE8"/>
    <w:rsid w:val="005C79C8"/>
    <w:rsid w:val="005D23EC"/>
    <w:rsid w:val="005D7737"/>
    <w:rsid w:val="005E34B8"/>
    <w:rsid w:val="005E53A8"/>
    <w:rsid w:val="005F543E"/>
    <w:rsid w:val="005F74CA"/>
    <w:rsid w:val="0060708C"/>
    <w:rsid w:val="00612354"/>
    <w:rsid w:val="00632476"/>
    <w:rsid w:val="00635E66"/>
    <w:rsid w:val="00637FAA"/>
    <w:rsid w:val="0064149F"/>
    <w:rsid w:val="006474EC"/>
    <w:rsid w:val="00651693"/>
    <w:rsid w:val="006579E5"/>
    <w:rsid w:val="0066612A"/>
    <w:rsid w:val="006672DF"/>
    <w:rsid w:val="00676D01"/>
    <w:rsid w:val="00682C25"/>
    <w:rsid w:val="006901E1"/>
    <w:rsid w:val="00693DAC"/>
    <w:rsid w:val="00697CA5"/>
    <w:rsid w:val="006A527E"/>
    <w:rsid w:val="006E003E"/>
    <w:rsid w:val="006E1EED"/>
    <w:rsid w:val="006F2050"/>
    <w:rsid w:val="006F5F80"/>
    <w:rsid w:val="0070016F"/>
    <w:rsid w:val="0070056C"/>
    <w:rsid w:val="00740A2B"/>
    <w:rsid w:val="00745E47"/>
    <w:rsid w:val="00765A9C"/>
    <w:rsid w:val="007744CB"/>
    <w:rsid w:val="00780C71"/>
    <w:rsid w:val="00790E5F"/>
    <w:rsid w:val="00797388"/>
    <w:rsid w:val="007A2609"/>
    <w:rsid w:val="007A4D91"/>
    <w:rsid w:val="007B5FB9"/>
    <w:rsid w:val="007D6D61"/>
    <w:rsid w:val="007F5A95"/>
    <w:rsid w:val="007F7827"/>
    <w:rsid w:val="0080060E"/>
    <w:rsid w:val="00802583"/>
    <w:rsid w:val="0080321E"/>
    <w:rsid w:val="00821ED7"/>
    <w:rsid w:val="00826A99"/>
    <w:rsid w:val="00831B8C"/>
    <w:rsid w:val="00831C2F"/>
    <w:rsid w:val="008354D2"/>
    <w:rsid w:val="00836D97"/>
    <w:rsid w:val="00836D9B"/>
    <w:rsid w:val="0083733E"/>
    <w:rsid w:val="00841E26"/>
    <w:rsid w:val="00842EDC"/>
    <w:rsid w:val="008562A9"/>
    <w:rsid w:val="00856892"/>
    <w:rsid w:val="00856E21"/>
    <w:rsid w:val="00872BB0"/>
    <w:rsid w:val="00895188"/>
    <w:rsid w:val="008B3C8A"/>
    <w:rsid w:val="008C2371"/>
    <w:rsid w:val="008D2DB1"/>
    <w:rsid w:val="008D41D1"/>
    <w:rsid w:val="008D500D"/>
    <w:rsid w:val="00903EF0"/>
    <w:rsid w:val="009108B8"/>
    <w:rsid w:val="00917804"/>
    <w:rsid w:val="00924DD3"/>
    <w:rsid w:val="0093214D"/>
    <w:rsid w:val="00932E06"/>
    <w:rsid w:val="009336E6"/>
    <w:rsid w:val="00937062"/>
    <w:rsid w:val="00944239"/>
    <w:rsid w:val="00957B81"/>
    <w:rsid w:val="00980370"/>
    <w:rsid w:val="00980A76"/>
    <w:rsid w:val="00981082"/>
    <w:rsid w:val="00992149"/>
    <w:rsid w:val="0099241B"/>
    <w:rsid w:val="00997CF6"/>
    <w:rsid w:val="009A1BAC"/>
    <w:rsid w:val="009A72A1"/>
    <w:rsid w:val="009B0430"/>
    <w:rsid w:val="009B4152"/>
    <w:rsid w:val="009C0ECC"/>
    <w:rsid w:val="009D05BD"/>
    <w:rsid w:val="009D7696"/>
    <w:rsid w:val="009E763C"/>
    <w:rsid w:val="009F5A17"/>
    <w:rsid w:val="00A12531"/>
    <w:rsid w:val="00A21B13"/>
    <w:rsid w:val="00A2307C"/>
    <w:rsid w:val="00A26F51"/>
    <w:rsid w:val="00A2711F"/>
    <w:rsid w:val="00A3623D"/>
    <w:rsid w:val="00A5195C"/>
    <w:rsid w:val="00A55135"/>
    <w:rsid w:val="00A5533F"/>
    <w:rsid w:val="00A61099"/>
    <w:rsid w:val="00A6351F"/>
    <w:rsid w:val="00A64DB4"/>
    <w:rsid w:val="00A92554"/>
    <w:rsid w:val="00A9711C"/>
    <w:rsid w:val="00AA1DE3"/>
    <w:rsid w:val="00AA7D87"/>
    <w:rsid w:val="00AB1A25"/>
    <w:rsid w:val="00AC46D8"/>
    <w:rsid w:val="00AD11BA"/>
    <w:rsid w:val="00AD3897"/>
    <w:rsid w:val="00AD60ED"/>
    <w:rsid w:val="00AE2113"/>
    <w:rsid w:val="00AE49DE"/>
    <w:rsid w:val="00AF1FAA"/>
    <w:rsid w:val="00AF3903"/>
    <w:rsid w:val="00AF78CD"/>
    <w:rsid w:val="00B019AC"/>
    <w:rsid w:val="00B27459"/>
    <w:rsid w:val="00B27D9B"/>
    <w:rsid w:val="00B35EA5"/>
    <w:rsid w:val="00B40458"/>
    <w:rsid w:val="00B47D9C"/>
    <w:rsid w:val="00B500DA"/>
    <w:rsid w:val="00B53CC7"/>
    <w:rsid w:val="00B55A7D"/>
    <w:rsid w:val="00B6774F"/>
    <w:rsid w:val="00B70467"/>
    <w:rsid w:val="00B76E25"/>
    <w:rsid w:val="00B82181"/>
    <w:rsid w:val="00B86DC4"/>
    <w:rsid w:val="00BB13FB"/>
    <w:rsid w:val="00BD2DCD"/>
    <w:rsid w:val="00BF148E"/>
    <w:rsid w:val="00C053EC"/>
    <w:rsid w:val="00C06EBC"/>
    <w:rsid w:val="00C16C4E"/>
    <w:rsid w:val="00C16F51"/>
    <w:rsid w:val="00C27C87"/>
    <w:rsid w:val="00C304FF"/>
    <w:rsid w:val="00C37754"/>
    <w:rsid w:val="00C551EB"/>
    <w:rsid w:val="00C5715C"/>
    <w:rsid w:val="00C61199"/>
    <w:rsid w:val="00C62EEE"/>
    <w:rsid w:val="00C974E0"/>
    <w:rsid w:val="00CA559B"/>
    <w:rsid w:val="00CB3B6B"/>
    <w:rsid w:val="00CB5C49"/>
    <w:rsid w:val="00CC066E"/>
    <w:rsid w:val="00CE7B39"/>
    <w:rsid w:val="00CF6849"/>
    <w:rsid w:val="00D0049C"/>
    <w:rsid w:val="00D011BB"/>
    <w:rsid w:val="00D03FA4"/>
    <w:rsid w:val="00D20E65"/>
    <w:rsid w:val="00D25FC1"/>
    <w:rsid w:val="00D3108E"/>
    <w:rsid w:val="00D419DD"/>
    <w:rsid w:val="00D453BC"/>
    <w:rsid w:val="00D50424"/>
    <w:rsid w:val="00D50F3A"/>
    <w:rsid w:val="00D55772"/>
    <w:rsid w:val="00D56F5E"/>
    <w:rsid w:val="00D65E2A"/>
    <w:rsid w:val="00D67DCC"/>
    <w:rsid w:val="00D84E21"/>
    <w:rsid w:val="00D8697D"/>
    <w:rsid w:val="00D86CAA"/>
    <w:rsid w:val="00D95218"/>
    <w:rsid w:val="00D96190"/>
    <w:rsid w:val="00DA31C4"/>
    <w:rsid w:val="00DB54C8"/>
    <w:rsid w:val="00DE471E"/>
    <w:rsid w:val="00DF5098"/>
    <w:rsid w:val="00DF7F16"/>
    <w:rsid w:val="00E037D1"/>
    <w:rsid w:val="00E14D61"/>
    <w:rsid w:val="00E16FF4"/>
    <w:rsid w:val="00E26284"/>
    <w:rsid w:val="00E42D5E"/>
    <w:rsid w:val="00E47B48"/>
    <w:rsid w:val="00E53AF9"/>
    <w:rsid w:val="00E67883"/>
    <w:rsid w:val="00E90207"/>
    <w:rsid w:val="00E90766"/>
    <w:rsid w:val="00E935B8"/>
    <w:rsid w:val="00E9531C"/>
    <w:rsid w:val="00EB7FE2"/>
    <w:rsid w:val="00EC0FDE"/>
    <w:rsid w:val="00EC3391"/>
    <w:rsid w:val="00EC7E97"/>
    <w:rsid w:val="00ED09FA"/>
    <w:rsid w:val="00ED2571"/>
    <w:rsid w:val="00ED32B2"/>
    <w:rsid w:val="00EE64C2"/>
    <w:rsid w:val="00EF099D"/>
    <w:rsid w:val="00EF4E76"/>
    <w:rsid w:val="00EF4EC1"/>
    <w:rsid w:val="00EF4EDE"/>
    <w:rsid w:val="00EF52D6"/>
    <w:rsid w:val="00F05ECA"/>
    <w:rsid w:val="00F13EAD"/>
    <w:rsid w:val="00F35690"/>
    <w:rsid w:val="00F44F6A"/>
    <w:rsid w:val="00F4528E"/>
    <w:rsid w:val="00F63543"/>
    <w:rsid w:val="00F6714A"/>
    <w:rsid w:val="00F86AF8"/>
    <w:rsid w:val="00F8771D"/>
    <w:rsid w:val="00F93CFF"/>
    <w:rsid w:val="00FC5444"/>
    <w:rsid w:val="00FD285F"/>
    <w:rsid w:val="00FD79F6"/>
    <w:rsid w:val="00FE52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50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5180"/>
    <w:pPr>
      <w:ind w:firstLine="0"/>
    </w:pPr>
    <w:rPr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90766"/>
    <w:pPr>
      <w:numPr>
        <w:numId w:val="1"/>
      </w:numPr>
      <w:pBdr>
        <w:bottom w:val="single" w:sz="12" w:space="1" w:color="984806" w:themeColor="accent6" w:themeShade="80"/>
      </w:pBdr>
      <w:spacing w:before="240" w:after="120"/>
      <w:outlineLvl w:val="0"/>
    </w:pPr>
    <w:rPr>
      <w:rFonts w:ascii="Calibri" w:eastAsiaTheme="majorEastAsia" w:hAnsi="Calibri" w:cstheme="majorBidi"/>
      <w:b/>
      <w:bCs/>
      <w:i/>
      <w:color w:val="984806" w:themeColor="accent6" w:themeShade="80"/>
      <w:sz w:val="28"/>
      <w:szCs w:val="24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D32B2"/>
    <w:pPr>
      <w:pBdr>
        <w:bottom w:val="single" w:sz="8" w:space="1" w:color="984806" w:themeColor="accent6" w:themeShade="80"/>
      </w:pBdr>
      <w:spacing w:before="200" w:after="80"/>
      <w:outlineLvl w:val="1"/>
    </w:pPr>
    <w:rPr>
      <w:rFonts w:ascii="Calibri" w:eastAsiaTheme="majorEastAsia" w:hAnsi="Calibri" w:cstheme="majorBidi"/>
      <w:b/>
      <w:color w:val="984806" w:themeColor="accent6" w:themeShade="80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9241B"/>
    <w:pPr>
      <w:pBdr>
        <w:bottom w:val="single" w:sz="4" w:space="1" w:color="95B3D7" w:themeColor="accent1" w:themeTint="99"/>
      </w:pBdr>
      <w:spacing w:before="200" w:after="8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9241B"/>
    <w:pPr>
      <w:pBdr>
        <w:bottom w:val="single" w:sz="4" w:space="2" w:color="B8CCE4" w:themeColor="accent1" w:themeTint="66"/>
      </w:pBdr>
      <w:spacing w:before="200" w:after="8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9241B"/>
    <w:pPr>
      <w:spacing w:before="200" w:after="8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9241B"/>
    <w:pPr>
      <w:spacing w:before="280" w:after="10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9241B"/>
    <w:pPr>
      <w:spacing w:before="320" w:after="10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9241B"/>
    <w:pPr>
      <w:spacing w:before="320" w:after="10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9241B"/>
    <w:pPr>
      <w:spacing w:before="320" w:after="10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9241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9241B"/>
  </w:style>
  <w:style w:type="paragraph" w:styleId="Pieddepage">
    <w:name w:val="footer"/>
    <w:basedOn w:val="Normal"/>
    <w:link w:val="PieddepageCar"/>
    <w:uiPriority w:val="99"/>
    <w:unhideWhenUsed/>
    <w:rsid w:val="0099241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9241B"/>
  </w:style>
  <w:style w:type="character" w:customStyle="1" w:styleId="Titre1Car">
    <w:name w:val="Titre 1 Car"/>
    <w:basedOn w:val="Policepardfaut"/>
    <w:link w:val="Titre1"/>
    <w:uiPriority w:val="9"/>
    <w:rsid w:val="00E90766"/>
    <w:rPr>
      <w:rFonts w:ascii="Calibri" w:eastAsiaTheme="majorEastAsia" w:hAnsi="Calibri" w:cstheme="majorBidi"/>
      <w:b/>
      <w:bCs/>
      <w:i/>
      <w:color w:val="984806" w:themeColor="accent6" w:themeShade="80"/>
      <w:sz w:val="28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9241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241B"/>
    <w:rPr>
      <w:rFonts w:ascii="Tahoma" w:hAnsi="Tahoma" w:cs="Tahoma"/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ED32B2"/>
    <w:rPr>
      <w:rFonts w:ascii="Calibri" w:eastAsiaTheme="majorEastAsia" w:hAnsi="Calibri" w:cstheme="majorBidi"/>
      <w:b/>
      <w:color w:val="984806" w:themeColor="accent6" w:themeShade="80"/>
      <w:sz w:val="24"/>
      <w:szCs w:val="24"/>
      <w:lang w:val="fr-FR"/>
    </w:rPr>
  </w:style>
  <w:style w:type="character" w:customStyle="1" w:styleId="Titre3Car">
    <w:name w:val="Titre 3 Car"/>
    <w:basedOn w:val="Policepardfaut"/>
    <w:link w:val="Titre3"/>
    <w:uiPriority w:val="9"/>
    <w:rsid w:val="0099241B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99241B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99241B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Titre6Car">
    <w:name w:val="Titre 6 Car"/>
    <w:basedOn w:val="Policepardfaut"/>
    <w:link w:val="Titre6"/>
    <w:uiPriority w:val="9"/>
    <w:semiHidden/>
    <w:rsid w:val="0099241B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Titre7Car">
    <w:name w:val="Titre 7 Car"/>
    <w:basedOn w:val="Policepardfaut"/>
    <w:link w:val="Titre7"/>
    <w:uiPriority w:val="9"/>
    <w:semiHidden/>
    <w:rsid w:val="0099241B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99241B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99241B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99241B"/>
    <w:rPr>
      <w:b/>
      <w:bCs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E90766"/>
    <w:pPr>
      <w:numPr>
        <w:numId w:val="3"/>
      </w:numPr>
      <w:jc w:val="center"/>
    </w:pPr>
    <w:rPr>
      <w:rFonts w:eastAsiaTheme="majorEastAsia" w:cstheme="minorHAnsi"/>
      <w:b/>
      <w:i/>
      <w:iCs/>
      <w:color w:val="984806" w:themeColor="accent6" w:themeShade="80"/>
      <w:sz w:val="44"/>
      <w:szCs w:val="48"/>
    </w:rPr>
  </w:style>
  <w:style w:type="character" w:customStyle="1" w:styleId="TitreCar">
    <w:name w:val="Titre Car"/>
    <w:basedOn w:val="Policepardfaut"/>
    <w:link w:val="Titre"/>
    <w:uiPriority w:val="10"/>
    <w:rsid w:val="00E90766"/>
    <w:rPr>
      <w:rFonts w:eastAsiaTheme="majorEastAsia" w:cstheme="minorHAnsi"/>
      <w:b/>
      <w:i/>
      <w:iCs/>
      <w:color w:val="984806" w:themeColor="accent6" w:themeShade="80"/>
      <w:sz w:val="44"/>
      <w:szCs w:val="48"/>
      <w:lang w:val="fr-FR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9241B"/>
    <w:pPr>
      <w:spacing w:before="200" w:after="900"/>
      <w:jc w:val="right"/>
    </w:pPr>
    <w:rPr>
      <w:i/>
      <w:iCs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99241B"/>
    <w:rPr>
      <w:rFonts w:asciiTheme="minorHAnsi"/>
      <w:i/>
      <w:iCs/>
      <w:sz w:val="24"/>
      <w:szCs w:val="24"/>
    </w:rPr>
  </w:style>
  <w:style w:type="character" w:styleId="lev">
    <w:name w:val="Strong"/>
    <w:basedOn w:val="Policepardfaut"/>
    <w:uiPriority w:val="22"/>
    <w:qFormat/>
    <w:rsid w:val="0099241B"/>
    <w:rPr>
      <w:b/>
      <w:bCs/>
      <w:spacing w:val="0"/>
    </w:rPr>
  </w:style>
  <w:style w:type="character" w:styleId="Accentuation">
    <w:name w:val="Emphasis"/>
    <w:uiPriority w:val="20"/>
    <w:qFormat/>
    <w:rsid w:val="007744CB"/>
    <w:rPr>
      <w:b/>
      <w:bCs/>
      <w:i/>
      <w:iCs/>
      <w:color w:val="984806" w:themeColor="accent6" w:themeShade="80"/>
    </w:rPr>
  </w:style>
  <w:style w:type="paragraph" w:styleId="Sansinterligne">
    <w:name w:val="No Spacing"/>
    <w:basedOn w:val="Normal"/>
    <w:link w:val="SansinterligneCar"/>
    <w:uiPriority w:val="1"/>
    <w:qFormat/>
    <w:rsid w:val="0099241B"/>
  </w:style>
  <w:style w:type="character" w:customStyle="1" w:styleId="SansinterligneCar">
    <w:name w:val="Sans interligne Car"/>
    <w:basedOn w:val="Policepardfaut"/>
    <w:link w:val="Sansinterligne"/>
    <w:uiPriority w:val="1"/>
    <w:rsid w:val="0099241B"/>
  </w:style>
  <w:style w:type="paragraph" w:styleId="Paragraphedeliste">
    <w:name w:val="List Paragraph"/>
    <w:basedOn w:val="Normal"/>
    <w:uiPriority w:val="34"/>
    <w:qFormat/>
    <w:rsid w:val="0099241B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99241B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ationCar">
    <w:name w:val="Citation Car"/>
    <w:basedOn w:val="Policepardfaut"/>
    <w:link w:val="Citation"/>
    <w:uiPriority w:val="29"/>
    <w:rsid w:val="0099241B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9241B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9241B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Emphaseple">
    <w:name w:val="Subtle Emphasis"/>
    <w:uiPriority w:val="19"/>
    <w:qFormat/>
    <w:rsid w:val="0099241B"/>
    <w:rPr>
      <w:i/>
      <w:iCs/>
      <w:color w:val="5A5A5A" w:themeColor="text1" w:themeTint="A5"/>
    </w:rPr>
  </w:style>
  <w:style w:type="character" w:styleId="Emphaseintense">
    <w:name w:val="Intense Emphasis"/>
    <w:uiPriority w:val="21"/>
    <w:qFormat/>
    <w:rsid w:val="0099241B"/>
    <w:rPr>
      <w:b/>
      <w:bCs/>
      <w:i/>
      <w:iCs/>
      <w:color w:val="4F81BD" w:themeColor="accent1"/>
      <w:sz w:val="22"/>
      <w:szCs w:val="22"/>
    </w:rPr>
  </w:style>
  <w:style w:type="character" w:styleId="Rfrenceple">
    <w:name w:val="Subtle Reference"/>
    <w:uiPriority w:val="31"/>
    <w:qFormat/>
    <w:rsid w:val="0099241B"/>
    <w:rPr>
      <w:color w:val="auto"/>
      <w:u w:val="single" w:color="9BBB59" w:themeColor="accent3"/>
    </w:rPr>
  </w:style>
  <w:style w:type="character" w:styleId="Rfrenceintense">
    <w:name w:val="Intense Reference"/>
    <w:basedOn w:val="Policepardfaut"/>
    <w:uiPriority w:val="32"/>
    <w:qFormat/>
    <w:rsid w:val="0099241B"/>
    <w:rPr>
      <w:b/>
      <w:bCs/>
      <w:color w:val="76923C" w:themeColor="accent3" w:themeShade="BF"/>
      <w:u w:val="single" w:color="9BBB59" w:themeColor="accent3"/>
    </w:rPr>
  </w:style>
  <w:style w:type="character" w:styleId="Titredulivre">
    <w:name w:val="Book Title"/>
    <w:basedOn w:val="Policepardfaut"/>
    <w:uiPriority w:val="33"/>
    <w:qFormat/>
    <w:rsid w:val="0099241B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99241B"/>
    <w:pPr>
      <w:outlineLvl w:val="9"/>
    </w:pPr>
  </w:style>
  <w:style w:type="table" w:styleId="Grilledutableau">
    <w:name w:val="Table Grid"/>
    <w:basedOn w:val="TableauNormal"/>
    <w:uiPriority w:val="59"/>
    <w:rsid w:val="00676D0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utonrobot">
    <w:name w:val="bouton robot"/>
    <w:rsid w:val="00F93CFF"/>
    <w:rPr>
      <w:b/>
      <w:bCs/>
      <w:i/>
      <w:iCs/>
      <w:color w:val="FF0000"/>
    </w:rPr>
  </w:style>
  <w:style w:type="paragraph" w:styleId="Listenumros">
    <w:name w:val="List Number"/>
    <w:basedOn w:val="Normal"/>
    <w:uiPriority w:val="99"/>
    <w:unhideWhenUsed/>
    <w:rsid w:val="005709DE"/>
    <w:pPr>
      <w:numPr>
        <w:numId w:val="2"/>
      </w:numPr>
      <w:spacing w:before="120" w:after="240"/>
      <w:contextualSpacing/>
    </w:pPr>
  </w:style>
  <w:style w:type="character" w:styleId="Textedelespacerserv">
    <w:name w:val="Placeholder Text"/>
    <w:basedOn w:val="Policepardfaut"/>
    <w:uiPriority w:val="99"/>
    <w:semiHidden/>
    <w:rsid w:val="003A015E"/>
    <w:rPr>
      <w:color w:val="808080"/>
    </w:rPr>
  </w:style>
  <w:style w:type="paragraph" w:styleId="Listepuces">
    <w:name w:val="List Bullet"/>
    <w:basedOn w:val="Normal"/>
    <w:semiHidden/>
    <w:rsid w:val="00133C92"/>
    <w:pPr>
      <w:tabs>
        <w:tab w:val="num" w:pos="360"/>
      </w:tabs>
      <w:ind w:left="360" w:hanging="360"/>
    </w:pPr>
    <w:rPr>
      <w:rFonts w:ascii="Times New Roman" w:eastAsia="Times New Roman" w:hAnsi="Times New Roman" w:cs="Times New Roman"/>
      <w:sz w:val="24"/>
      <w:szCs w:val="24"/>
      <w:lang w:eastAsia="fr-FR" w:bidi="ar-SA"/>
    </w:rPr>
  </w:style>
  <w:style w:type="paragraph" w:customStyle="1" w:styleId="Tableau-titre">
    <w:name w:val="Tableau-titre"/>
    <w:basedOn w:val="Normal"/>
    <w:rsid w:val="00133C92"/>
    <w:pPr>
      <w:spacing w:after="120"/>
      <w:jc w:val="center"/>
    </w:pPr>
    <w:rPr>
      <w:rFonts w:ascii="Times New Roman" w:eastAsia="Times New Roman" w:hAnsi="Times New Roman" w:cs="Times New Roman"/>
      <w:b/>
      <w:lang w:eastAsia="fr-FR" w:bidi="ar-SA"/>
    </w:rPr>
  </w:style>
  <w:style w:type="paragraph" w:styleId="Corpsdetexte2">
    <w:name w:val="Body Text 2"/>
    <w:basedOn w:val="Normal"/>
    <w:link w:val="Corpsdetexte2Car"/>
    <w:rsid w:val="00023941"/>
    <w:pPr>
      <w:spacing w:after="120" w:line="480" w:lineRule="auto"/>
    </w:pPr>
    <w:rPr>
      <w:rFonts w:ascii="Georgia" w:eastAsia="Times New Roman" w:hAnsi="Georgia" w:cs="Times New Roman"/>
      <w:sz w:val="20"/>
      <w:szCs w:val="24"/>
      <w:lang w:eastAsia="fr-FR" w:bidi="ar-SA"/>
    </w:rPr>
  </w:style>
  <w:style w:type="character" w:customStyle="1" w:styleId="Corpsdetexte2Car">
    <w:name w:val="Corps de texte 2 Car"/>
    <w:basedOn w:val="Policepardfaut"/>
    <w:link w:val="Corpsdetexte2"/>
    <w:rsid w:val="00023941"/>
    <w:rPr>
      <w:rFonts w:ascii="Georgia" w:eastAsia="Times New Roman" w:hAnsi="Georgia" w:cs="Times New Roman"/>
      <w:sz w:val="20"/>
      <w:szCs w:val="24"/>
      <w:lang w:val="fr-FR" w:eastAsia="fr-FR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32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Eduscol\PowerConnect\Eduscol%20PowerConnec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8E0BC4D07A794BEC9F6F0805C36EE02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3257651-8444-4DCD-ADA9-84D731C85839}"/>
      </w:docPartPr>
      <w:docPartBody>
        <w:p w:rsidR="00476B7C" w:rsidRDefault="00607003">
          <w:pPr>
            <w:pStyle w:val="8E0BC4D07A794BEC9F6F0805C36EE02A"/>
          </w:pPr>
          <w:r w:rsidRPr="0022710D">
            <w:rPr>
              <w:rStyle w:val="Textedelespacerserv"/>
            </w:rPr>
            <w:t>[Objet ]</w:t>
          </w:r>
        </w:p>
      </w:docPartBody>
    </w:docPart>
    <w:docPart>
      <w:docPartPr>
        <w:name w:val="B48EF237C1AB42D0A8202BD548CC4E9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814F836-6AF6-4D45-8367-F364DF978063}"/>
      </w:docPartPr>
      <w:docPartBody>
        <w:p w:rsidR="00476B7C" w:rsidRDefault="00607003">
          <w:pPr>
            <w:pStyle w:val="B48EF237C1AB42D0A8202BD548CC4E98"/>
          </w:pPr>
          <w:r>
            <w:rPr>
              <w:b/>
              <w:bCs/>
              <w:color w:val="1F497D" w:themeColor="text2"/>
              <w:sz w:val="28"/>
              <w:szCs w:val="28"/>
            </w:rPr>
            <w:t>[Tapez le titre du document]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607003"/>
    <w:rsid w:val="0018441A"/>
    <w:rsid w:val="002E5014"/>
    <w:rsid w:val="00476B7C"/>
    <w:rsid w:val="00607003"/>
    <w:rsid w:val="00645ED9"/>
    <w:rsid w:val="007C6578"/>
    <w:rsid w:val="007F6EAD"/>
    <w:rsid w:val="008108C1"/>
    <w:rsid w:val="00854EB8"/>
    <w:rsid w:val="008A1815"/>
    <w:rsid w:val="00D01961"/>
    <w:rsid w:val="00D17BE7"/>
    <w:rsid w:val="00D65523"/>
    <w:rsid w:val="00E90B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6B7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476B7C"/>
    <w:rPr>
      <w:color w:val="808080"/>
    </w:rPr>
  </w:style>
  <w:style w:type="paragraph" w:customStyle="1" w:styleId="8E0BC4D07A794BEC9F6F0805C36EE02A">
    <w:name w:val="8E0BC4D07A794BEC9F6F0805C36EE02A"/>
    <w:rsid w:val="00476B7C"/>
  </w:style>
  <w:style w:type="paragraph" w:customStyle="1" w:styleId="B48EF237C1AB42D0A8202BD548CC4E98">
    <w:name w:val="B48EF237C1AB42D0A8202BD548CC4E98"/>
    <w:rsid w:val="00476B7C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ADD36B-CB52-4357-B3D8-AB8AECE9BE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Eduscol PowerConnect.dotx</Template>
  <TotalTime>223</TotalTime>
  <Pages>5</Pages>
  <Words>275</Words>
  <Characters>1471</Characters>
  <Application>Microsoft Office Word</Application>
  <DocSecurity>0</DocSecurity>
  <Lines>39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Conception d'assemblages avec PowerConnect</vt:lpstr>
    </vt:vector>
  </TitlesOfParts>
  <Company>Lycee</Company>
  <LinksUpToDate>false</LinksUpToDate>
  <CharactersWithSpaces>1716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Conception d'assemblages avec PowerConnect</dc:title>
  <dc:subject>Premiers pas avec PowerConnect</dc:subject>
  <dc:creator>Lycée Frederic Fays</dc:creator>
  <cp:lastModifiedBy>Lycée Frederic Fays</cp:lastModifiedBy>
  <cp:revision>38</cp:revision>
  <cp:lastPrinted>2018-03-08T08:52:00Z</cp:lastPrinted>
  <dcterms:created xsi:type="dcterms:W3CDTF">2018-03-06T12:17:00Z</dcterms:created>
  <dcterms:modified xsi:type="dcterms:W3CDTF">2018-03-09T06:48:00Z</dcterms:modified>
</cp:coreProperties>
</file>