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ink/ink37.xml" ContentType="application/inkml+xml"/>
  <Override PartName="/word/ink/ink38.xml" ContentType="application/inkml+xml"/>
  <Override PartName="/word/ink/ink39.xml" ContentType="application/inkml+xml"/>
  <Override PartName="/word/ink/ink40.xml" ContentType="application/inkml+xml"/>
  <Override PartName="/word/ink/ink41.xml" ContentType="application/inkml+xml"/>
  <Override PartName="/word/ink/ink42.xml" ContentType="application/inkml+xml"/>
  <Override PartName="/word/ink/ink43.xml" ContentType="application/inkml+xml"/>
  <Override PartName="/word/ink/ink44.xml" ContentType="application/inkml+xml"/>
  <Override PartName="/word/ink/ink45.xml" ContentType="application/inkml+xml"/>
  <Override PartName="/word/ink/ink46.xml" ContentType="application/inkml+xml"/>
  <Override PartName="/word/ink/ink47.xml" ContentType="application/inkml+xml"/>
  <Override PartName="/word/ink/ink48.xml" ContentType="application/inkml+xml"/>
  <Override PartName="/word/ink/ink49.xml" ContentType="application/inkml+xml"/>
  <Override PartName="/word/ink/ink50.xml" ContentType="application/inkml+xml"/>
  <Override PartName="/word/ink/ink51.xml" ContentType="application/inkml+xml"/>
  <Override PartName="/word/ink/ink52.xml" ContentType="application/inkml+xml"/>
  <Override PartName="/word/ink/ink53.xml" ContentType="application/inkml+xml"/>
  <Override PartName="/word/ink/ink54.xml" ContentType="application/inkml+xml"/>
  <Override PartName="/word/ink/ink55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126A" w:rsidRPr="003E03E0" w:rsidRDefault="004B126A" w:rsidP="004B126A">
      <w:pPr>
        <w:pStyle w:val="Titre"/>
      </w:pPr>
      <w:bookmarkStart w:id="0" w:name="_GoBack"/>
      <w:bookmarkEnd w:id="0"/>
      <w:r>
        <w:t>DR1 : Mouvements de sélection et d’engagement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4889"/>
        <w:gridCol w:w="4889"/>
      </w:tblGrid>
      <w:tr w:rsidR="004B126A" w:rsidTr="002808EC">
        <w:trPr>
          <w:jc w:val="center"/>
        </w:trPr>
        <w:tc>
          <w:tcPr>
            <w:tcW w:w="4889" w:type="dxa"/>
          </w:tcPr>
          <w:p w:rsidR="004B126A" w:rsidRDefault="004B126A" w:rsidP="002808EC">
            <w:pPr>
              <w:spacing w:after="120"/>
              <w:jc w:val="both"/>
              <w:rPr>
                <w:color w:val="FF0000"/>
              </w:rPr>
            </w:pPr>
            <w:r w:rsidRPr="00751BB2">
              <w:rPr>
                <w:color w:val="FF0000"/>
              </w:rPr>
              <w:t>Cinématique interne de la boîte de vitesses</w:t>
            </w:r>
          </w:p>
          <w:p w:rsidR="004B126A" w:rsidRDefault="004B126A" w:rsidP="002808EC">
            <w:pPr>
              <w:spacing w:after="120"/>
              <w:jc w:val="both"/>
              <w:rPr>
                <w:color w:val="FF0000"/>
              </w:rPr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306780CD" wp14:editId="0DC4FCBC">
                      <wp:extent cx="2604289" cy="2804160"/>
                      <wp:effectExtent l="0" t="0" r="0" b="0"/>
                      <wp:docPr id="18" name="Zone de dessin 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3" name="Image 3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9495" y="181428"/>
                                  <a:ext cx="2471166" cy="25147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14:contentPart bwMode="auto" r:id="rId9">
                              <w14:nvContentPartPr>
                                <w14:cNvPr id="4" name="Encre 4"/>
                                <w14:cNvContentPartPr/>
                              </w14:nvContentPartPr>
                              <w14:xfrm>
                                <a:off x="1407800" y="1711968"/>
                                <a:ext cx="57925" cy="116061"/>
                              </w14:xfrm>
                            </w14:contentPart>
                            <w14:contentPart bwMode="auto" r:id="rId10">
                              <w14:nvContentPartPr>
                                <w14:cNvPr id="5" name="Encre 5"/>
                                <w14:cNvContentPartPr/>
                              </w14:nvContentPartPr>
                              <w14:xfrm>
                                <a:off x="1701229" y="1802449"/>
                                <a:ext cx="81179" cy="96400"/>
                              </w14:xfrm>
                            </w14:contentPart>
                            <w14:contentPart bwMode="auto" r:id="rId11">
                              <w14:nvContentPartPr>
                                <w14:cNvPr id="6" name="Encre 6"/>
                                <w14:cNvContentPartPr/>
                              </w14:nvContentPartPr>
                              <w14:xfrm>
                                <a:off x="1714548" y="1798221"/>
                                <a:ext cx="81813" cy="25369"/>
                              </w14:xfrm>
                            </w14:contentPart>
                            <w14:contentPart bwMode="auto" r:id="rId12">
                              <w14:nvContentPartPr>
                                <w14:cNvPr id="7" name="Encre 7"/>
                                <w14:cNvContentPartPr/>
                              </w14:nvContentPartPr>
                              <w14:xfrm>
                                <a:off x="2386602" y="1923372"/>
                                <a:ext cx="60462" cy="87310"/>
                              </w14:xfrm>
                            </w14:contentPart>
                            <w14:contentPart bwMode="auto" r:id="rId13">
                              <w14:nvContentPartPr>
                                <w14:cNvPr id="8" name="Encre 8"/>
                                <w14:cNvContentPartPr/>
                              </w14:nvContentPartPr>
                              <w14:xfrm>
                                <a:off x="2088099" y="1855089"/>
                                <a:ext cx="78431" cy="121557"/>
                              </w14:xfrm>
                            </w14:contentPart>
                            <w14:contentPart bwMode="auto" r:id="rId14">
                              <w14:nvContentPartPr>
                                <w14:cNvPr id="9" name="Encre 9"/>
                                <w14:cNvContentPartPr/>
                              </w14:nvContentPartPr>
                              <w14:xfrm>
                                <a:off x="2032288" y="787286"/>
                                <a:ext cx="49680" cy="112256"/>
                              </w14:xfrm>
                            </w14:contentPart>
                            <w14:contentPart bwMode="auto" r:id="rId15">
                              <w14:nvContentPartPr>
                                <w14:cNvPr id="10" name="Encre 10"/>
                                <w14:cNvContentPartPr/>
                              </w14:nvContentPartPr>
                              <w14:xfrm>
                                <a:off x="2035248" y="853878"/>
                                <a:ext cx="59616" cy="24734"/>
                              </w14:xfrm>
                            </w14:contentPart>
                            <w14:contentPart bwMode="auto" r:id="rId16">
                              <w14:nvContentPartPr>
                                <w14:cNvPr id="11" name="Encre 11"/>
                                <w14:cNvContentPartPr/>
                              </w14:nvContentPartPr>
                              <w14:xfrm>
                                <a:off x="2117696" y="763186"/>
                                <a:ext cx="100417" cy="141641"/>
                              </w14:xfrm>
                            </w14:contentPart>
                            <w14:contentPart bwMode="auto" r:id="rId17">
                              <w14:nvContentPartPr>
                                <w14:cNvPr id="12" name="Encre 12"/>
                                <w14:cNvContentPartPr/>
                              </w14:nvContentPartPr>
                              <w14:xfrm>
                                <a:off x="1508640" y="565100"/>
                                <a:ext cx="68072" cy="138470"/>
                              </w14:xfrm>
                            </w14:contentPart>
                            <w14:contentPart bwMode="auto" r:id="rId18">
                              <w14:nvContentPartPr>
                                <w14:cNvPr id="13" name="Encre 13"/>
                                <w14:cNvContentPartPr/>
                              </w14:nvContentPartPr>
                              <w14:xfrm>
                                <a:off x="1722793" y="586452"/>
                                <a:ext cx="74203" cy="115004"/>
                              </w14:xfrm>
                            </w14:contentPart>
                            <w14:contentPart bwMode="auto" r:id="rId19">
                              <w14:nvContentPartPr>
                                <w14:cNvPr id="14" name="Encre 14"/>
                                <w14:cNvContentPartPr/>
                              </w14:nvContentPartPr>
                              <w14:xfrm>
                                <a:off x="1785579" y="657906"/>
                                <a:ext cx="15010" cy="59405"/>
                              </w14:xfrm>
                            </w14:contentPart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18" o:spid="_x0000_s1026" editas="canvas" style="width:205.05pt;height:220.8pt;mso-position-horizontal-relative:char;mso-position-vertical-relative:line" coordsize="26041,28041" o:gfxdata="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26041;height:28041;visibility:visible;mso-wrap-style:square">
                        <v:fill o:detectmouseclick="t"/>
                        <v:path o:connecttype="none"/>
                      </v:shape>
                      <v:shape id="Image 3" o:spid="_x0000_s1028" type="#_x0000_t75" style="position:absolute;left:894;top:1814;width:24712;height:251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cxhLEAAAA2gAAAA8AAABkcnMvZG93bnJldi54bWxEj91qwkAUhO+FvsNyCr3TTVsQia5Sqv0h&#10;BEy0vT9kT5Ng9mzIbmP06V1B8HKYmW+YxWowjeipc7VlBc+TCARxYXXNpYKf/cd4BsJ5ZI2NZVJw&#10;Iger5cNogbG2R86p3/lSBAi7GBVU3rexlK6oyKCb2JY4eH+2M+iD7EqpOzwGuGnkSxRNpcGaw0KF&#10;Lb1XVBx2/0ZB8pV95vvZuUl/D8kmW7fb1GOv1NPj8DYH4Wnw9/Ct/a0VvML1SrgBcn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jcxhLEAAAA2gAAAA8AAAAAAAAAAAAAAAAA&#10;nwIAAGRycy9kb3ducmV2LnhtbFBLBQYAAAAABAAEAPcAAACQAwAAAAA=&#10;">
                        <v:imagedata r:id="rId20" o:title=""/>
                      </v:shape>
                      <v:shape id="Encre 4" o:spid="_x0000_s1029" type="#_x0000_t75" style="position:absolute;left:13976;top:17051;width:786;height:133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2BwYkMMA&#10;AADaAAAADwAAAGRycy9kb3ducmV2LnhtbESPzWrDMBCE74W8g9hCLyGRm5YQ3CgmLQTaS8j/ebG2&#10;lqm0ci3Vcd6+CgRyHGbmG2Ze9M6KjtpQe1bwPM5AEJde11wpOOxXoxmIEJE1Ws+k4EIBisXgYY65&#10;9mfeUreLlUgQDjkqMDE2uZShNOQwjH1DnLxv3zqMSbaV1C2eE9xZOcmyqXRYc1ow2NCHofJn9+cU&#10;DI/h+DL9+j1dDJ42rg72fbi2Sj099ss3EJH6eA/f2p9awStcr6QbIBf/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NgcGJDDAAAA2gAAAA8AAAAAAAAAAAAAAAAAmAIAAGRycy9kb3du&#10;cmV2LnhtbFBLBQYAAAAABAAEAPMAAACIAwAAAAA=&#10;">
                        <v:imagedata r:id="rId21" o:title=""/>
                      </v:shape>
                      <v:shape id="Encre 5" o:spid="_x0000_s1030" type="#_x0000_t75" style="position:absolute;left:16943;top:17981;width:978;height:1101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">
                        <v:imagedata r:id="rId22" o:title=""/>
                      </v:shape>
                      <v:shape id="Encre 6" o:spid="_x0000_s1031" type="#_x0000_t75" style="position:absolute;left:17051;top:17935;width:966;height:39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KsqnyMQA&#10;AADaAAAADwAAAGRycy9kb3ducmV2LnhtbESPQWvCQBSE7wX/w/IEb3WjiGjqKiqIVr1oS70+ss8k&#10;mH0bs9sY/fWuUOhxmJlvmMmsMYWoqXK5ZQW9bgSCOLE651TB99fqfQTCeWSNhWVScCcHs2nrbYKx&#10;tjc+UH30qQgQdjEqyLwvYyldkpFB17UlcfDOtjLog6xSqSu8BbgpZD+KhtJgzmEhw5KWGSWX469R&#10;8HNf52Z/Gi1KeX2Md5/bTa/eDpTqtJv5BwhPjf8P/7U3WsEQXlfCDZDTJw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AqyqfIxAAAANoAAAAPAAAAAAAAAAAAAAAAAJgCAABkcnMvZG93&#10;bnJldi54bWxQSwUGAAAAAAQABADzAAAAiQMAAAAA&#10;">
                        <v:imagedata r:id="rId23" o:title=""/>
                      </v:shape>
                      <v:shape id="Encre 7" o:spid="_x0000_s1032" type="#_x0000_t75" style="position:absolute;left:23782;top:19133;width:764;height:107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">
                        <v:imagedata r:id="rId24" o:title=""/>
                      </v:shape>
                      <v:shape id="Encre 8" o:spid="_x0000_s1033" type="#_x0000_t75" style="position:absolute;left:20780;top:18460;width:942;height:141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">
                        <v:imagedata r:id="rId25" o:title=""/>
                      </v:shape>
                      <v:shape id="Encre 9" o:spid="_x0000_s1034" type="#_x0000_t75" style="position:absolute;left:20253;top:7764;width:668;height:133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">
                        <v:imagedata r:id="rId26" o:title=""/>
                      </v:shape>
                      <v:shape id="Encre 10" o:spid="_x0000_s1035" type="#_x0000_t75" style="position:absolute;left:20284;top:8509;width:693;height:36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eN0XtsQA&#10;AADbAAAADwAAAGRycy9kb3ducmV2LnhtbESPQWvDMAyF74P9B6PBbquzHUbJ6pbSMigro6xZ6VXE&#10;Smway2nstdm/nw6F3STe03ufZosxdOpCQ/KRDTxPClDEdbSeWwPf1fvTFFTKyBa7yGTglxIs5vd3&#10;MyxtvPIXXfa5VRLCqUQDLue+1DrVjgKmSeyJRWviEDDLOrTaDniV8NDpl6J41QE9S4PDnlaO6tP+&#10;JxjYTjvnz7vCr7fcVseqbz4+D40xjw/j8g1UpjH/m2/XGyv4Qi+/yAB6/gc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B43Re2xAAAANsAAAAPAAAAAAAAAAAAAAAAAJgCAABkcnMvZG93&#10;bnJldi54bWxQSwUGAAAAAAQABADzAAAAiQMAAAAA&#10;">
                        <v:imagedata r:id="rId27" o:title=""/>
                      </v:shape>
                      <v:shape id="Encre 11" o:spid="_x0000_s1036" type="#_x0000_t75" style="position:absolute;left:21126;top:7534;width:1109;height:160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jJIMtMIA&#10;AADbAAAADwAAAGRycy9kb3ducmV2LnhtbERPTWvCQBC9C/6HZYRepG4iNGh0DaHQUrCIVcHrkB2T&#10;YHY2ZLcm/vtuQfA2j/c562wwjbhR52rLCuJZBIK4sLrmUsHp+PG6AOE8ssbGMim4k4NsMx6tMdW2&#10;5x+6HXwpQgi7FBVU3replK6oyKCb2ZY4cBfbGfQBdqXUHfYh3DRyHkWJNFhzaKiwpfeKiuvh1yiY&#10;Hz9xP02Wb9vvZZvHl7Pb7/RCqZfJkK9AeBr8U/xwf+kwP4b/X8IBcvMH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jJIMtMIAAADbAAAADwAAAAAAAAAAAAAAAACYAgAAZHJzL2Rvd25y&#10;ZXYueG1sUEsFBgAAAAAEAAQA8wAAAIcDAAAAAA==&#10;">
                        <v:imagedata r:id="rId28" o:title=""/>
                      </v:shape>
                      <v:shape id="Encre 12" o:spid="_x0000_s1037" type="#_x0000_t75" style="position:absolute;left:14996;top:5542;width:882;height:160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mnfWosMA&#10;AADbAAAADwAAAGRycy9kb3ducmV2LnhtbERP22rCQBB9F/oPywh9KbqpxRpSV7GhRcEiNu0HDNkx&#10;CcnOhuw2xr93hYJvczjXWa4H04ieOldZVvA8jUAQ51ZXXCj4/fmcxCCcR9bYWCYFF3KwXj2Mlpho&#10;e+Zv6jNfiBDCLkEFpfdtIqXLSzLoprYlDtzJdgZ9gF0hdYfnEG4aOYuiV2mw4tBQYktpSXmd/RkF&#10;Xx9DsUjjzWFLR3zaz0398l7XSj2Oh80bCE+Dv4v/3Tsd5s/g9ks4QK6u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Jp31qLDAAAA2wAAAA8AAAAAAAAAAAAAAAAAmAIAAGRycy9kb3du&#10;cmV2LnhtbFBLBQYAAAAABAAEAPMAAACIAwAAAAA=&#10;">
                        <v:imagedata r:id="rId29" o:title=""/>
                      </v:shape>
                      <v:shape id="Encre 13" o:spid="_x0000_s1038" type="#_x0000_t75" style="position:absolute;left:17141;top:5821;width:904;height:129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iagkLsQA&#10;AADbAAAADwAAAGRycy9kb3ducmV2LnhtbESPQWvCQBCF70L/wzKF3nRjC7FEV5FCoT1EUHtob2N2&#10;TILZ2WV3m6T/visI3mZ473vzZrUZTSd68qG1rGA+y0AQV1a3XCv4Or5PX0GEiKyxs0wK/ijAZv0w&#10;WWGh7cB76g+xFimEQ4EKmhhdIWWoGjIYZtYRJ+1svcGYVl9L7XFI4aaTz1mWS4MtpwsNOnprqLoc&#10;fk2q8X3qh/klL30o7Y7b8LlwP06pp8dxuwQRaYx3843+0Il7gesvaQC5/gc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CJqCQuxAAAANsAAAAPAAAAAAAAAAAAAAAAAJgCAABkcnMvZG93&#10;bnJldi54bWxQSwUGAAAAAAQABADzAAAAiQMAAAAA&#10;">
                        <v:imagedata r:id="rId30" o:title=""/>
                      </v:shape>
                      <v:shape id="Encre 14" o:spid="_x0000_s1039" type="#_x0000_t75" style="position:absolute;left:17773;top:6525;width:293;height:68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SQyVCcIA&#10;AADbAAAADwAAAGRycy9kb3ducmV2LnhtbERPTWsCMRC9C/6HMEIvUrMtItvVKCItelK0PfQ4bsbN&#10;4may3URd/fVGEHqbx/ucyay1lThT40vHCt4GCQji3OmSCwU/31+vKQgfkDVWjknBlTzMpt3OBDPt&#10;Lryl8y4UIoawz1CBCaHOpPS5IYt+4GriyB1cYzFE2BRSN3iJ4baS70kykhZLjg0Ga1oYyo+7k1WQ&#10;rv5OH783y8vys7abvlvvzWat1EuvnY9BBGrDv/jpXuk4fwiPX+IBcnoH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SQyVCcIAAADbAAAADwAAAAAAAAAAAAAAAACYAgAAZHJzL2Rvd25y&#10;ZXYueG1sUEsFBgAAAAAEAAQA8wAAAIcDAAAAAA==&#10;">
                        <v:imagedata r:id="rId31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889" w:type="dxa"/>
          </w:tcPr>
          <w:p w:rsidR="004B126A" w:rsidRDefault="004B126A" w:rsidP="002808EC">
            <w:pPr>
              <w:spacing w:after="120"/>
              <w:jc w:val="both"/>
              <w:rPr>
                <w:color w:val="FF0000"/>
              </w:rPr>
            </w:pPr>
            <w:r w:rsidRPr="00751BB2">
              <w:rPr>
                <w:color w:val="FF0000"/>
              </w:rPr>
              <w:t>Chaîne d’action de l’engagement d’un rapport</w:t>
            </w:r>
          </w:p>
          <w:p w:rsidR="004B126A" w:rsidRDefault="004B126A" w:rsidP="002808EC">
            <w:pPr>
              <w:spacing w:after="120"/>
              <w:jc w:val="both"/>
              <w:rPr>
                <w:color w:val="FF0000"/>
              </w:rPr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59207DFB" wp14:editId="4E8DDD2D">
                      <wp:extent cx="2931160" cy="2850939"/>
                      <wp:effectExtent l="0" t="0" r="0" b="6985"/>
                      <wp:docPr id="19" name="Zone de dessin 1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15" name="Image 15"/>
                                <pic:cNvPicPr/>
                              </pic:nvPicPr>
                              <pic:blipFill rotWithShape="1"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7340"/>
                                <a:stretch/>
                              </pic:blipFill>
                              <pic:spPr bwMode="auto">
                                <a:xfrm>
                                  <a:off x="54353" y="0"/>
                                  <a:ext cx="2775924" cy="285093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14:contentPart bwMode="auto" r:id="rId33">
                              <w14:nvContentPartPr>
                                <w14:cNvPr id="16" name="Encre 16"/>
                                <w14:cNvContentPartPr/>
                              </w14:nvContentPartPr>
                              <w14:xfrm>
                                <a:off x="806974" y="181824"/>
                                <a:ext cx="1300765" cy="2263492"/>
                              </w14:xfrm>
                            </w14:contentPart>
                            <w14:contentPart bwMode="auto" r:id="rId34">
                              <w14:nvContentPartPr>
                                <w14:cNvPr id="17" name="Encre 17"/>
                                <w14:cNvContentPartPr/>
                              </w14:nvContentPartPr>
                              <w14:xfrm>
                                <a:off x="832775" y="2320465"/>
                                <a:ext cx="303053" cy="133159"/>
                              </w14:xfrm>
                            </w14:contentPart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19" o:spid="_x0000_s1026" editas="canvas" style="width:230.8pt;height:224.5pt;mso-position-horizontal-relative:char;mso-position-vertical-relative:line" coordsize="29311,28505" o:gfxdata="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">
                      <v:shape id="_x0000_s1027" type="#_x0000_t75" style="position:absolute;width:29311;height:28505;visibility:visible;mso-wrap-style:square">
                        <v:fill o:detectmouseclick="t"/>
                        <v:path o:connecttype="none"/>
                      </v:shape>
                      <v:shape id="Image 15" o:spid="_x0000_s1028" type="#_x0000_t75" style="position:absolute;left:543;width:27759;height:28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uKgrBAAAA2wAAAA8AAABkcnMvZG93bnJldi54bWxET9tqAjEQfRf8hzBC3zSr0CJbo4goWAri&#10;Dfo63Uw3i5vJkkR3/XtTEHybw7nObNHZWtzIh8qxgvEoA0FcOF1xqeB82gynIEJE1lg7JgV3CrCY&#10;93szzLVr+UC3YyxFCuGQowITY5NLGQpDFsPINcSJ+3PeYkzQl1J7bFO4reUkyz6kxYpTg8GGVoaK&#10;y/FqFXzfp6fmi3aTze/hx6z3rd+fr16pt0G3/AQRqYsv8dO91Wn+O/z/kg6Q8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uuKgrBAAAA2wAAAA8AAAAAAAAAAAAAAAAAnwIA&#10;AGRycy9kb3ducmV2LnhtbFBLBQYAAAAABAAEAPcAAACNAwAAAAA=&#10;">
                        <v:imagedata r:id="rId35" o:title="" cropbottom="4810f"/>
                      </v:shape>
                      <v:shape id="Encre 16" o:spid="_x0000_s1029" type="#_x0000_t75" style="position:absolute;left:7932;top:1692;width:13289;height:2290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agRb1MIA&#10;AADbAAAADwAAAGRycy9kb3ducmV2LnhtbERPS4vCMBC+L/gfwgheFk31IFKNIlJF9LDr6+BtaMa2&#10;2kxKE7X++82C4G0+vudMZo0pxYNqV1hW0O9FIIhTqwvOFBwPy+4IhPPIGkvLpOBFDmbT1tcEY22f&#10;vKPH3mcihLCLUUHufRVL6dKcDLqerYgDd7G1QR9gnUld4zOEm1IOomgoDRYcGnKsaJFTetvfjYLk&#10;+l2cfufleSWT7Lz5SfzmtNVKddrNfAzCU+M/4rd7rcP8Ifz/Eg6Q0z8A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agRb1MIAAADbAAAADwAAAAAAAAAAAAAAAACYAgAAZHJzL2Rvd25y&#10;ZXYueG1sUEsFBgAAAAAEAAQA8wAAAIcDAAAAAA==&#10;">
                        <v:imagedata r:id="rId36" o:title=""/>
                      </v:shape>
                      <v:shape id="Encre 17" o:spid="_x0000_s1030" type="#_x0000_t75" style="position:absolute;left:8223;top:23175;width:3192;height:1465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">
                        <v:imagedata r:id="rId37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4B126A" w:rsidRDefault="004B126A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</w:p>
    <w:p w:rsidR="004B126A" w:rsidRDefault="004B126A" w:rsidP="004B126A">
      <w:pPr>
        <w:pStyle w:val="Titre"/>
      </w:pPr>
      <w:r>
        <w:t>DR2 : Chaine de puissance du module électrohydraulique</w:t>
      </w:r>
    </w:p>
    <w:p w:rsidR="004B126A" w:rsidRDefault="004B126A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</w:p>
    <w:p w:rsidR="004B126A" w:rsidRDefault="004B126A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205E8F89" wp14:editId="66B54B77">
                <wp:extent cx="6085840" cy="3037840"/>
                <wp:effectExtent l="0" t="19050" r="10160" b="86360"/>
                <wp:docPr id="128" name="Zone de dessin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513349" y="1467391"/>
                            <a:ext cx="664731" cy="6354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Moteur</w:t>
                              </w:r>
                            </w:p>
                            <w:p w:rsidR="004B126A" w:rsidRPr="001A1C0E" w:rsidRDefault="004B126A" w:rsidP="004B126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4B126A" w:rsidRPr="001A1C0E" w:rsidRDefault="004B126A" w:rsidP="004B126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sym w:font="Symbol" w:char="F068"/>
                              </w: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 xml:space="preserve"> = 83%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2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1655907" y="1467391"/>
                            <a:ext cx="655428" cy="6354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Pompe hydraulique</w:t>
                              </w:r>
                            </w:p>
                            <w:p w:rsidR="004B126A" w:rsidRPr="001A1C0E" w:rsidRDefault="004B126A" w:rsidP="004B126A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sym w:font="Symbol" w:char="F068"/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= 50%</w:t>
                              </w:r>
                            </w:p>
                            <w:p w:rsidR="004B126A" w:rsidRPr="001A1C0E" w:rsidRDefault="004B126A" w:rsidP="004B126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3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2374762" y="604337"/>
                            <a:ext cx="922672" cy="6345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Accumulateur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4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3332954" y="1467391"/>
                            <a:ext cx="664731" cy="6354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Distribution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5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4655648" y="1467391"/>
                            <a:ext cx="825416" cy="6354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Vérin d’engagement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6" name="AutoShape 31"/>
                        <wps:cNvSpPr>
                          <a:spLocks noChangeArrowheads="1"/>
                        </wps:cNvSpPr>
                        <wps:spPr bwMode="auto">
                          <a:xfrm>
                            <a:off x="93029" y="1644996"/>
                            <a:ext cx="420319" cy="265968"/>
                          </a:xfrm>
                          <a:prstGeom prst="rightArrow">
                            <a:avLst>
                              <a:gd name="adj1" fmla="val 50000"/>
                              <a:gd name="adj2" fmla="val 41695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7" name="AutoShape 32"/>
                        <wps:cNvSpPr>
                          <a:spLocks noChangeArrowheads="1"/>
                        </wps:cNvSpPr>
                        <wps:spPr bwMode="auto">
                          <a:xfrm>
                            <a:off x="1178079" y="1644996"/>
                            <a:ext cx="477827" cy="265968"/>
                          </a:xfrm>
                          <a:prstGeom prst="rightArrow">
                            <a:avLst>
                              <a:gd name="adj1" fmla="val 50000"/>
                              <a:gd name="adj2" fmla="val 4739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8" name="AutoShape 33"/>
                        <wps:cNvSpPr>
                          <a:spLocks noChangeArrowheads="1"/>
                        </wps:cNvSpPr>
                        <wps:spPr bwMode="auto">
                          <a:xfrm>
                            <a:off x="3997685" y="1644996"/>
                            <a:ext cx="657964" cy="265968"/>
                          </a:xfrm>
                          <a:prstGeom prst="rightArrow">
                            <a:avLst>
                              <a:gd name="adj1" fmla="val 50000"/>
                              <a:gd name="adj2" fmla="val 6526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29" name="AutoShape 34"/>
                        <wps:cNvSpPr>
                          <a:spLocks noChangeArrowheads="1"/>
                        </wps:cNvSpPr>
                        <wps:spPr bwMode="auto">
                          <a:xfrm>
                            <a:off x="5481066" y="1644996"/>
                            <a:ext cx="433851" cy="265968"/>
                          </a:xfrm>
                          <a:prstGeom prst="rightArrow">
                            <a:avLst>
                              <a:gd name="adj1" fmla="val 50000"/>
                              <a:gd name="adj2" fmla="val 430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30" name="AutoShape 35"/>
                        <wps:cNvSpPr>
                          <a:spLocks noChangeArrowheads="1"/>
                        </wps:cNvSpPr>
                        <wps:spPr bwMode="auto">
                          <a:xfrm>
                            <a:off x="2311334" y="1644996"/>
                            <a:ext cx="1021620" cy="265968"/>
                          </a:xfrm>
                          <a:prstGeom prst="rightArrow">
                            <a:avLst>
                              <a:gd name="adj1" fmla="val 50000"/>
                              <a:gd name="adj2" fmla="val 101342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31" name="AutoShape 36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572310" y="1345839"/>
                            <a:ext cx="464995" cy="252022"/>
                          </a:xfrm>
                          <a:prstGeom prst="leftRightArrow">
                            <a:avLst>
                              <a:gd name="adj1" fmla="val 50000"/>
                              <a:gd name="adj2" fmla="val 3496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448" name="AutoShape 37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793079" y="1027440"/>
                            <a:ext cx="523900" cy="356891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AutoShape 38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1691226" y="1027440"/>
                            <a:ext cx="523900" cy="356891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AutoShape 39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2740732" y="163495"/>
                            <a:ext cx="524794" cy="356891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AutoShape 40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3294842" y="1027440"/>
                            <a:ext cx="523900" cy="356891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AutoShape 41"/>
                        <wps:cNvCnPr>
                          <a:cxnSpLocks noChangeShapeType="1"/>
                        </wps:cNvCnPr>
                        <wps:spPr bwMode="auto">
                          <a:xfrm flipV="1">
                            <a:off x="5481064" y="1268075"/>
                            <a:ext cx="496434" cy="375745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2190725"/>
                            <a:ext cx="1057320" cy="19902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 xml:space="preserve">Pa = 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U.I = 180 W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461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1182607" y="2172139"/>
                            <a:ext cx="1109459" cy="199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 xml:space="preserve">Pm = 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C.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sym w:font="Symbol" w:char="F077"/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= 150 W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462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2268354" y="2172139"/>
                            <a:ext cx="1112674" cy="199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 xml:space="preserve">Ph = 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qv.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sym w:font="Symbol" w:char="F044"/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p = 75 W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14:contentPart bwMode="auto" r:id="rId38">
                        <w14:nvContentPartPr>
                          <w14:cNvPr id="463" name="Encre 21"/>
                          <w14:cNvContentPartPr/>
                        </w14:nvContentPartPr>
                        <w14:xfrm>
                          <a:off x="1810640" y="685050"/>
                          <a:ext cx="279817" cy="370063"/>
                        </w14:xfrm>
                      </w14:contentPart>
                      <w14:contentPart bwMode="auto" r:id="rId39">
                        <w14:nvContentPartPr>
                          <w14:cNvPr id="464" name="Encre 22"/>
                          <w14:cNvContentPartPr/>
                        </w14:nvContentPartPr>
                        <w14:xfrm>
                          <a:off x="1967961" y="712553"/>
                          <a:ext cx="41936" cy="27506"/>
                        </w14:xfrm>
                      </w14:contentPart>
                      <w14:contentPart bwMode="auto" r:id="rId40">
                        <w14:nvContentPartPr>
                          <w14:cNvPr id="465" name="Encre 23"/>
                          <w14:cNvContentPartPr/>
                        </w14:nvContentPartPr>
                        <w14:xfrm>
                          <a:off x="1888354" y="906585"/>
                          <a:ext cx="92403" cy="188282"/>
                        </w14:xfrm>
                      </w14:contentPart>
                      <w14:contentPart bwMode="auto" r:id="rId41">
                        <w14:nvContentPartPr>
                          <w14:cNvPr id="466" name="Encre 24"/>
                          <w14:cNvContentPartPr/>
                        </w14:nvContentPartPr>
                        <w14:xfrm>
                          <a:off x="2029802" y="776815"/>
                          <a:ext cx="305880" cy="211786"/>
                        </w14:xfrm>
                      </w14:contentPart>
                      <w14:contentPart bwMode="auto" r:id="rId42">
                        <w14:nvContentPartPr>
                          <w14:cNvPr id="467" name="Encre 25"/>
                          <w14:cNvContentPartPr/>
                        </w14:nvContentPartPr>
                        <w14:xfrm>
                          <a:off x="824764" y="672050"/>
                          <a:ext cx="299009" cy="348558"/>
                        </w14:xfrm>
                      </w14:contentPart>
                      <w14:contentPart bwMode="auto" r:id="rId43">
                        <w14:nvContentPartPr>
                          <w14:cNvPr id="468" name="Encre 26"/>
                          <w14:cNvContentPartPr/>
                        </w14:nvContentPartPr>
                        <w14:xfrm>
                          <a:off x="1005780" y="712803"/>
                          <a:ext cx="18481" cy="27506"/>
                        </w14:xfrm>
                      </w14:contentPart>
                      <w14:contentPart bwMode="auto" r:id="rId44">
                        <w14:nvContentPartPr>
                          <w14:cNvPr id="469" name="Encre 27"/>
                          <w14:cNvContentPartPr/>
                        </w14:nvContentPartPr>
                        <w14:xfrm>
                          <a:off x="1168787" y="573531"/>
                          <a:ext cx="177462" cy="290050"/>
                        </w14:xfrm>
                      </w14:contentPart>
                      <w14:contentPart bwMode="auto" r:id="rId45">
                        <w14:nvContentPartPr>
                          <w14:cNvPr id="470" name="Encre 28"/>
                          <w14:cNvContentPartPr/>
                        </w14:nvContentPartPr>
                        <w14:xfrm>
                          <a:off x="947258" y="855579"/>
                          <a:ext cx="277685" cy="347809"/>
                        </w14:xfrm>
                      </w14:contentPart>
                      <w14:contentPart bwMode="auto" r:id="rId46">
                        <w14:nvContentPartPr>
                          <w14:cNvPr id="471" name="Encre 29"/>
                          <w14:cNvContentPartPr/>
                        </w14:nvContentPartPr>
                        <w14:xfrm>
                          <a:off x="1124720" y="861581"/>
                          <a:ext cx="44543" cy="54759"/>
                        </w14:xfrm>
                      </w14:contentPart>
                      <w14:contentPart bwMode="auto" r:id="rId47">
                        <w14:nvContentPartPr>
                          <w14:cNvPr id="472" name="Encre 30"/>
                          <w14:cNvContentPartPr/>
                        </w14:nvContentPartPr>
                        <w14:xfrm>
                          <a:off x="1335590" y="850326"/>
                          <a:ext cx="32460" cy="140274"/>
                        </w14:xfrm>
                      </w14:contentPart>
                      <w14:contentPart bwMode="auto" r:id="rId48">
                        <w14:nvContentPartPr>
                          <w14:cNvPr id="473" name="Encre 31"/>
                          <w14:cNvContentPartPr/>
                        </w14:nvContentPartPr>
                        <w14:xfrm>
                          <a:off x="1369473" y="617287"/>
                          <a:ext cx="246173" cy="242290"/>
                        </w14:xfrm>
                      </w14:contentPart>
                      <w14:contentPart bwMode="auto" r:id="rId49">
                        <w14:nvContentPartPr>
                          <w14:cNvPr id="474" name="Encre 448"/>
                          <w14:cNvContentPartPr/>
                        </w14:nvContentPartPr>
                        <w14:xfrm>
                          <a:off x="1325875" y="771315"/>
                          <a:ext cx="4265" cy="8252"/>
                        </w14:xfrm>
                      </w14:contentPart>
                      <wpg:wgp>
                        <wpg:cNvPr id="475" name="Groupe 475"/>
                        <wpg:cNvGrpSpPr/>
                        <wpg:grpSpPr>
                          <a:xfrm>
                            <a:off x="2895711" y="1"/>
                            <a:ext cx="929486" cy="647043"/>
                            <a:chOff x="2895711" y="1"/>
                            <a:chExt cx="929486" cy="647043"/>
                          </a:xfrm>
                        </wpg:grpSpPr>
                        <w14:contentPart bwMode="auto" r:id="rId50">
                          <w14:nvContentPartPr>
                            <w14:cNvPr id="476" name="Encre 449"/>
                            <w14:cNvContentPartPr/>
                          </w14:nvContentPartPr>
                          <w14:xfrm>
                            <a:off x="2895711" y="146776"/>
                            <a:ext cx="302800" cy="445325"/>
                          </w14:xfrm>
                        </w14:contentPart>
                        <w14:contentPart bwMode="auto" r:id="rId51">
                          <w14:nvContentPartPr>
                            <w14:cNvPr id="477" name="Encre 450"/>
                            <w14:cNvContentPartPr/>
                          </w14:nvContentPartPr>
                          <w14:xfrm>
                            <a:off x="3039766" y="152277"/>
                            <a:ext cx="72738" cy="75763"/>
                          </w14:xfrm>
                        </w14:contentPart>
                        <w14:contentPart bwMode="auto" r:id="rId52">
                          <w14:nvContentPartPr>
                            <w14:cNvPr id="478" name="Encre 451"/>
                            <w14:cNvContentPartPr/>
                          </w14:nvContentPartPr>
                          <w14:xfrm>
                            <a:off x="3266984" y="175281"/>
                            <a:ext cx="70843" cy="219787"/>
                          </w14:xfrm>
                        </w14:contentPart>
                        <w14:contentPart bwMode="auto" r:id="rId53">
                          <w14:nvContentPartPr>
                            <w14:cNvPr id="479" name="Encre 452"/>
                            <w14:cNvContentPartPr/>
                          </w14:nvContentPartPr>
                          <w14:xfrm>
                            <a:off x="3257270" y="101768"/>
                            <a:ext cx="6634" cy="18003"/>
                          </w14:xfrm>
                        </w14:contentPart>
                        <w14:contentPart bwMode="auto" r:id="rId54">
                          <w14:nvContentPartPr>
                            <w14:cNvPr id="32" name="Encre 457"/>
                            <w14:cNvContentPartPr/>
                          </w14:nvContentPartPr>
                          <w14:xfrm>
                            <a:off x="3316740" y="1"/>
                            <a:ext cx="260863" cy="222038"/>
                          </w14:xfrm>
                        </w14:contentPart>
                        <w14:contentPart bwMode="auto" r:id="rId55">
                          <w14:nvContentPartPr>
                            <w14:cNvPr id="33" name="Encre 458"/>
                            <w14:cNvContentPartPr/>
                          </w14:nvContentPartPr>
                          <w14:xfrm>
                            <a:off x="3224810" y="286733"/>
                            <a:ext cx="188124" cy="360311"/>
                          </w14:xfrm>
                        </w14:contentPart>
                        <w14:contentPart bwMode="auto" r:id="rId56">
                          <w14:nvContentPartPr>
                            <w14:cNvPr id="34" name="Encre 459"/>
                            <w14:cNvContentPartPr/>
                          </w14:nvContentPartPr>
                          <w14:xfrm>
                            <a:off x="3361283" y="356995"/>
                            <a:ext cx="17059" cy="6001"/>
                          </w14:xfrm>
                        </w14:contentPart>
                        <w14:contentPart bwMode="auto" r:id="rId57">
                          <w14:nvContentPartPr>
                            <w14:cNvPr id="35" name="Encre 460"/>
                            <w14:cNvContentPartPr/>
                          </w14:nvContentPartPr>
                          <w14:xfrm>
                            <a:off x="3379290" y="303736"/>
                            <a:ext cx="146424" cy="144775"/>
                          </w14:xfrm>
                        </w14:contentPart>
                        <w14:contentPart bwMode="auto" r:id="rId58">
                          <w14:nvContentPartPr>
                            <w14:cNvPr id="36" name="Encre 461"/>
                            <w14:cNvContentPartPr/>
                          </w14:nvContentPartPr>
                          <w14:xfrm>
                            <a:off x="3418147" y="309237"/>
                            <a:ext cx="59470" cy="42507"/>
                          </w14:xfrm>
                        </w14:contentPart>
                        <w14:contentPart bwMode="auto" r:id="rId59">
                          <w14:nvContentPartPr>
                            <w14:cNvPr id="37" name="Encre 462"/>
                            <w14:cNvContentPartPr/>
                          </w14:nvContentPartPr>
                          <w14:xfrm>
                            <a:off x="3559122" y="234974"/>
                            <a:ext cx="266075" cy="256543"/>
                          </w14:xfrm>
                        </w14:contentPart>
                      </wpg:wgp>
                      <wpg:wgp>
                        <wpg:cNvPr id="38" name="Groupe 38"/>
                        <wpg:cNvGrpSpPr/>
                        <wpg:grpSpPr>
                          <a:xfrm>
                            <a:off x="3435626" y="670734"/>
                            <a:ext cx="623606" cy="597351"/>
                            <a:chOff x="3435626" y="670734"/>
                            <a:chExt cx="623606" cy="597351"/>
                          </a:xfrm>
                        </wpg:grpSpPr>
                        <w14:contentPart bwMode="auto" r:id="rId60">
                          <w14:nvContentPartPr>
                            <w14:cNvPr id="39" name="Encre 463"/>
                            <w14:cNvContentPartPr/>
                          </w14:nvContentPartPr>
                          <w14:xfrm>
                            <a:off x="3435626" y="778002"/>
                            <a:ext cx="221532" cy="490083"/>
                          </w14:xfrm>
                        </w14:contentPart>
                        <w14:contentPart bwMode="auto" r:id="rId61">
                          <w14:nvContentPartPr>
                            <w14:cNvPr id="42" name="Encre 464"/>
                            <w14:cNvContentPartPr/>
                          </w14:nvContentPartPr>
                          <w14:xfrm>
                            <a:off x="3552197" y="796505"/>
                            <a:ext cx="49519" cy="46758"/>
                          </w14:xfrm>
                        </w14:contentPart>
                        <w14:contentPart bwMode="auto" r:id="rId62">
                          <w14:nvContentPartPr>
                            <w14:cNvPr id="43" name="Encre 465"/>
                            <w14:cNvContentPartPr/>
                          </w14:nvContentPartPr>
                          <w14:xfrm>
                            <a:off x="3717812" y="670734"/>
                            <a:ext cx="133156" cy="190782"/>
                          </w14:xfrm>
                        </w14:contentPart>
                        <w14:contentPart bwMode="auto" r:id="rId63">
                          <w14:nvContentPartPr>
                            <w14:cNvPr id="46" name="Encre 466"/>
                            <w14:cNvContentPartPr/>
                          </w14:nvContentPartPr>
                          <w14:xfrm>
                            <a:off x="3724683" y="738495"/>
                            <a:ext cx="334549" cy="305552"/>
                          </w14:xfrm>
                        </w14:contentPart>
                      </wpg:wgp>
                      <wps:wsp>
                        <wps:cNvPr id="4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4148531" y="2302183"/>
                            <a:ext cx="825397" cy="6351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pStyle w:val="NormalWeb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Vérin d’embrayage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48" name="Flèche à angle droit 48"/>
                        <wps:cNvSpPr/>
                        <wps:spPr>
                          <a:xfrm rot="16200000" flipH="1" flipV="1">
                            <a:off x="3614119" y="2076367"/>
                            <a:ext cx="513819" cy="565867"/>
                          </a:xfrm>
                          <a:prstGeom prst="bentUpArrow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spcFirstLastPara="0" vert="horz" wrap="square" lIns="56912" tIns="28456" rIns="56912" bIns="28456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AutoShape 41"/>
                        <wps:cNvCnPr>
                          <a:cxnSpLocks noChangeShapeType="1"/>
                        </wps:cNvCnPr>
                        <wps:spPr bwMode="auto">
                          <a:xfrm>
                            <a:off x="4966426" y="2659252"/>
                            <a:ext cx="496074" cy="375330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AutoShape 34"/>
                        <wps:cNvSpPr>
                          <a:spLocks noChangeArrowheads="1"/>
                        </wps:cNvSpPr>
                        <wps:spPr bwMode="auto">
                          <a:xfrm>
                            <a:off x="4973926" y="2366578"/>
                            <a:ext cx="433804" cy="265951"/>
                          </a:xfrm>
                          <a:prstGeom prst="rightArrow">
                            <a:avLst>
                              <a:gd name="adj1" fmla="val 50000"/>
                              <a:gd name="adj2" fmla="val 430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55" name="AutoShape 40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4420998" y="332723"/>
                            <a:ext cx="523522" cy="356487"/>
                          </a:xfrm>
                          <a:prstGeom prst="curvedConnector3">
                            <a:avLst>
                              <a:gd name="adj1" fmla="val 4995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Flèche à angle droit 57"/>
                        <wps:cNvSpPr/>
                        <wps:spPr>
                          <a:xfrm rot="5400000" flipH="1">
                            <a:off x="3636184" y="937234"/>
                            <a:ext cx="513819" cy="565867"/>
                          </a:xfrm>
                          <a:prstGeom prst="bentUpArrow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spcFirstLastPara="0" vert="horz" wrap="square" lIns="56912" tIns="28456" rIns="56912" bIns="28456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4176029" y="772725"/>
                            <a:ext cx="825397" cy="6351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pStyle w:val="NormalWeb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Vérin de sélection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59" name="AutoShape 34"/>
                        <wps:cNvSpPr>
                          <a:spLocks noChangeArrowheads="1"/>
                        </wps:cNvSpPr>
                        <wps:spPr bwMode="auto">
                          <a:xfrm>
                            <a:off x="4995155" y="963261"/>
                            <a:ext cx="433804" cy="265951"/>
                          </a:xfrm>
                          <a:prstGeom prst="rightArrow">
                            <a:avLst>
                              <a:gd name="adj1" fmla="val 50000"/>
                              <a:gd name="adj2" fmla="val 430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64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861003" y="1877752"/>
                            <a:ext cx="1225472" cy="199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xtLst/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 xml:space="preserve">Weng = 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pe.S1.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sym w:font="Symbol" w:char="F044"/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x1 = 2 J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65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621978" y="2739041"/>
                            <a:ext cx="1464497" cy="1996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xtLst/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>Wemb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sym w:font="Symbol" w:char="F0BB"/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pmoy.S0.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sym w:font="Symbol" w:char="F044"/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x0 = 54 J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s:wsp>
                        <wps:cNvPr id="80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861003" y="796504"/>
                            <a:ext cx="1208078" cy="1919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xtLst/>
                        </wps:spPr>
                        <wps:txbx>
                          <w:txbxContent>
                            <w:p w:rsidR="004B126A" w:rsidRPr="001A1C0E" w:rsidRDefault="004B126A" w:rsidP="004B126A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1A1C0E">
                                <w:rPr>
                                  <w:sz w:val="16"/>
                                  <w:szCs w:val="16"/>
                                </w:rPr>
                                <w:t xml:space="preserve">Wsel = 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pe.S2.</w:t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sym w:font="Symbol" w:char="F044"/>
                              </w:r>
                              <w:r w:rsidRPr="001A1C0E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x2 = 0 J</w:t>
                              </w:r>
                            </w:p>
                          </w:txbxContent>
                        </wps:txbx>
                        <wps:bodyPr rot="0" vert="horz" wrap="square" lIns="56912" tIns="28456" rIns="56912" bIns="28456" anchor="t" anchorCtr="0" upright="1">
                          <a:noAutofit/>
                        </wps:bodyPr>
                      </wps:wsp>
                      <wpg:wgp>
                        <wpg:cNvPr id="94" name="Groupe 94"/>
                        <wpg:cNvGrpSpPr/>
                        <wpg:grpSpPr>
                          <a:xfrm>
                            <a:off x="4504515" y="6986"/>
                            <a:ext cx="623606" cy="597351"/>
                            <a:chOff x="3435626" y="670734"/>
                            <a:chExt cx="623606" cy="597351"/>
                          </a:xfrm>
                        </wpg:grpSpPr>
                        <w14:contentPart bwMode="auto" r:id="rId64">
                          <w14:nvContentPartPr>
                            <w14:cNvPr id="95" name="Encre 463"/>
                            <w14:cNvContentPartPr/>
                          </w14:nvContentPartPr>
                          <w14:xfrm>
                            <a:off x="3435626" y="778002"/>
                            <a:ext cx="221532" cy="490083"/>
                          </w14:xfrm>
                        </w14:contentPart>
                        <w14:contentPart bwMode="auto" r:id="rId65">
                          <w14:nvContentPartPr>
                            <w14:cNvPr id="96" name="Encre 464"/>
                            <w14:cNvContentPartPr/>
                          </w14:nvContentPartPr>
                          <w14:xfrm>
                            <a:off x="3552197" y="796505"/>
                            <a:ext cx="49519" cy="46758"/>
                          </w14:xfrm>
                        </w14:contentPart>
                        <w14:contentPart bwMode="auto" r:id="rId66">
                          <w14:nvContentPartPr>
                            <w14:cNvPr id="97" name="Encre 465"/>
                            <w14:cNvContentPartPr/>
                          </w14:nvContentPartPr>
                          <w14:xfrm>
                            <a:off x="3717812" y="670734"/>
                            <a:ext cx="133156" cy="190782"/>
                          </w14:xfrm>
                        </w14:contentPart>
                        <w14:contentPart bwMode="auto" r:id="rId67">
                          <w14:nvContentPartPr>
                            <w14:cNvPr id="98" name="Encre 466"/>
                            <w14:cNvContentPartPr/>
                          </w14:nvContentPartPr>
                          <w14:xfrm>
                            <a:off x="3724683" y="738495"/>
                            <a:ext cx="334549" cy="305552"/>
                          </w14:xfrm>
                        </w14:contentPart>
                      </wpg:wgp>
                      <wpg:wgp>
                        <wpg:cNvPr id="99" name="Groupe 99"/>
                        <wpg:cNvGrpSpPr/>
                        <wpg:grpSpPr>
                          <a:xfrm>
                            <a:off x="5404454" y="1020406"/>
                            <a:ext cx="623570" cy="596900"/>
                            <a:chOff x="0" y="0"/>
                            <a:chExt cx="623606" cy="597351"/>
                          </a:xfrm>
                        </wpg:grpSpPr>
                        <w14:contentPart bwMode="auto" r:id="rId68">
                          <w14:nvContentPartPr>
                            <w14:cNvPr id="100" name="Encre 100"/>
                            <w14:cNvContentPartPr/>
                          </w14:nvContentPartPr>
                          <w14:xfrm>
                            <a:off x="0" y="107268"/>
                            <a:ext cx="221532" cy="490083"/>
                          </w14:xfrm>
                        </w14:contentPart>
                        <w14:contentPart bwMode="auto" r:id="rId69">
                          <w14:nvContentPartPr>
                            <w14:cNvPr id="101" name="Encre 101"/>
                            <w14:cNvContentPartPr/>
                          </w14:nvContentPartPr>
                          <w14:xfrm>
                            <a:off x="116571" y="125771"/>
                            <a:ext cx="49519" cy="46758"/>
                          </w14:xfrm>
                        </w14:contentPart>
                        <w14:contentPart bwMode="auto" r:id="rId70">
                          <w14:nvContentPartPr>
                            <w14:cNvPr id="102" name="Encre 102"/>
                            <w14:cNvContentPartPr/>
                          </w14:nvContentPartPr>
                          <w14:xfrm>
                            <a:off x="282186" y="0"/>
                            <a:ext cx="133156" cy="190782"/>
                          </w14:xfrm>
                        </w14:contentPart>
                        <w14:contentPart bwMode="auto" r:id="rId71">
                          <w14:nvContentPartPr>
                            <w14:cNvPr id="106" name="Encre 106"/>
                            <w14:cNvContentPartPr/>
                          </w14:nvContentPartPr>
                          <w14:xfrm>
                            <a:off x="289057" y="67761"/>
                            <a:ext cx="334549" cy="305552"/>
                          </w14:xfrm>
                        </w14:contentPart>
                      </wpg:wgp>
                      <wpg:wgp>
                        <wpg:cNvPr id="117" name="Groupe 117"/>
                        <wpg:cNvGrpSpPr/>
                        <wpg:grpSpPr>
                          <a:xfrm>
                            <a:off x="5353928" y="2190725"/>
                            <a:ext cx="623570" cy="596900"/>
                            <a:chOff x="0" y="0"/>
                            <a:chExt cx="623606" cy="597351"/>
                          </a:xfrm>
                        </wpg:grpSpPr>
                        <w14:contentPart bwMode="auto" r:id="rId72">
                          <w14:nvContentPartPr>
                            <w14:cNvPr id="119" name="Encre 119"/>
                            <w14:cNvContentPartPr/>
                          </w14:nvContentPartPr>
                          <w14:xfrm>
                            <a:off x="0" y="107268"/>
                            <a:ext cx="221532" cy="490083"/>
                          </w14:xfrm>
                        </w14:contentPart>
                        <w14:contentPart bwMode="auto" r:id="rId73">
                          <w14:nvContentPartPr>
                            <w14:cNvPr id="120" name="Encre 120"/>
                            <w14:cNvContentPartPr/>
                          </w14:nvContentPartPr>
                          <w14:xfrm>
                            <a:off x="116571" y="125771"/>
                            <a:ext cx="49519" cy="46758"/>
                          </w14:xfrm>
                        </w14:contentPart>
                        <w14:contentPart bwMode="auto" r:id="rId74">
                          <w14:nvContentPartPr>
                            <w14:cNvPr id="122" name="Encre 122"/>
                            <w14:cNvContentPartPr/>
                          </w14:nvContentPartPr>
                          <w14:xfrm>
                            <a:off x="282186" y="0"/>
                            <a:ext cx="133156" cy="190782"/>
                          </w14:xfrm>
                        </w14:contentPart>
                        <w14:contentPart bwMode="auto" r:id="rId75">
                          <w14:nvContentPartPr>
                            <w14:cNvPr id="123" name="Encre 123"/>
                            <w14:cNvContentPartPr/>
                          </w14:nvContentPartPr>
                          <w14:xfrm>
                            <a:off x="289057" y="67761"/>
                            <a:ext cx="334549" cy="305552"/>
                          </w14:xfrm>
                        </w14:contentPart>
                      </wpg:wgp>
                      <w14:contentPart bwMode="auto" r:id="rId76">
                        <w14:nvContentPartPr>
                          <w14:cNvPr id="124" name="Encre 124"/>
                          <w14:cNvContentPartPr/>
                        </w14:nvContentPartPr>
                        <w14:xfrm>
                          <a:off x="3610080" y="1075120"/>
                          <a:ext cx="212400" cy="364320"/>
                        </w14:xfrm>
                      </w14:contentPart>
                      <w14:contentPart bwMode="auto" r:id="rId77">
                        <w14:nvContentPartPr>
                          <w14:cNvPr id="125" name="Encre 125"/>
                          <w14:cNvContentPartPr/>
                        </w14:nvContentPartPr>
                        <w14:xfrm>
                          <a:off x="3758760" y="1089160"/>
                          <a:ext cx="6840" cy="9000"/>
                        </w14:xfrm>
                      </w14:contentPart>
                      <w14:contentPart bwMode="auto" r:id="rId78">
                        <w14:nvContentPartPr>
                          <w14:cNvPr id="126" name="Encre 126"/>
                          <w14:cNvContentPartPr/>
                        </w14:nvContentPartPr>
                        <w14:xfrm>
                          <a:off x="3791520" y="1089520"/>
                          <a:ext cx="65880" cy="149040"/>
                        </w14:xfrm>
                      </w14:contentPart>
                      <w14:contentPart bwMode="auto" r:id="rId79">
                        <w14:nvContentPartPr>
                          <w14:cNvPr id="127" name="Encre 127"/>
                          <w14:cNvContentPartPr/>
                        </w14:nvContentPartPr>
                        <w14:xfrm>
                          <a:off x="3870360" y="1112920"/>
                          <a:ext cx="92520" cy="87480"/>
                        </w14:xfrm>
                      </w14:contentPart>
                    </wpc:wpc>
                  </a:graphicData>
                </a:graphic>
              </wp:inline>
            </w:drawing>
          </mc:Choice>
          <mc:Fallback>
            <w:pict>
              <v:group id="Zone de dessin 467" o:spid="_x0000_s1026" editas="canvas" style="width:479.2pt;height:239.2pt;mso-position-horizontal-relative:char;mso-position-vertical-relative:line" coordsize="60858,30378" o:gfxdata="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">
                <v:shape id="_x0000_s1027" type="#_x0000_t75" style="position:absolute;width:60858;height:30378;visibility:visible;mso-wrap-style:square">
                  <v:fill o:detectmouseclick="t"/>
                  <v:path o:connecttype="none"/>
                </v:shape>
                <v:rect id="Rectangle 26" o:spid="_x0000_s1028" style="position:absolute;left:5133;top:14673;width:6647;height:6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GIvb4A&#10;AADbAAAADwAAAGRycy9kb3ducmV2LnhtbERPTYvCMBC9C/sfwgheZE31INI1LYus7F6Noh7HZmzL&#10;NpPSxFr/vTkIHh/ve50PthE9db52rGA+S0AQF87UXCo47LefKxA+IBtsHJOCB3nIs4/RGlPj7ryj&#10;XodSxBD2KSqoQmhTKX1RkUU/cy1x5K6usxgi7EppOrzHcNvIRZIspcWaY0OFLW0qKv71zSrYOvOj&#10;D3p55hM1l9++19Ojq5WajIfvLxCBhvAWv9x/RsEiro9f4g+Q2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CBiL2+AAAA2wAAAA8AAAAAAAAAAAAAAAAAmAIAAGRycy9kb3ducmV2&#10;LnhtbFBLBQYAAAAABAAEAPUAAACDAwAAAAA=&#10;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Moteur</w:t>
                        </w:r>
                      </w:p>
                      <w:p w:rsidR="004B126A" w:rsidRPr="001A1C0E" w:rsidRDefault="004B126A" w:rsidP="004B126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  <w:p w:rsidR="004B126A" w:rsidRPr="001A1C0E" w:rsidRDefault="004B126A" w:rsidP="004B126A">
                        <w:pPr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sym w:font="Symbol" w:char="F068"/>
                        </w:r>
                        <w:r w:rsidRPr="001A1C0E">
                          <w:rPr>
                            <w:sz w:val="16"/>
                            <w:szCs w:val="16"/>
                          </w:rPr>
                          <w:t xml:space="preserve"> = 83%</w:t>
                        </w:r>
                      </w:p>
                    </w:txbxContent>
                  </v:textbox>
                </v:rect>
                <v:rect id="Rectangle 27" o:spid="_x0000_s1029" style="position:absolute;left:16559;top:14673;width:6554;height:6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+zUcEA&#10;AADbAAAADwAAAGRycy9kb3ducmV2LnhtbESPQYvCMBSE7wv+h/AEL4um9iBLNYqIolej7Hp8Ns+2&#10;2LyUJtb67zcLwh6HmfmGWax6W4uOWl85VjCdJCCIc2cqLhScT7vxFwgfkA3WjknBizysloOPBWbG&#10;PflInQ6FiBD2GSooQ2gyKX1ekkU/cQ1x9G6utRiibAtpWnxGuK1lmiQzabHiuFBiQ5uS8rt+WAU7&#10;Z7b6rGcX/qH6uu86/fntKqVGw349BxGoD//hd/tgFKQp/H2JP0A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fs1HBAAAA2wAAAA8AAAAAAAAAAAAAAAAAmAIAAGRycy9kb3du&#10;cmV2LnhtbFBLBQYAAAAABAAEAPUAAACGAwAAAAA=&#10;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Pompe hydraulique</w:t>
                        </w:r>
                      </w:p>
                      <w:p w:rsidR="004B126A" w:rsidRPr="001A1C0E" w:rsidRDefault="004B126A" w:rsidP="004B126A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sym w:font="Symbol" w:char="F068"/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 xml:space="preserve"> = 50%</w:t>
                        </w:r>
                      </w:p>
                      <w:p w:rsidR="004B126A" w:rsidRPr="001A1C0E" w:rsidRDefault="004B126A" w:rsidP="004B126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ect id="Rectangle 28" o:spid="_x0000_s1030" style="position:absolute;left:23747;top:6043;width:9227;height:63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MWysMA&#10;AADbAAAADwAAAGRycy9kb3ducmV2LnhtbESPQWvCQBSE7wX/w/IEL6XZNAWR1FVEKnrtNmiPr9ln&#10;Esy+Ddk1Sf99t1DocZiZb5j1drKtGKj3jWMFz0kKgrh0puFKQfFxeFqB8AHZYOuYFHyTh+1m9rDG&#10;3LiR32nQoRIRwj5HBXUIXS6lL2uy6BPXEUfv6nqLIcq+kqbHMcJtK7M0XUqLDceFGjva11Te9N0q&#10;ODjzpgu9/OQLtV/HYdCPZ9cotZhPu1cQgabwH/5rn4yC7AV+v8Qf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FMWysMAAADbAAAADwAAAAAAAAAAAAAAAACYAgAAZHJzL2Rv&#10;d25yZXYueG1sUEsFBgAAAAAEAAQA9QAAAIgDAAAAAA==&#10;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Accumulateur</w:t>
                        </w:r>
                      </w:p>
                    </w:txbxContent>
                  </v:textbox>
                </v:rect>
                <v:rect id="Rectangle 29" o:spid="_x0000_s1031" style="position:absolute;left:33329;top:14673;width:6647;height:6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qOvsMA&#10;AADbAAAADwAAAGRycy9kb3ducmV2LnhtbESPQWvCQBSE7wX/w/IEL6XZNBSR1FVEKnrtNmiPr9ln&#10;Esy+Ddk1Sf99t1DocZiZb5j1drKtGKj3jWMFz0kKgrh0puFKQfFxeFqB8AHZYOuYFHyTh+1m9rDG&#10;3LiR32nQoRIRwj5HBXUIXS6lL2uy6BPXEUfv6nqLIcq+kqbHMcJtK7M0XUqLDceFGjva11Te9N0q&#10;ODjzpgu9/OQLtV/HYdCPZ9cotZhPu1cQgabwH/5rn4yC7AV+v8Qf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7qOvsMAAADbAAAADwAAAAAAAAAAAAAAAACYAgAAZHJzL2Rv&#10;d25yZXYueG1sUEsFBgAAAAAEAAQA9QAAAIgDAAAAAA==&#10;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Distribution</w:t>
                        </w:r>
                      </w:p>
                    </w:txbxContent>
                  </v:textbox>
                </v:rect>
                <v:rect id="Rectangle 30" o:spid="_x0000_s1032" style="position:absolute;left:46556;top:14673;width:8254;height:6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YrJcMA&#10;AADbAAAADwAAAGRycy9kb3ducmV2LnhtbESPQWvCQBSE7wX/w/IEL6XZNFCR1FVEKnrtNmiPr9ln&#10;Esy+Ddk1Sf99t1DocZiZb5j1drKtGKj3jWMFz0kKgrh0puFKQfFxeFqB8AHZYOuYFHyTh+1m9rDG&#10;3LiR32nQoRIRwj5HBXUIXS6lL2uy6BPXEUfv6nqLIcq+kqbHMcJtK7M0XUqLDceFGjva11Te9N0q&#10;ODjzpgu9/OQLtV/HYdCPZ9cotZhPu1cQgabwH/5rn4yC7AV+v8Qf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YrJcMAAADbAAAADwAAAAAAAAAAAAAAAACYAgAAZHJzL2Rv&#10;d25yZXYueG1sUEsFBgAAAAAEAAQA9QAAAIgDAAAAAA==&#10;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Vérin d’engagement</w:t>
                        </w:r>
                      </w:p>
                    </w:txbxContent>
                  </v:textbox>
                </v:re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Shape 31" o:spid="_x0000_s1033" type="#_x0000_t13" style="position:absolute;left:930;top:16449;width:4203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CarsUA&#10;AADbAAAADwAAAGRycy9kb3ducmV2LnhtbESP3WrCQBSE7wu+w3IE7+pGESnRVaSmIFIQf8BeHrKn&#10;2dDs2TS7mtSnd4WCl8PMfMPMl52txJUaXzpWMBomIIhzp0suFJyOH69vIHxA1lg5JgV/5GG56L3M&#10;MdWu5T1dD6EQEcI+RQUmhDqV0ueGLPqhq4mj9+0aiyHKppC6wTbCbSXHSTKVFkuOCwZrejeU/xwu&#10;VsHnbX/errJL+7XLst/Cu0ll1k6pQb9bzUAE6sIz/N/eaAXjKTy+xB8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EJquxQAAANsAAAAPAAAAAAAAAAAAAAAAAJgCAABkcnMv&#10;ZG93bnJldi54bWxQSwUGAAAAAAQABAD1AAAAigMAAAAA&#10;" adj="15901">
                  <v:textbox inset="1.58089mm,.79044mm,1.58089mm,.79044mm"/>
                </v:shape>
                <v:shape id="AutoShape 32" o:spid="_x0000_s1034" type="#_x0000_t13" style="position:absolute;left:11780;top:16449;width:477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w/NcYA&#10;AADbAAAADwAAAGRycy9kb3ducmV2LnhtbESP3WrCQBSE7wu+w3KE3jUbpbQluopoCqUUij+gl4fs&#10;MRvMnk2zq0n79K4g9HKYmW+Y6by3tbhQ6yvHCkZJCoK4cLriUsFu+/70BsIHZI21Y1LwSx7ms8HD&#10;FDPtOl7TZRNKESHsM1RgQmgyKX1hyKJPXEMcvaNrLYYo21LqFrsIt7Ucp+mLtFhxXDDY0NJQcdqc&#10;rYKvv/X+c5Gfu8N3nv+U3j3XZuWUehz2iwmIQH34D9/bH1rB+BVuX+IP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w/NcYAAADbAAAADwAAAAAAAAAAAAAAAACYAgAAZHJz&#10;L2Rvd25yZXYueG1sUEsFBgAAAAAEAAQA9QAAAIsDAAAAAA==&#10;" adj="15901">
                  <v:textbox inset="1.58089mm,.79044mm,1.58089mm,.79044mm"/>
                </v:shape>
                <v:shape id="AutoShape 33" o:spid="_x0000_s1035" type="#_x0000_t13" style="position:absolute;left:39976;top:16449;width:6580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OrR8EA&#10;AADbAAAADwAAAGRycy9kb3ducmV2LnhtbERPXWvCMBR9F/Yfwh3szaaTIVKNIq7CGAPRDfTx0lyb&#10;YnNTm2g7f715EHw8nO/Zore1uFLrK8cK3pMUBHHhdMWlgr/f9XACwgdkjbVjUvBPHhbzl8EMM+06&#10;3tJ1F0oRQ9hnqMCE0GRS+sKQRZ+4hjhyR9daDBG2pdQtdjHc1nKUpmNpseLYYLChlaHitLtYBT+3&#10;7f57mV+6wybPz6V3H7X5dEq9vfbLKYhAfXiKH+4vrWAUx8Yv8Qf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Dq0fBAAAA2wAAAA8AAAAAAAAAAAAAAAAAmAIAAGRycy9kb3du&#10;cmV2LnhtbFBLBQYAAAAABAAEAPUAAACGAwAAAAA=&#10;" adj="15901">
                  <v:textbox inset="1.58089mm,.79044mm,1.58089mm,.79044mm"/>
                </v:shape>
                <v:shape id="AutoShape 34" o:spid="_x0000_s1036" type="#_x0000_t13" style="position:absolute;left:54810;top:16449;width:433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8O3MYA&#10;AADbAAAADwAAAGRycy9kb3ducmV2LnhtbESP3WrCQBSE7wu+w3KE3jUbpZQ2uopoCqUUij+gl4fs&#10;MRvMnk2zq0n79K4g9HKYmW+Y6by3tbhQ6yvHCkZJCoK4cLriUsFu+/70CsIHZI21Y1LwSx7ms8HD&#10;FDPtOl7TZRNKESHsM1RgQmgyKX1hyKJPXEMcvaNrLYYo21LqFrsIt7Ucp+mLtFhxXDDY0NJQcdqc&#10;rYKvv/X+c5Gfu8N3nv+U3j3XZuWUehz2iwmIQH34D9/bH1rB+A1uX+IP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8O3MYAAADbAAAADwAAAAAAAAAAAAAAAACYAgAAZHJz&#10;L2Rvd25yZXYueG1sUEsFBgAAAAAEAAQA9QAAAIsDAAAAAA==&#10;" adj="15901">
                  <v:textbox inset="1.58089mm,.79044mm,1.58089mm,.79044mm"/>
                </v:shape>
                <v:shape id="AutoShape 35" o:spid="_x0000_s1037" type="#_x0000_t13" style="position:absolute;left:23113;top:16449;width:10216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wxnMIA&#10;AADbAAAADwAAAGRycy9kb3ducmV2LnhtbERPXWvCMBR9F/Yfwh3sTdM5GaMaS5kVRAaiG8zHS3PX&#10;lDU3tYm27tebh4GPh/O9yAbbiAt1vnas4HmSgCAuna65UvD1uR6/gfABWWPjmBRcyUO2fBgtMNWu&#10;5z1dDqESMYR9igpMCG0qpS8NWfQT1xJH7sd1FkOEXSV1h30Mt42cJsmrtFhzbDDY0ruh8vdwtgo+&#10;/vbf27w498ddUZwq72aNWTmlnh6HfA4i0BDu4n/3Rit4ievjl/gD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bDGcwgAAANsAAAAPAAAAAAAAAAAAAAAAAJgCAABkcnMvZG93&#10;bnJldi54bWxQSwUGAAAAAAQABAD1AAAAhwMAAAAA&#10;" adj="15901">
                  <v:textbox inset="1.58089mm,.79044mm,1.58089mm,.79044mm"/>
                </v:shape>
                <v:shapetype id="_x0000_t69" coordsize="21600,21600" o:spt="69" adj="4320,5400" path="m,10800l@0,21600@0@3@2@3@2,21600,21600,10800@2,0@2@1@0@1@0,xe">
                  <v:stroke joinstyle="miter"/>
                  <v:formulas>
                    <v:f eqn="val #0"/>
                    <v:f eqn="val #1"/>
                    <v:f eqn="sum 21600 0 #0"/>
                    <v:f eqn="sum 21600 0 #1"/>
                    <v:f eqn="prod #0 #1 10800"/>
                    <v:f eqn="sum #0 0 @4"/>
                    <v:f eqn="sum 21600 0 @5"/>
                  </v:formulas>
                  <v:path o:connecttype="custom" o:connectlocs="@2,0;10800,@1;@0,0;0,10800;@0,21600;10800,@3;@2,21600;21600,10800" o:connectangles="270,270,270,180,90,90,90,0" textboxrect="@5,@1,@6,@3"/>
                  <v:handles>
                    <v:h position="#0,#1" xrange="0,10800" yrange="0,10800"/>
                  </v:handles>
                </v:shapetype>
                <v:shape id="AutoShape 36" o:spid="_x0000_s1038" type="#_x0000_t69" style="position:absolute;left:25723;top:13457;width:4650;height:252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hyZMQA&#10;AADbAAAADwAAAGRycy9kb3ducmV2LnhtbESPQWvCQBSE7wX/w/IKvdVNVKpN3UgQih56qXrw+Jp9&#10;zYZm38bsGuO/7wqCx2FmvmGWq8E2oqfO144VpOMEBHHpdM2VgsP+83UBwgdkjY1jUnAlD6t89LTE&#10;TLsLf1O/C5WIEPYZKjAhtJmUvjRk0Y9dSxy9X9dZDFF2ldQdXiLcNnKSJG/SYs1xwWBLa0Pl3+5s&#10;FfzMZ8drWhTbavp++tL7YE7FZlDq5XkoPkAEGsIjfG9vtYJpCrcv8QfI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ocmTEAAAA2wAAAA8AAAAAAAAAAAAAAAAAmAIAAGRycy9k&#10;b3ducmV2LnhtbFBLBQYAAAAABAAEAPUAAACJAwAAAAA=&#10;" adj="4093">
                  <v:textbox inset="1.58089mm,.79044mm,1.58089mm,.79044mm"/>
                </v:shape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37" o:spid="_x0000_s1039" type="#_x0000_t38" style="position:absolute;left:7930;top:10274;width:5239;height:3569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RHb8EAAADcAAAADwAAAGRycy9kb3ducmV2LnhtbERPS27CMBDdI3EHa5DYEQcU2ipgEEJC&#10;dMOi0ANM4yFOG48j2yHh9vWiUpdP77/dj7YVD/KhcaxgmeUgiCunG64VfN5OizcQISJrbB2TgicF&#10;2O+mky2W2g38QY9rrEUK4VCiAhNjV0oZKkMWQ+Y64sTdnbcYE/S11B6HFG5bucrzF2mx4dRgsKOj&#10;oern2lsF/nU1GFP1z/NXMa77+qy/j/6i1Hw2HjYgIo3xX/znftcKiiKtTW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BEdvwQAAANwAAAAPAAAAAAAAAAAAAAAA&#10;AKECAABkcnMvZG93bnJldi54bWxQSwUGAAAAAAQABAD5AAAAjwMAAAAA&#10;" adj="10791">
                  <v:stroke endarrow="block"/>
                </v:shape>
                <v:shape id="AutoShape 38" o:spid="_x0000_s1040" type="#_x0000_t38" style="position:absolute;left:16912;top:10274;width:5239;height:3569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ji9MQAAADcAAAADwAAAGRycy9kb3ducmV2LnhtbESPzW7CMBCE75X6DtZW6q04RQHaFIMQ&#10;EoILB34eYBtv47TxOrIdEt6+RkLiOJqZbzTz5WAbcSEfascK3kcZCOLS6ZorBefT5u0DRIjIGhvH&#10;pOBKAZaL56c5Ftr1fKDLMVYiQTgUqMDE2BZShtKQxTByLXHyfpy3GJP0ldQe+wS3jRxn2VRarDkt&#10;GGxpbaj8O3ZWgZ+Ne2PK7rr9zodJV23179rvlXp9GVZfICIN8RG+t3daQZ5/wu1MOgJy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SOL0xAAAANwAAAAPAAAAAAAAAAAA&#10;AAAAAKECAABkcnMvZG93bnJldi54bWxQSwUGAAAAAAQABAD5AAAAkgMAAAAA&#10;" adj="10791">
                  <v:stroke endarrow="block"/>
                </v:shape>
                <v:shape id="AutoShape 39" o:spid="_x0000_s1041" type="#_x0000_t38" style="position:absolute;left:27407;top:1634;width:5248;height:3569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JFwMQAAADcAAAADwAAAGRycy9kb3ducmV2LnhtbESPwW7CMBBE75X4B2uRuBUHBE0VMAgh&#10;IXrhUOADtvESp43Xke2Q8Pc1UqUeRzPzRrPeDrYRd/KhdqxgNs1AEJdO11wpuF4Or+8gQkTW2Dgm&#10;BQ8KsN2MXtZYaNfzJ93PsRIJwqFABSbGtpAylIYshqlriZN3c95iTNJXUnvsE9w2cp5lb9JizWnB&#10;YEt7Q+XPubMKfD7vjSm7x/FrMSy76qi/9/6k1GQ87FYgIg3xP/zX/tAKFsscnmfSEZC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QkXAxAAAANwAAAAPAAAAAAAAAAAA&#10;AAAAAKECAABkcnMvZG93bnJldi54bWxQSwUGAAAAAAQABAD5AAAAkgMAAAAA&#10;" adj="10791">
                  <v:stroke endarrow="block"/>
                </v:shape>
                <v:shape id="AutoShape 40" o:spid="_x0000_s1042" type="#_x0000_t38" style="position:absolute;left:32948;top:10274;width:5239;height:3569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3RssAAAADcAAAADwAAAGRycy9kb3ducmV2LnhtbERPy4rCMBTdC/MP4Q6403REHalGGYRB&#10;Ny58fMCd5trUaW5Kktr692YhuDyc92rT21rcyYfKsYKvcQaCuHC64lLB5fw7WoAIEVlj7ZgUPCjA&#10;Zv0xWGGuXcdHup9iKVIIhxwVmBibXMpQGLIYxq4hTtzVeYsxQV9K7bFL4baWkyybS4sVpwaDDW0N&#10;Ff+n1irw35POmKJ97P6m/awtd/q29Qelhp/9zxJEpD6+xS/3XiuYztLadCYdAbl+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jd0bLAAAAA3AAAAA8AAAAAAAAAAAAAAAAA&#10;oQIAAGRycy9kb3ducmV2LnhtbFBLBQYAAAAABAAEAPkAAACOAwAAAAA=&#10;" adj="10791">
                  <v:stroke endarrow="block"/>
                </v:shape>
                <v:shape id="AutoShape 41" o:spid="_x0000_s1043" type="#_x0000_t38" style="position:absolute;left:54810;top:12680;width:4964;height:3758;flip:y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W5McQAAADcAAAADwAAAGRycy9kb3ducmV2LnhtbESPQWvCQBSE70L/w/IK3ppNi5Ya3YRS&#10;ELQKYqr3Z/Y1Cc2+Ddmtif56t1DwOMzMN8wiG0wjztS52rKC5ygGQVxYXXOp4PC1fHoD4TyyxsYy&#10;KbiQgyx9GC0w0bbnPZ1zX4oAYZeggsr7NpHSFRUZdJFtiYP3bTuDPsiulLrDPsBNI1/i+FUarDks&#10;VNjSR0XFT/5rFHhcn/S1l+6QH/u12ewwN9tPpcaPw/schKfB38P/7ZVWMJnO4O9MOAIy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tbkxxAAAANwAAAAPAAAAAAAAAAAA&#10;AAAAAKECAABkcnMvZG93bnJldi54bWxQSwUGAAAAAAQABAD5AAAAkgMAAAAA&#10;" adj="10791">
                  <v:stroke endarrow="block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2" o:spid="_x0000_s1044" type="#_x0000_t202" style="position:absolute;top:21907;width:10573;height:1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U/q8IA&#10;AADcAAAADwAAAGRycy9kb3ducmV2LnhtbERPTWvCQBC9C/0Pywi9mY2lhhBdpVjEeqhoGnoesmMS&#10;mp1Ns9sk/ffdQ8Hj431vdpNpxUC9aywrWEYxCOLS6oYrBcXHYZGCcB5ZY2uZFPySg932YbbBTNuR&#10;rzTkvhIhhF2GCmrvu0xKV9Zk0EW2Iw7czfYGfYB9JXWPYwg3rXyK40QabDg01NjRvqbyK/8xCjy3&#10;6cirb3pP94fXy7k6norPo1KP8+llDcLT5O/if/ebVvCchPnhTDgC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ZT+rwgAAANwAAAAPAAAAAAAAAAAAAAAAAJgCAABkcnMvZG93&#10;bnJldi54bWxQSwUGAAAAAAQABAD1AAAAhwMAAAAA&#10;" stroked="f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 xml:space="preserve">Pa = 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U.I = 180 W</w:t>
                        </w:r>
                      </w:p>
                    </w:txbxContent>
                  </v:textbox>
                </v:shape>
                <v:shape id="Text Box 43" o:spid="_x0000_s1045" type="#_x0000_t202" style="position:absolute;left:11826;top:21721;width:11094;height:19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maMMMA&#10;AADcAAAADwAAAGRycy9kb3ducmV2LnhtbESPQYvCMBSE7wv+h/AEb2uqqJRqFFFEPbjsqnh+NM+2&#10;2LzUJtr6783Cwh6HmfmGmS1aU4on1a6wrGDQj0AQp1YXnCk4nzafMQjnkTWWlknBixws5p2PGSba&#10;NvxDz6PPRICwS1BB7n2VSOnSnAy6vq2Ig3e1tUEfZJ1JXWMT4KaUwyiaSIMFh4UcK1rllN6OD6PA&#10;cxk3PL7TIV5t1t9f2XZ/vmyV6nXb5RSEp9b/h//aO61gNBnA75lwBOT8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maMMMAAADcAAAADwAAAAAAAAAAAAAAAACYAgAAZHJzL2Rv&#10;d25yZXYueG1sUEsFBgAAAAAEAAQA9QAAAIgDAAAAAA==&#10;" stroked="f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 xml:space="preserve">Pm = 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C.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sym w:font="Symbol" w:char="F077"/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 xml:space="preserve"> = 150 W</w:t>
                        </w:r>
                      </w:p>
                    </w:txbxContent>
                  </v:textbox>
                </v:shape>
                <v:shape id="Text Box 44" o:spid="_x0000_s1046" type="#_x0000_t202" style="position:absolute;left:22683;top:21721;width:11127;height:19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sER8UA&#10;AADcAAAADwAAAGRycy9kb3ducmV2LnhtbESPQWvCQBSE70L/w/KE3pqNoZUQXUVSxPZQaaN4fmSf&#10;STD7Ns1uTfrvu0LB4zAz3zDL9WhacaXeNZYVzKIYBHFpdcOVguNh+5SCcB5ZY2uZFPySg/XqYbLE&#10;TNuBv+ha+EoECLsMFdTed5mUrqzJoItsRxy8s+0N+iD7SuoehwA3rUzieC4NNhwWauwor6m8FD9G&#10;gec2Hfjlmz7SfPv6ua9278fTTqnH6bhZgPA0+nv4v/2mFTzPE7idC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+wRHxQAAANwAAAAPAAAAAAAAAAAAAAAAAJgCAABkcnMv&#10;ZG93bnJldi54bWxQSwUGAAAAAAQABAD1AAAAigMAAAAA&#10;" stroked="f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 xml:space="preserve">Ph = 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qv.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sym w:font="Symbol" w:char="F044"/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p = 75 W</w:t>
                        </w:r>
                      </w:p>
                    </w:txbxContent>
                  </v:textbox>
                </v:shape>
                <v:shape id="Encre 21" o:spid="_x0000_s1047" type="#_x0000_t75" style="position:absolute;left:18077;top:6814;width:2845;height:3765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NSFTSsUA&#10;AADcAAAADwAAAGRycy9kb3ducmV2LnhtbESPQWvCQBSE70L/w/IKvYhuNBIkukpRhEJBNG2hx0f2&#10;mYRm3y7ZVdN/7wqCx2FmvmGW69604kKdbywrmIwTEMSl1Q1XCr6/dqM5CB+QNbaWScE/eVivXgZL&#10;zLW98pEuRahEhLDPUUEdgsul9GVNBv3YOuLonWxnMETZVVJ3eI1w08ppkmTSYMNxoUZHm5rKv+Js&#10;FNjPg0v3bTEb/mTud7uXRerOG6XeXvv3BYhAfXiGH+0PrWCWpXA/E4+AXN0A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NSFTSsUAAADcAAAADwAAAAAAAAAAAAAAAACYAgAAZHJzL2Rv&#10;d25yZXYueG1sUEsFBgAAAAAEAAQA8wAAAIoDAAAAAA==&#10;">
                  <v:imagedata r:id="rId80" o:title=""/>
                </v:shape>
                <v:shape id="Encre 22" o:spid="_x0000_s1048" type="#_x0000_t75" style="position:absolute;left:19650;top:7114;width:459;height:315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mNUB9MQA&#10;AADcAAAADwAAAGRycy9kb3ducmV2LnhtbESPQWvCQBSE70L/w/KE3nSjiJboKrbQIngy9uDxkX1m&#10;Q7Jvw+42Sfvru0Khx2FmvmF2h9G2oicfascKFvMMBHHpdM2Vgs/r++wFRIjIGlvHpOCbAhz2T5Md&#10;5toNfKG+iJVIEA45KjAxdrmUoTRkMcxdR5y8u/MWY5K+ktrjkOC2lcssW0uLNacFgx29GSqb4ssq&#10;WA6XW1P/MJ5M8dps+uLsP8xGqefpeNyCiDTG//Bf+6QVrNYreJxJR0DufwE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CY1QH0xAAAANwAAAAPAAAAAAAAAAAAAAAAAJgCAABkcnMvZG93&#10;bnJldi54bWxQSwUGAAAAAAQABADzAAAAiQMAAAAA&#10;">
                  <v:imagedata r:id="rId81" o:title=""/>
                </v:shape>
                <v:shape id="Encre 23" o:spid="_x0000_s1049" type="#_x0000_t75" style="position:absolute;left:18851;top:9033;width:967;height:194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c0u6PMUA&#10;AADcAAAADwAAAGRycy9kb3ducmV2LnhtbESPwWrDMBBE74H+g9hCL6GRUxwTnCihlKYNBB+c9AMW&#10;ayObWitjqbb791UhkOMwM2+Y7X6yrRio941jBctFAoK4crpho+Drcnheg/ABWWPrmBT8kof97mG2&#10;xVy7kUsazsGICGGfo4I6hC6X0lc1WfQL1xFH7+p6iyHK3kjd4xjhtpUvSZJJiw3HhRo7equp+j7/&#10;WAX0MRhfvDeHVCbz5fGz9KfCrJV6epxeNyACTeEevrWPWkGareD/TDwCcvcH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c0u6PMUAAADcAAAADwAAAAAAAAAAAAAAAACYAgAAZHJzL2Rv&#10;d25yZXYueG1sUEsFBgAAAAAEAAQA8wAAAIoDAAAAAA==&#10;">
                  <v:imagedata r:id="rId82" o:title=""/>
                </v:shape>
                <v:shape id="Encre 24" o:spid="_x0000_s1050" type="#_x0000_t75" style="position:absolute;left:20265;top:7732;width:3106;height:2186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">
                  <v:imagedata r:id="rId83" o:title=""/>
                </v:shape>
                <v:shape id="Encre 25" o:spid="_x0000_s1051" type="#_x0000_t75" style="position:absolute;left:8236;top:6684;width:3037;height:355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4mMOJsUA&#10;AADcAAAADwAAAGRycy9kb3ducmV2LnhtbESPQWsCMRSE74X+h/AKXkrNKrJut0aRgtSjroV6fCSv&#10;m6Wbl2UTdeuvN4WCx2FmvmEWq8G14kx9aDwrmIwzEMTam4ZrBZ+HzUsBIkRkg61nUvBLAVbLx4cF&#10;lsZfeE/nKtYiQTiUqMDG2JVSBm3JYRj7jjh53753GJPsa2l6vCS4a+U0y3LpsOG0YLGjd0v6pzo5&#10;BXryWtjjs/7Yf+VmZ6/HJlvPKqVGT8P6DUSkId7D/+2tUTDL5/B3Jh0BubwB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4mMOJsUAAADcAAAADwAAAAAAAAAAAAAAAACYAgAAZHJzL2Rv&#10;d25yZXYueG1sUEsFBgAAAAAEAAQA8wAAAIoDAAAAAA==&#10;">
                  <v:imagedata r:id="rId84" o:title=""/>
                </v:shape>
                <v:shape id="Encre 26" o:spid="_x0000_s1052" type="#_x0000_t75" style="position:absolute;left:10036;top:7117;width:217;height:30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1Y+iOMIA&#10;AADcAAAADwAAAGRycy9kb3ducmV2LnhtbERPy2oCMRTdC/5DuII7zVTU1qkZER+0IJTWPta3kzsP&#10;nNwMSdTp3zcLweXhvJerzjTiQs7XlhU8jBMQxLnVNZcKvj73oycQPiBrbCyTgj/ysMr6vSWm2l75&#10;gy7HUIoYwj5FBVUIbSqlzysy6Me2JY5cYZ3BEKErpXZ4jeGmkZMkmUuDNceGClvaVJSfjmejoPj9&#10;PrjF+WXr32aPu/L9R3f5Iig1HHTrZxCBunAX39yvWsF0HtfGM/EIyOwf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1Y+iOMIAAADcAAAADwAAAAAAAAAAAAAAAACYAgAAZHJzL2Rvd25y&#10;ZXYueG1sUEsFBgAAAAAEAAQA8wAAAIcDAAAAAA==&#10;">
                  <v:imagedata r:id="rId85" o:title=""/>
                </v:shape>
                <v:shape id="Encre 27" o:spid="_x0000_s1053" type="#_x0000_t75" style="position:absolute;left:11677;top:5702;width:1799;height:2966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c9Bb78IA&#10;AADcAAAADwAAAGRycy9kb3ducmV2LnhtbESPQYvCMBSE78L+h/AWvGmiiLrVKLIq9WqV9fponm3Z&#10;5qU0Ueu/N8LCHoeZ+YZZrjtbizu1vnKsYTRUIIhzZyouNJxP+8EchA/IBmvHpOFJHtarj94SE+Me&#10;fKR7FgoRIewT1FCG0CRS+rwki37oGuLoXV1rMUTZFtK0+IhwW8uxUlNpseK4UGJD3yXlv9nNajCH&#10;yXh2oTrd5j/pZm5HKr2ondb9z26zABGoC//hv/bBaJhMv+B9Jh4BuXoB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c9Bb78IAAADcAAAADwAAAAAAAAAAAAAAAACYAgAAZHJzL2Rvd25y&#10;ZXYueG1sUEsFBgAAAAAEAAQA8wAAAIcDAAAAAA==&#10;">
                  <v:imagedata r:id="rId86" o:title=""/>
                </v:shape>
                <v:shape id="Encre 28" o:spid="_x0000_s1054" type="#_x0000_t75" style="position:absolute;left:9458;top:8519;width:2831;height:355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VBp58MMA&#10;AADcAAAADwAAAGRycy9kb3ducmV2LnhtbERPz2vCMBS+C/sfwht4s+lkbqMzynQKKsiw8+LtrXlr&#10;ypqX0kRb//vlIHj8+H5P572txYVaXzlW8JSkIIgLpysuFRy/16M3ED4ga6wdk4IreZjPHgZTzLTr&#10;+ECXPJQihrDPUIEJocmk9IUhiz5xDXHkfl1rMUTYllK32MVwW8txmr5IixXHBoMNLQ0Vf/nZKpjo&#10;zx3l4/1Wb1cnU/x0B/q6LpQaPvYf7yAC9eEuvrk3WsHza5wfz8QjIGf/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FQaefDDAAAA3AAAAA8AAAAAAAAAAAAAAAAAmAIAAGRycy9kb3du&#10;cmV2LnhtbFBLBQYAAAAABAAEAPMAAACIAwAAAAA=&#10;">
                  <v:imagedata r:id="rId87" o:title=""/>
                </v:shape>
                <v:shape id="Encre 29" o:spid="_x0000_s1055" type="#_x0000_t75" style="position:absolute;left:11214;top:8605;width:489;height:56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BAi0mMUA&#10;AADcAAAADwAAAGRycy9kb3ducmV2LnhtbESPQWvCQBSE7wX/w/KE3uomUrRG12ADheottuD1kX0m&#10;0ezbNLuNqb/eFYQeh5n5hlmlg2lET52rLSuIJxEI4sLqmksF318fL28gnEfW2FgmBX/kIF2PnlaY&#10;aHvhnPq9L0WAsEtQQeV9m0jpiooMuoltiYN3tJ1BH2RXSt3hJcBNI6dRNJMGaw4LFbaUVVSc979G&#10;QbPTP9PT4XrKs6NcyHqbZ5v+Xann8bBZgvA0+P/wo/2pFbzOY7ifCUdArm8A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BAi0mMUAAADcAAAADwAAAAAAAAAAAAAAAACYAgAAZHJzL2Rv&#10;d25yZXYueG1sUEsFBgAAAAAEAAQA8wAAAIoDAAAAAA==&#10;">
                  <v:imagedata r:id="rId88" o:title=""/>
                </v:shape>
                <v:shape id="Encre 30" o:spid="_x0000_s1056" type="#_x0000_t75" style="position:absolute;left:13345;top:8492;width:346;height:142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YdLyVMQA&#10;AADcAAAADwAAAGRycy9kb3ducmV2LnhtbESP0WrCQBRE3wv+w3KFvtVNgtYQXUUCglARavyAS/aa&#10;BLN3Q3abxL93C4U+DjNzhtnuJ9OKgXrXWFYQLyIQxKXVDVcKbsXxIwXhPLLG1jIpeJKD/W72tsVM&#10;25G/abj6SgQIuwwV1N53mZSurMmgW9iOOHh32xv0QfaV1D2OAW5amUTRpzTYcFiosaO8pvJx/TEK&#10;7qM/NXlcRWS+zvkqjS/F8nhR6n0+HTYgPE3+P/zXPmkFy3UCv2fCEZC7Fw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Bh0vJUxAAAANwAAAAPAAAAAAAAAAAAAAAAAJgCAABkcnMvZG93&#10;bnJldi54bWxQSwUGAAAAAAQABADzAAAAiQMAAAAA&#10;">
                  <v:imagedata r:id="rId89" o:title=""/>
                </v:shape>
                <v:shape id="Encre 31" o:spid="_x0000_s1057" type="#_x0000_t75" style="position:absolute;left:13673;top:6126;width:2497;height:249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">
                  <v:imagedata r:id="rId90" o:title=""/>
                </v:shape>
                <v:shape id="Encre 448" o:spid="_x0000_s1058" type="#_x0000_t75" style="position:absolute;left:13216;top:7701;width:96;height:13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2ny5isUA&#10;AADcAAAADwAAAGRycy9kb3ducmV2LnhtbESPT2vCQBTE74LfYXlCb2bTRmxNXSUUSu3Bg2kFj4/s&#10;axKafRuy2/z59m5B8DjMzG+Y7X40jeipc7VlBY9RDIK4sLrmUsH31/vyBYTzyBoby6RgIgf73Xy2&#10;xVTbgU/U574UAcIuRQWV920qpSsqMugi2xIH78d2Bn2QXSl1h0OAm0Y+xfFaGqw5LFTY0ltFxW/+&#10;ZxQkm/rop49M6vx8OX9mJRUJklIPizF7BeFp9PfwrX3QClbPK/g/E46A3F0B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2ny5isUAAADcAAAADwAAAAAAAAAAAAAAAACYAgAAZHJzL2Rv&#10;d25yZXYueG1sUEsFBgAAAAAEAAQA8wAAAIoDAAAAAA==&#10;">
                  <v:imagedata r:id="rId91" o:title=""/>
                </v:shape>
                <v:group id="Groupe 475" o:spid="_x0000_s1059" style="position:absolute;left:28957;width:9294;height:6470" coordorigin="28957" coordsize="9294,6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<v:shape id="Encre 449" o:spid="_x0000_s1060" type="#_x0000_t75" style="position:absolute;left:28935;top:1420;width:3100;height:453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BLtAdcQA&#10;AADcAAAADwAAAGRycy9kb3ducmV2LnhtbESPwWrDMBBE74X8g9hAb43stLjFjWxKIaGHXJL2A9bW&#10;1jKxVo6kJM7fV4VAjsPMvGFW9WQHcSYfescK8kUGgrh1uudOwc/3+ukNRIjIGgfHpOBKAepq9rDC&#10;UrsL7+i8j51IEA4lKjAxjqWUoTVkMSzcSJy8X+ctxiR9J7XHS4LbQS6zrJAWe04LBkf6NNQe9ier&#10;YLs1XZM/+6yZGn3dHft8U8Rcqcf59PEOItIU7+Fb+0sreHkt4P9MOgKy+gM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AEu0B1xAAAANwAAAAPAAAAAAAAAAAAAAAAAJgCAABkcnMvZG93&#10;bnJldi54bWxQSwUGAAAAAAQABADzAAAAiQMAAAAA&#10;">
                    <v:imagedata r:id="rId92" o:title=""/>
                  </v:shape>
                  <v:shape id="Encre 450" o:spid="_x0000_s1061" type="#_x0000_t75" style="position:absolute;left:30351;top:1504;width:791;height:82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JsfvA8MA&#10;AADcAAAADwAAAGRycy9kb3ducmV2LnhtbESPQWvCQBSE74L/YXkFb7qpFlNSVxFB0Xoy7cXbI/ua&#10;hGbfht01xv76riB4HGbmG2ax6k0jOnK+tqzgdZKAIC6srrlU8P21Hb+D8AFZY2OZFNzIw2o5HCww&#10;0/bKJ+ryUIoIYZ+hgiqENpPSFxUZ9BPbEkfvxzqDIUpXSu3wGuGmkdMkmUuDNceFClvaVFT85hej&#10;4K/vzrOQery5zx1Zfz4cTXpQavTSrz9ABOrDM/xo77WCtzSF+5l4BOTyHw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CbH7wPDAAAA3AAAAA8AAAAAAAAAAAAAAAAAmAIAAGRycy9kb3du&#10;cmV2LnhtbFBLBQYAAAAABAAEAPMAAACIAwAAAAA=&#10;">
                    <v:imagedata r:id="rId93" o:title=""/>
                  </v:shape>
                  <v:shape id="Encre 451" o:spid="_x0000_s1062" type="#_x0000_t75" style="position:absolute;left:32626;top:1709;width:791;height:227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">
                    <v:imagedata r:id="rId94" o:title=""/>
                  </v:shape>
                  <v:shape id="Encre 452" o:spid="_x0000_s1063" type="#_x0000_t75" style="position:absolute;left:32534;top:988;width:125;height:22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mLwSBMUA&#10;AADcAAAADwAAAGRycy9kb3ducmV2LnhtbESPQWvCQBSE74L/YXmCN7OxtLZNXaVYCx41baDH1+wz&#10;ic2+TbOrRn+9Kwgeh5n5hpnOO1OLA7WusqxgHMUgiHOrKy4UfH99jl5AOI+ssbZMCk7kYD7r96aY&#10;aHvkDR1SX4gAYZeggtL7JpHS5SUZdJFtiIO3ta1BH2RbSN3iMcBNLR/ieCINVhwWSmxoUVL+l+6N&#10;AvNzXv/yx//TbpvtU9lli2yJqVLDQff+BsJT5+/hW3ulFTw+v8L1TDgCcnYB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mLwSBMUAAADcAAAADwAAAAAAAAAAAAAAAACYAgAAZHJzL2Rv&#10;d25yZXYueG1sUEsFBgAAAAAEAAQA8wAAAIoDAAAAAA==&#10;">
                    <v:imagedata r:id="rId95" o:title=""/>
                  </v:shape>
                  <v:shape id="Encre 457" o:spid="_x0000_s1064" type="#_x0000_t75" style="position:absolute;left:33124;top:-50;width:2706;height:231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L8KE+cQA&#10;AADbAAAADwAAAGRycy9kb3ducmV2LnhtbESPQWsCMRSE74L/ITzBm2a7QrGrWSmCVAs9qD3Y22Pz&#10;3F02eVmSVLf99U2h0OMwM98w681gjbiRD61jBQ/zDARx5XTLtYL38262BBEiskbjmBR8UYBNOR6t&#10;sdDuzke6nWItEoRDgQqaGPtCylA1ZDHMXU+cvKvzFmOSvpba4z3BrZF5lj1Kiy2nhQZ72jZUdadP&#10;q+ClM7Wk/PL9ZN5eL+dKH8j7D6Wmk+F5BSLSEP/Df+29VrDI4fdL+gGy/AE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AvwoT5xAAAANsAAAAPAAAAAAAAAAAAAAAAAJgCAABkcnMvZG93&#10;bnJldi54bWxQSwUGAAAAAAQABADzAAAAiQMAAAAA&#10;">
                    <v:imagedata r:id="rId96" o:title=""/>
                  </v:shape>
                  <v:shape id="Encre 458" o:spid="_x0000_s1065" type="#_x0000_t75" style="position:absolute;left:32208;top:2827;width:1932;height:368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OXTbQMUA&#10;AADbAAAADwAAAGRycy9kb3ducmV2LnhtbESPT2sCMRTE7wW/Q3gFL0WzrVRkaxQRWuyp7Sp6fU1e&#10;94/Jy7KJ6/bbN4VCj8PM/IZZrgdnRU9dqD0ruJ9mIIi1NzWXCg7758kCRIjIBq1nUvBNAdar0c0S&#10;c+Ov/EF9EUuRIBxyVFDF2OZSBl2RwzD1LXHyvnznMCbZldJ0eE1wZ+VDls2lw5rTQoUtbSvS5+Li&#10;FLycbFa86c/d43B3bJp3vX/tbaPU+HbYPIGINMT/8F97ZxTMZvD7Jf0AufoB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OXTbQMUAAADbAAAADwAAAAAAAAAAAAAAAACYAgAAZHJzL2Rv&#10;d25yZXYueG1sUEsFBgAAAAAEAAQA8wAAAIoDAAAAAA==&#10;">
                    <v:imagedata r:id="rId97" o:title=""/>
                  </v:shape>
                  <v:shape id="Encre 459" o:spid="_x0000_s1066" type="#_x0000_t75" style="position:absolute;left:33576;top:3555;width:225;height:11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">
                    <v:imagedata r:id="rId98" o:title=""/>
                  </v:shape>
                  <v:shape id="Encre 460" o:spid="_x0000_s1067" type="#_x0000_t75" style="position:absolute;left:33778;top:3008;width:1497;height:152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8r+DsMUA&#10;AADbAAAADwAAAGRycy9kb3ducmV2LnhtbESPQWvCQBSE70L/w/IK3nSjVtHUVYogKh6kURBvz+xr&#10;Epp9G7Nbjf/eLQgeh5n5hpnOG1OKK9WusKyg141AEKdWF5wpOOyXnTEI55E1lpZJwZ0czGdvrSnG&#10;2t74m66Jz0SAsItRQe59FUvp0pwMuq6tiIP3Y2uDPsg6k7rGW4CbUvajaCQNFhwWcqxokVP6m/wZ&#10;BaviuEzWk90p4k1v+3E/4258vCjVfm++PkF4avwr/GyvtYLBEP6/hB8gZw8A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8r+DsMUAAADbAAAADwAAAAAAAAAAAAAAAACYAgAAZHJzL2Rv&#10;d25yZXYueG1sUEsFBgAAAAAEAAQA8wAAAIoDAAAAAA==&#10;">
                    <v:imagedata r:id="rId99" o:title=""/>
                  </v:shape>
                  <v:shape id="Encre 461" o:spid="_x0000_s1068" type="#_x0000_t75" style="position:absolute;left:34138;top:3081;width:648;height:47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vJNpaMMA&#10;AADbAAAADwAAAGRycy9kb3ducmV2LnhtbESPUWvCQBCE3wv+h2MFX0Q3agkhekprlfZFStUfsOTW&#10;JJjbC7mrxn/fKxT6OMzMN8xq09tG3bjztRMNs2kCiqVwppZSw/m0n2SgfCAx1DhhDQ/2sFkPnlaU&#10;G3eXL74dQ6kiRHxOGqoQ2hzRFxVb8lPXskTv4jpLIcquRNPRPcJtg/MkSdFSLXGhopa3FRfX47fV&#10;4F4zfP4cGz9/O7wj7tNivONM69Gwf1mCCtyH//Bf+8NoWKTw+yX+AFz/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LyTaWjDAAAA2wAAAA8AAAAAAAAAAAAAAAAAmAIAAGRycy9kb3du&#10;cmV2LnhtbFBLBQYAAAAABAAEAPMAAACIAwAAAAA=&#10;">
                    <v:imagedata r:id="rId100" o:title=""/>
                  </v:shape>
                  <v:shape id="Encre 462" o:spid="_x0000_s1069" type="#_x0000_t75" style="position:absolute;left:35551;top:2299;width:2747;height:265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">
                    <v:imagedata r:id="rId101" o:title=""/>
                  </v:shape>
                </v:group>
                <v:group id="Groupe 38" o:spid="_x0000_s1070" style="position:absolute;left:34356;top:6707;width:6236;height:5973" coordorigin="34356,6707" coordsize="6236,59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Encre 463" o:spid="_x0000_s1071" type="#_x0000_t75" style="position:absolute;left:34316;top:7729;width:2302;height:499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drs89MQA&#10;AADbAAAADwAAAGRycy9kb3ducmV2LnhtbESPQYvCMBSE7wv+h/AEL4umKitajSKC4F4Eu4LXZ/Ns&#10;i81LaWJt/fUbYWGPw8x8w6w2rSlFQ7UrLCsYjyIQxKnVBWcKzj/74RyE88gaS8ukoCMHm3XvY4Wx&#10;tk8+UZP4TAQIuxgV5N5XsZQuzcmgG9mKOHg3Wxv0QdaZ1DU+A9yUchJFM2mw4LCQY0W7nNJ78jAK&#10;Po/f09Ptcp5lXZd8vRp2++I6V2rQb7dLEJ5a/x/+ax+0gukC3l/CD5DrXw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B2uzz0xAAAANsAAAAPAAAAAAAAAAAAAAAAAJgCAABkcnMvZG93&#10;bnJldi54bWxQSwUGAAAAAAQABADzAAAAiQMAAAAA&#10;">
                    <v:imagedata r:id="rId102" o:title=""/>
                  </v:shape>
                  <v:shape id="Encre 464" o:spid="_x0000_s1072" type="#_x0000_t75" style="position:absolute;left:35496;top:7954;width:531;height:50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f1SPccMA&#10;AADbAAAADwAAAGRycy9kb3ducmV2LnhtbESPQYvCMBSE74L/ITzBi2i6KkWqUWRhQVgQrFbw9mie&#10;bbF5KU1Wu/56s7DgcZiZb5jVpjO1uFPrKssKPiYRCOLc6ooLBafj13gBwnlkjbVlUvBLDjbrfm+F&#10;ibYPPtA99YUIEHYJKii9bxIpXV6SQTexDXHwrrY16INsC6lbfAS4qeU0imJpsOKwUGJDnyXlt/TH&#10;KPjOIn6a/Tn2M7zS5Wyy9DnKlBoOuu0ShKfOv8P/7Z1WMJ/C35fwA+T6BQ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H9Uj3HDAAAA2wAAAA8AAAAAAAAAAAAAAAAAmAIAAGRycy9kb3du&#10;cmV2LnhtbFBLBQYAAAAABAAEAPMAAACIAwAAAAA=&#10;">
                    <v:imagedata r:id="rId103" o:title=""/>
                  </v:shape>
                  <v:shape id="Encre 465" o:spid="_x0000_s1073" type="#_x0000_t75" style="position:absolute;left:37131;top:6656;width:1393;height:2002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K+jNOcQA&#10;AADbAAAADwAAAGRycy9kb3ducmV2LnhtbESPQYvCMBSE74L/IbyFvYimrrJK1ygiinoRV714e9u8&#10;bUubl9JErf/eCILHYWa+YSazxpTiSrXLLSvo9yIQxInVOacKTsdVdwzCeWSNpWVScCcHs2m7NcFY&#10;2xv/0vXgUxEg7GJUkHlfxVK6JCODrmcr4uD929qgD7JOpa7xFuCmlF9R9C0N5hwWMqxokVFSHC5G&#10;gd/uivN9s+4v6exk8be6jE77jlKfH838B4Snxr/Dr/ZGKxgO4Pkl/AA5fQ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Ar6M05xAAAANsAAAAPAAAAAAAAAAAAAAAAAJgCAABkcnMvZG93&#10;bnJldi54bWxQSwUGAAAAAAQABADzAAAAiQMAAAAA&#10;">
                    <v:imagedata r:id="rId104" o:title=""/>
                  </v:shape>
                  <v:shape id="Encre 466" o:spid="_x0000_s1074" type="#_x0000_t75" style="position:absolute;left:37203;top:7330;width:3403;height:315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">
                    <v:imagedata r:id="rId105" o:title=""/>
                  </v:shape>
                </v:group>
                <v:rect id="Rectangle 47" o:spid="_x0000_s1075" style="position:absolute;left:41485;top:23021;width:8254;height:6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f1acMA&#10;AADbAAAADwAAAGRycy9kb3ducmV2LnhtbESPQWvCQBSE74L/YXlCL6KblmIldRNKqdSra6geX7Ov&#10;SWj2bchuY/z3XUHwOMzMN8wmH20rBup941jB4zIBQVw603CloDhsF2sQPiAbbB2Tggt5yLPpZIOp&#10;cWfe06BDJSKEfYoK6hC6VEpf1mTRL11HHL0f11sMUfaVND2eI9y28ilJVtJiw3Ghxo7eayp/9Z9V&#10;sHXmQxd6deIjtd+fw6DnX65R6mE2vr2CCDSGe/jW3hkFzy9w/RJ/gM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f1acMAAADbAAAADwAAAAAAAAAAAAAAAACYAgAAZHJzL2Rv&#10;d25yZXYueG1sUEsFBgAAAAAEAAQA9QAAAIgDAAAAAA==&#10;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pStyle w:val="NormalWeb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Vérin d’embrayage</w:t>
                        </w:r>
                      </w:p>
                    </w:txbxContent>
                  </v:textbox>
                </v:rect>
                <v:shape id="Flèche à angle droit 48" o:spid="_x0000_s1076" style="position:absolute;left:36140;top:20763;width:5139;height:5659;rotation:-90;flip:x y;visibility:visible;mso-wrap-style:square;v-text-anchor:middle" coordsize="513819,565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vpgMAA&#10;AADbAAAADwAAAGRycy9kb3ducmV2LnhtbERPy4rCMBTdC/5DuAOzEU0dRJ1Oo4gium0dmFlemtsH&#10;NjeliVr9erMQXB7OO1n3phFX6lxtWcF0EoEgzq2uuVTwe9qPlyCcR9bYWCYFd3KwXg0HCcba3jil&#10;a+ZLEULYxaig8r6NpXR5RQbdxLbEgStsZ9AH2JVSd3gL4aaRX1E0lwZrDg0VtrStKD9nF6Mglc23&#10;Lx6jxeH0/3ce7dJ8erk7pT4/+s0PCE+9f4tf7qNWMAtjw5fwA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2vpgMAAAADbAAAADwAAAAAAAAAAAAAAAACYAgAAZHJzL2Rvd25y&#10;ZXYueG1sUEsFBgAAAAAEAAQA9QAAAIUDAAAAAA==&#10;" path="m,437412r321137,l321137,128455r-64227,l385364,,513819,128455r-64227,l449592,565867,,565867,,437412xe">
                  <v:stroke joinstyle="miter"/>
                  <v:path arrowok="t" o:connecttype="custom" o:connectlocs="0,437412;321137,437412;321137,128455;256910,128455;385364,0;513819,128455;449592,128455;449592,565867;0,565867;0,437412" o:connectangles="0,0,0,0,0,0,0,0,0,0"/>
                </v:shape>
                <v:shape id="AutoShape 41" o:spid="_x0000_s1077" type="#_x0000_t38" style="position:absolute;left:49664;top:26592;width:4961;height:3753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2hOcMAAADbAAAADwAAAGRycy9kb3ducmV2LnhtbESPwWrDMBBE74H+g9hCb4mcQEtxooTg&#10;UupDoSTOIcfF2lhOrJWRVNv9+6oQ6HGYeTPMZjfZTgzkQ+tYwXKRgSCunW65UXCq3uevIEJE1tg5&#10;JgU/FGC3fZhtMNdu5AMNx9iIVMIhRwUmxj6XMtSGLIaF64mTd3HeYkzSN1J7HFO57eQqy16kxZbT&#10;gsGeCkP17fhtFTwHf72Z8bP8OMuvYXgrqtIUlVJPj9N+DSLSFP/Dd7rUiVvB35f0A+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9oTnDAAAA2wAAAA8AAAAAAAAAAAAA&#10;AAAAoQIAAGRycy9kb3ducmV2LnhtbFBLBQYAAAAABAAEAPkAAACRAwAAAAA=&#10;" adj="10791">
                  <v:stroke endarrow="block"/>
                </v:shape>
                <v:shape id="AutoShape 34" o:spid="_x0000_s1078" type="#_x0000_t13" style="position:absolute;left:49739;top:23665;width:4338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jSP8YA&#10;AADbAAAADwAAAGRycy9kb3ducmV2LnhtbESP3WrCQBSE7wu+w3KE3jUbiy0luopoCqUUij+gl4fs&#10;MRvMnk2zq0n79K4g9HKYmW+Y6by3tbhQ6yvHCkZJCoK4cLriUsFu+/70BsIHZI21Y1LwSx7ms8HD&#10;FDPtOl7TZRNKESHsM1RgQmgyKX1hyKJPXEMcvaNrLYYo21LqFrsIt7V8TtNXabHiuGCwoaWh4rQ5&#10;WwVff+v95yI/d4fvPP8pvRvXZuWUehz2iwmIQH34D9/bH1rByxhuX+IP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jSP8YAAADbAAAADwAAAAAAAAAAAAAAAACYAgAAZHJz&#10;L2Rvd25yZXYueG1sUEsFBgAAAAAEAAQA9QAAAIsDAAAAAA==&#10;" adj="15901">
                  <v:textbox inset="1.58089mm,.79044mm,1.58089mm,.79044mm"/>
                </v:shape>
                <v:shape id="AutoShape 40" o:spid="_x0000_s1079" type="#_x0000_t38" style="position:absolute;left:44210;top:3327;width:5235;height:3565;rotation:-90;visibility:visible;mso-wrap-style:square" o:connectortype="curved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rvOMMAAADbAAAADwAAAGRycy9kb3ducmV2LnhtbESPwW7CMBBE70j8g7VIvYEDagAFDKqQ&#10;KnrpobQfsMRLHIjXke2Q8Pd1pUocRzPzRrPdD7YRd/KhdqxgPstAEJdO11wp+Pl+n65BhIissXFM&#10;Ch4UYL8bj7ZYaNfzF91PsRIJwqFABSbGtpAylIYshplriZN3cd5iTNJXUnvsE9w2cpFlS2mx5rRg&#10;sKWDofJ26qwCv1r0xpTd43h+HfKuOurrwX8q9TIZ3jYgIg3xGf5vf2gFeQ5/X9IP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867zjDAAAA2wAAAA8AAAAAAAAAAAAA&#10;AAAAoQIAAGRycy9kb3ducmV2LnhtbFBLBQYAAAAABAAEAPkAAACRAwAAAAA=&#10;" adj="10791">
                  <v:stroke endarrow="block"/>
                </v:shape>
                <v:shape id="Flèche à angle droit 57" o:spid="_x0000_s1080" style="position:absolute;left:36362;top:9371;width:5138;height:5659;rotation:-90;flip:x;visibility:visible;mso-wrap-style:square;v-text-anchor:middle" coordsize="513819,565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WTv8QA&#10;AADbAAAADwAAAGRycy9kb3ducmV2LnhtbESPQWsCMRSE74X+h/AKvdWsgrZsjbK0CFJPrqXn5+Z1&#10;s3XzsmziGv31RhB6HGbmG2a+jLYVA/W+caxgPMpAEFdON1wr+N6tXt5A+ICssXVMCs7kYbl4fJhj&#10;rt2JtzSUoRYJwj5HBSaELpfSV4Ys+pHriJP363qLIcm+lrrHU4LbVk6ybCYtNpwWDHb0Yag6lEer&#10;4GczfO3NdFLMDp/xb7O/rIpYjpV6forFO4hAMfyH7+21VjB9hduX9AP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Vk7/EAAAA2wAAAA8AAAAAAAAAAAAAAAAAmAIAAGRycy9k&#10;b3ducmV2LnhtbFBLBQYAAAAABAAEAPUAAACJAwAAAAA=&#10;" path="m,437412r321137,l321137,128455r-64227,l385364,,513819,128455r-64227,l449592,565867,,565867,,437412xe">
                  <v:stroke joinstyle="miter"/>
                  <v:path arrowok="t" o:connecttype="custom" o:connectlocs="0,437412;321137,437412;321137,128455;256910,128455;385364,0;513819,128455;449592,128455;449592,565867;0,565867;0,437412" o:connectangles="0,0,0,0,0,0,0,0,0,0"/>
                </v:shape>
                <v:rect id="Rectangle 58" o:spid="_x0000_s1081" style="position:absolute;left:41760;top:7727;width:8254;height:6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H3xr4A&#10;AADbAAAADwAAAGRycy9kb3ducmV2LnhtbERPTYvCMBC9C/6HMIIX0VRBkWoUEWX3ulHU49iMbbGZ&#10;lCZbu/9+cxA8Pt73etvZSrTU+NKxgukkAUGcOVNyruB8Oo6XIHxANlg5JgV/5GG76ffWmBr34h9q&#10;dchFDGGfooIihDqV0mcFWfQTVxNH7uEaiyHCJpemwVcMt5WcJclCWiw5NhRY076g7Kl/rYKjMwd9&#10;1osbX6m6f7WtHl1cqdRw0O1WIAJ14SN+u7+NgnkcG7/EHyA3/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bx98a+AAAA2wAAAA8AAAAAAAAAAAAAAAAAmAIAAGRycy9kb3ducmV2&#10;LnhtbFBLBQYAAAAABAAEAPUAAACDAwAAAAA=&#10;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pStyle w:val="NormalWeb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Vérin de sélection</w:t>
                        </w:r>
                      </w:p>
                    </w:txbxContent>
                  </v:textbox>
                </v:rect>
                <v:shape id="AutoShape 34" o:spid="_x0000_s1082" type="#_x0000_t13" style="position:absolute;left:49951;top:9632;width:4338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l9ocUA&#10;AADbAAAADwAAAGRycy9kb3ducmV2LnhtbESPQWvCQBSE74X+h+UVvNVNxYpGV5EaoUhB1EI9PrKv&#10;2dDs25hdTeyv7xYEj8PMfMPMFp2txIUaXzpW8NJPQBDnTpdcKPg8rJ/HIHxA1lg5JgVX8rCYPz7M&#10;MNWu5R1d9qEQEcI+RQUmhDqV0ueGLPq+q4mj9+0aiyHKppC6wTbCbSUHSTKSFkuOCwZrejOU/+zP&#10;VsHH7+5rs8zO7XGbZafCu2FlVk6p3lO3nIII1IV7+NZ+1wpeJ/D/Jf4A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iX2hxQAAANsAAAAPAAAAAAAAAAAAAAAAAJgCAABkcnMv&#10;ZG93bnJldi54bWxQSwUGAAAAAAQABAD1AAAAigMAAAAA&#10;" adj="15901">
                  <v:textbox inset="1.58089mm,.79044mm,1.58089mm,.79044mm"/>
                </v:shape>
                <v:shape id="Text Box 45" o:spid="_x0000_s1083" type="#_x0000_t202" style="position:absolute;left:48610;top:18777;width:12254;height:19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ZTUcUA&#10;AADbAAAADwAAAGRycy9kb3ducmV2LnhtbESPzWrDMBCE74W8g9hAbo2c0AbjWgkhITg5tOTH9LxY&#10;W9vUWrmWYrtvXxUKPQ4z8w2TbkbTiJ46V1tWsJhHIIgLq2suFeS3w2MMwnlkjY1lUvBNDjbryUOK&#10;ibYDX6i/+lIECLsEFVTet4mUrqjIoJvbljh4H7Yz6IPsSqk7HALcNHIZRStpsOawUGFLu4qKz+vd&#10;KPDcxAM/f9FrvDvsz29ldsrfM6Vm03H7AsLT6P/Df+2jVrB6gt8v4Qf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5lNRxQAAANsAAAAPAAAAAAAAAAAAAAAAAJgCAABkcnMv&#10;ZG93bnJldi54bWxQSwUGAAAAAAQABAD1AAAAigMAAAAA&#10;" stroked="f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 xml:space="preserve">Weng = 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pe.S1.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sym w:font="Symbol" w:char="F044"/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x1 = 2 J</w:t>
                        </w:r>
                      </w:p>
                    </w:txbxContent>
                  </v:textbox>
                </v:shape>
                <v:shape id="Text Box 45" o:spid="_x0000_s1084" type="#_x0000_t202" style="position:absolute;left:46219;top:27390;width:14645;height:1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r2ysQA&#10;AADbAAAADwAAAGRycy9kb3ducmV2LnhtbESPT2vCQBTE7wW/w/IEb3WjEAmpq4gSYg8t9Q89P7Kv&#10;SWj2bcyuSfrtu4WCx2FmfsOst6NpRE+dqy0rWMwjEMSF1TWXCq6X7DkB4TyyxsYyKfghB9vN5GmN&#10;qbYDn6g/+1IECLsUFVTet6mUrqjIoJvbljh4X7Yz6IPsSqk7HALcNHIZRStpsOawUGFL+4qK7/Pd&#10;KPDcJAPHN3pL9tnh473MX6+fuVKz6bh7AeFp9I/wf/uoFaxi+PsSf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q9srEAAAA2wAAAA8AAAAAAAAAAAAAAAAAmAIAAGRycy9k&#10;b3ducmV2LnhtbFBLBQYAAAAABAAEAPUAAACJAwAAAAA=&#10;" stroked="f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>Wemb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 xml:space="preserve"> 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sym w:font="Symbol" w:char="F0BB"/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 xml:space="preserve"> pmoy.S0.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sym w:font="Symbol" w:char="F044"/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x0 = 54 J</w:t>
                        </w:r>
                      </w:p>
                    </w:txbxContent>
                  </v:textbox>
                </v:shape>
                <v:shape id="Text Box 45" o:spid="_x0000_s1085" type="#_x0000_t202" style="position:absolute;left:48610;top:7965;width:12080;height:19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GzqL4A&#10;AADbAAAADwAAAGRycy9kb3ducmV2LnhtbERPTYvCMBC9C/6HMMLeNFVQSjWKKKJ7UFxXPA/N2Bab&#10;SW2irf/eHASPj/c9W7SmFE+qXWFZwXAQgSBOrS44U3D+3/RjEM4jaywtk4IXOVjMu50ZJto2/EfP&#10;k89ECGGXoILc+yqR0qU5GXQDWxEH7mprgz7AOpO6xiaEm1KOomgiDRYcGnKsaJVTejs9jALPZdzw&#10;+E77eLVZHw/Z9vd82Sr102uXUxCeWv8Vf9w7rSAO68OX8APk/A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LRs6i+AAAA2wAAAA8AAAAAAAAAAAAAAAAAmAIAAGRycy9kb3ducmV2&#10;LnhtbFBLBQYAAAAABAAEAPUAAACDAwAAAAA=&#10;" stroked="f">
                  <v:textbox inset="1.58089mm,.79044mm,1.58089mm,.79044mm">
                    <w:txbxContent>
                      <w:p w:rsidR="004B126A" w:rsidRPr="001A1C0E" w:rsidRDefault="004B126A" w:rsidP="004B126A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1A1C0E">
                          <w:rPr>
                            <w:sz w:val="16"/>
                            <w:szCs w:val="16"/>
                          </w:rPr>
                          <w:t xml:space="preserve">Wsel = 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pe.S2.</w:t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sym w:font="Symbol" w:char="F044"/>
                        </w:r>
                        <w:r w:rsidRPr="001A1C0E">
                          <w:rPr>
                            <w:color w:val="FF0000"/>
                            <w:sz w:val="16"/>
                            <w:szCs w:val="16"/>
                          </w:rPr>
                          <w:t>x2 = 0 J</w:t>
                        </w:r>
                      </w:p>
                    </w:txbxContent>
                  </v:textbox>
                </v:shape>
                <v:group id="Groupe 94" o:spid="_x0000_s1086" style="position:absolute;left:45045;top:69;width:6236;height:5974" coordorigin="34356,6707" coordsize="6236,59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Encre 463" o:spid="_x0000_s1087" type="#_x0000_t75" style="position:absolute;left:34316;top:7729;width:2302;height:499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0ZBpy8UA&#10;AADbAAAADwAAAGRycy9kb3ducmV2LnhtbESPT2vCQBTE70K/w/IKvUjdtGLQ1FVKIVAvBWOg12f2&#10;mYRm34bsNn/66buC4HGYmd8w2/1oGtFT52rLCl4WEQjiwuqaSwX5KX1eg3AeWWNjmRRM5GC/e5ht&#10;MdF24CP1mS9FgLBLUEHlfZtI6YqKDLqFbYmDd7GdQR9kV0rd4RDgppGvURRLgzWHhQpb+qio+Ml+&#10;jYL512F5vHzncTlN2eqvZ5fW57VST4/j+xsIT6O/h2/tT61gs4Lrl/AD5O4f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0ZBpy8UAAADbAAAADwAAAAAAAAAAAAAAAACYAgAAZHJzL2Rv&#10;d25yZXYueG1sUEsFBgAAAAAEAAQA8wAAAIoDAAAAAA==&#10;">
                    <v:imagedata r:id="rId102" o:title=""/>
                  </v:shape>
                  <v:shape id="Encre 464" o:spid="_x0000_s1088" type="#_x0000_t75" style="position:absolute;left:35496;top:7954;width:531;height:50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fg+lNcUA&#10;AADbAAAADwAAAGRycy9kb3ducmV2LnhtbESPQWvCQBSE74X+h+UJvZRmo0Kw0U0oQkEoFBpNwNsj&#10;+0yC2bchu9XUX+8WCj0OM/MNs8kn04sLja6zrGAexSCIa6s7bhQc9u8vKxDOI2vsLZOCH3KQZ48P&#10;G0y1vfIXXQrfiABhl6KC1vshldLVLRl0kR2Ig3eyo0Ef5NhIPeI1wE0vF3GcSIMdh4UWB9q2VJ+L&#10;b6Pgo4z5Zj6rxC/xRMfKlMXtuVTqaTa9rUF4mvx/+K+90wpeE/j9En6AzO4A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fg+lNcUAAADbAAAADwAAAAAAAAAAAAAAAACYAgAAZHJzL2Rv&#10;d25yZXYueG1sUEsFBgAAAAAEAAQA8wAAAIoDAAAAAA==&#10;">
                    <v:imagedata r:id="rId103" o:title=""/>
                  </v:shape>
                  <v:shape id="Encre 465" o:spid="_x0000_s1089" type="#_x0000_t75" style="position:absolute;left:37131;top:6656;width:1393;height:2002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">
                    <v:imagedata r:id="rId104" o:title=""/>
                  </v:shape>
                  <v:shape id="Encre 466" o:spid="_x0000_s1090" type="#_x0000_t75" style="position:absolute;left:37203;top:7330;width:3403;height:315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">
                    <v:imagedata r:id="rId106" o:title=""/>
                  </v:shape>
                </v:group>
                <v:group id="Groupe 99" o:spid="_x0000_s1091" style="position:absolute;left:54044;top:10204;width:6236;height:5969" coordsize="6236,59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shape id="Encre 100" o:spid="_x0000_s1092" type="#_x0000_t75" style="position:absolute;left:-39;top:1022;width:2301;height:499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5XcQdsMA&#10;AADcAAAADwAAAGRycy9kb3ducmV2LnhtbESPQU8CMRCF7yb+h2ZMuEkXQaIrhRgTEG6Aep9sx3bj&#10;drppK6z/njmQeJvJe/PeN4vVEDp1opTbyAYm4woUcRNty87A58f6/glULsgWu8hk4I8yrJa3Nwus&#10;bTzzgU7H4pSEcK7RgC+lr7XOjaeAeRx7YtG+YwpYZE1O24RnCQ+dfqiquQ7YsjR47OnNU/Nz/A0G&#10;3qfZzdKeXP+1fpxsntthutt5Y0Z3w+sLqEJD+Tdfr7dW8CvBl2dkAr28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OV3EHbDAAAA3AAAAA8AAAAAAAAAAAAAAAAAmAIAAGRycy9kb3du&#10;cmV2LnhtbFBLBQYAAAAABAAEAPMAAACIAwAAAAA=&#10;">
                    <v:imagedata r:id="rId107" o:title=""/>
                  </v:shape>
                  <v:shape id="Encre 101" o:spid="_x0000_s1093" type="#_x0000_t75" style="position:absolute;left:1140;top:1246;width:531;height:50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BWhey8QA&#10;AADcAAAADwAAAGRycy9kb3ducmV2LnhtbESPQYvCMBCF78L+hzDC3jStCyLVKCLrrl4Eq8geh2a2&#10;KTaT0kSt/94IgrcZ3nvfvJktOluLK7W+cqwgHSYgiAunKy4VHA/rwQSED8gaa8ek4E4eFvOP3gwz&#10;7W68p2seShEh7DNUYEJoMil9YciiH7qGOGr/rrUY4tqWUrd4i3Bby1GSjKXFiuMFgw2tDBXn/GIj&#10;5Wu12V0Od79l8zs5//wdT2n4Vuqz3y2nIAJ14W1+pTc61k9SeD4TJ5DzBw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AFaF7LxAAAANwAAAAPAAAAAAAAAAAAAAAAAJgCAABkcnMvZG93&#10;bnJldi54bWxQSwUGAAAAAAQABADzAAAAiQMAAAAA&#10;">
                    <v:imagedata r:id="rId108" o:title=""/>
                  </v:shape>
                  <v:shape id="Encre 102" o:spid="_x0000_s1094" type="#_x0000_t75" style="position:absolute;left:2774;top:-50;width:1393;height:2001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JzDs+8IA&#10;AADcAAAADwAAAGRycy9kb3ducmV2LnhtbERPS4vCMBC+C/sfwizsRWyqh1WqqSyLonsRXxdvYzO2&#10;pc2kNFHrv98Igrf5+J4zm3emFjdqXWlZwTCKQRBnVpecKzgeloMJCOeRNdaWScGDHMzTj94ME23v&#10;vKPb3ucihLBLUEHhfZNI6bKCDLrINsSBu9jWoA+wzaVu8R7CTS1HcfwtDZYcGgps6LegrNpfjQL/&#10;t6lOj/VquKCTk9V5eR0ft32lvj67nykIT51/i1/utQ7z4xE8nwkXyPQf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JzDs+8IAAADcAAAADwAAAAAAAAAAAAAAAACYAgAAZHJzL2Rvd25y&#10;ZXYueG1sUEsFBgAAAAAEAAQA8wAAAIcDAAAAAA==&#10;">
                    <v:imagedata r:id="rId104" o:title=""/>
                  </v:shape>
                  <v:shape id="Encre 106" o:spid="_x0000_s1095" type="#_x0000_t75" style="position:absolute;left:2847;top:623;width:3403;height:3156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dnbNJsQA&#10;AADcAAAADwAAAGRycy9kb3ducmV2LnhtbERPTUvDQBC9C/0PywhexG4qpTSx21ICBUFEGqteh+yY&#10;BDOzIbumaX99Vyh4m8f7nNVm5FYN1PvGiYHZNAFFUjrbSGXg8L57WILyAcVi64QMnMjDZj25WWFm&#10;3VH2NBShUjFEfIYG6hC6TGtf1sTop64jidy36xlDhH2lbY/HGM6tfkyShWZsJDbU2FFeU/lT/LKB&#10;1y59+eD7PH3jYf41L5BP5/zTmLvbcfsEKtAY/sVX97ON85MF/D0TL9DrCw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B2ds0mxAAAANwAAAAPAAAAAAAAAAAAAAAAAJgCAABkcnMvZG93&#10;bnJldi54bWxQSwUGAAAAAAQABADzAAAAiQMAAAAA&#10;">
                    <v:imagedata r:id="rId109" o:title=""/>
                  </v:shape>
                </v:group>
                <v:group id="Groupe 117" o:spid="_x0000_s1096" style="position:absolute;left:53539;top:21907;width:6235;height:5969" coordsize="6236,59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<v:shape id="Encre 119" o:spid="_x0000_s1097" type="#_x0000_t75" style="position:absolute;left:-39;top:1022;width:2301;height:499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">
                    <v:imagedata r:id="rId110" o:title=""/>
                  </v:shape>
                  <v:shape id="Encre 120" o:spid="_x0000_s1098" type="#_x0000_t75" style="position:absolute;left:1140;top:1246;width:531;height:50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IZGnMMQA&#10;AADcAAAADwAAAGRycy9kb3ducmV2LnhtbESPT2sCQQzF7wW/w5CCtzqrgsjWUYr49yJUpfQYdtKd&#10;xZ3MsjPq+u3NQejthbz88t5s0fla3aiNVWADw0EGirgItuLSwPm0/piCignZYh2YDDwowmLee5th&#10;bsOdv+l2TKUSCMccDbiUmlzrWDjyGAehIZbdX2g9JhnbUtsW7wL3tR5l2UR7rFg+OGxo6ai4HK9e&#10;KOPl7nA9PeKe3XZ62fyef4ZpZUz/vfv6BJWoS//m1/XOSvyRxJcyokDPnw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AhkacwxAAAANwAAAAPAAAAAAAAAAAAAAAAAJgCAABkcnMvZG93&#10;bnJldi54bWxQSwUGAAAAAAQABADzAAAAiQMAAAAA&#10;">
                    <v:imagedata r:id="rId108" o:title=""/>
                  </v:shape>
                  <v:shape id="Encre 122" o:spid="_x0000_s1099" type="#_x0000_t75" style="position:absolute;left:2774;top:-50;width:1393;height:2001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bIWwm8QA&#10;AADcAAAADwAAAGRycy9kb3ducmV2LnhtbERPS2vCQBC+F/wPywi9FN2YQyvRTRCp1F5KfVy8jdkx&#10;CcnOhuwmxn/fLRR6m4/vOetsNI0YqHOVZQWLeQSCOLe64kLB+bSbLUE4j6yxsUwKHuQgSydPa0y0&#10;vfOBhqMvRAhhl6CC0vs2kdLlJRl0c9sSB+5mO4M+wK6QusN7CDeNjKPoVRqsODSU2NK2pLw+9kaB&#10;//yqL4/9x+KdLk7W113/dv5+Uep5Om5WIDyN/l/8597rMD+O4feZcIFMfwA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BshbCbxAAAANwAAAAPAAAAAAAAAAAAAAAAAJgCAABkcnMvZG93&#10;bnJldi54bWxQSwUGAAAAAAQABADzAAAAiQMAAAAA&#10;">
                    <v:imagedata r:id="rId104" o:title=""/>
                  </v:shape>
                  <v:shape id="Encre 123" o:spid="_x0000_s1100" type="#_x0000_t75" style="position:absolute;left:2847;top:623;width:3403;height:3156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qNVDV8MA&#10;AADcAAAADwAAAGRycy9kb3ducmV2LnhtbERPTWvCQBC9C/0PyxS8mY2piETXIIVC6SHSKEJv0+yY&#10;pM3Ohuw2xv76bkHwNo/3OZtsNK0YqHeNZQXzKAZBXFrdcKXgeHiZrUA4j6yxtUwKruQg2z5MNphq&#10;e+F3GgpfiRDCLkUFtfddKqUrazLoItsRB+5se4M+wL6SusdLCDetTOJ4KQ02HBpq7Oi5pvK7+DEK&#10;TrLYfyyp+FwMeS5/3wbrv3Kr1PRx3K1BeBr9XXxzv+owP3mC/2fCBXL7Bw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KjVQ1fDAAAA3AAAAA8AAAAAAAAAAAAAAAAAmAIAAGRycy9kb3du&#10;cmV2LnhtbFBLBQYAAAAABAAEAPMAAACIAwAAAAA=&#10;">
                    <v:imagedata r:id="rId111" o:title=""/>
                  </v:shape>
                </v:group>
                <v:shape id="Encre 124" o:spid="_x0000_s1101" type="#_x0000_t75" style="position:absolute;left:36050;top:10704;width:2189;height:373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So4gs8QA&#10;AADcAAAADwAAAGRycy9kb3ducmV2LnhtbERPS2vCQBC+F/wPyxS86cbUSomuIi0FlYr46MHbkJ0m&#10;wd3ZkF1N/PfdgtDbfHzPmS06a8SNGl85VjAaJiCIc6crLhScjp+DNxA+IGs0jknBnTws5r2nGWba&#10;tbyn2yEUIoawz1BBGUKdSenzkiz6oauJI/fjGoshwqaQusE2hlsj0ySZSIsVx4YSa3ovKb8crlbB&#10;8b7bbk6j5er766Vr1+nanD9ejVL95245BRGoC//ih3ul4/x0DH/PxAvk/Bc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BKjiCzxAAAANwAAAAPAAAAAAAAAAAAAAAAAJgCAABkcnMvZG93&#10;bnJldi54bWxQSwUGAAAAAAQABADzAAAAiQMAAAAA&#10;">
                  <v:imagedata r:id="rId112" o:title=""/>
                </v:shape>
                <v:shape id="Encre 125" o:spid="_x0000_s1102" type="#_x0000_t75" style="position:absolute;left:37551;top:10870;width:130;height:14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">
                  <v:imagedata r:id="rId113" o:title=""/>
                </v:shape>
                <v:shape id="Encre 126" o:spid="_x0000_s1103" type="#_x0000_t75" style="position:absolute;left:37900;top:10880;width:717;height:1545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">
                  <v:imagedata r:id="rId114" o:title=""/>
                </v:shape>
                <v:shape id="Encre 127" o:spid="_x0000_s1104" type="#_x0000_t75" style="position:absolute;left:38653;top:11075;width:1029;height:97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uerMf8IA&#10;AADcAAAADwAAAGRycy9kb3ducmV2LnhtbERPTYvCMBC9C/6HMIIX0XR7cKVrlEVc8CCKVZC9Dc3Y&#10;lG0mpYla/70RhL3N433OfNnZWtyo9ZVjBR+TBARx4XTFpYLT8Wc8A+EDssbaMSl4kIflot+bY6bd&#10;nQ90y0MpYgj7DBWYEJpMSl8YsugnriGO3MW1FkOEbSl1i/cYbmuZJslUWqw4NhhsaGWo+MuvVsHl&#10;sMffblQe1/qU5tdkv92Z81ap4aD7/gIRqAv/4rd7o+P89BNez8QL5OIJ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uerMf8IAAADcAAAADwAAAAAAAAAAAAAAAACYAgAAZHJzL2Rvd25y&#10;ZXYueG1sUEsFBgAAAAAEAAQA8wAAAIcDAAAAAA==&#10;">
                  <v:imagedata r:id="rId115" o:title=""/>
                </v:shape>
                <w10:anchorlock/>
              </v:group>
            </w:pict>
          </mc:Fallback>
        </mc:AlternateContent>
      </w:r>
    </w:p>
    <w:p w:rsidR="009E3833" w:rsidRDefault="009E3833" w:rsidP="009E3833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  <w:r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  <w:br w:type="page"/>
      </w:r>
    </w:p>
    <w:p w:rsidR="00D32946" w:rsidRDefault="00EE3235" w:rsidP="00EE3235">
      <w:pPr>
        <w:pStyle w:val="Titre"/>
      </w:pPr>
      <w:r>
        <w:lastRenderedPageBreak/>
        <w:t>DR</w:t>
      </w:r>
      <w:r w:rsidR="00A93EFB">
        <w:t>3</w:t>
      </w:r>
      <w:r>
        <w:t> : Séquence de changement de rapport</w:t>
      </w:r>
    </w:p>
    <w:tbl>
      <w:tblPr>
        <w:tblStyle w:val="Grilledutableau"/>
        <w:tblW w:w="10740" w:type="dxa"/>
        <w:tblLayout w:type="fixed"/>
        <w:tblLook w:val="04A0" w:firstRow="1" w:lastRow="0" w:firstColumn="1" w:lastColumn="0" w:noHBand="0" w:noVBand="1"/>
      </w:tblPr>
      <w:tblGrid>
        <w:gridCol w:w="5370"/>
        <w:gridCol w:w="975"/>
        <w:gridCol w:w="4395"/>
      </w:tblGrid>
      <w:tr w:rsidR="00D32946" w:rsidTr="002808EC">
        <w:trPr>
          <w:trHeight w:val="315"/>
        </w:trPr>
        <w:tc>
          <w:tcPr>
            <w:tcW w:w="634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D32946" w:rsidRPr="005C7A2D" w:rsidRDefault="00D32946" w:rsidP="002808EC">
            <w:pPr>
              <w:pStyle w:val="Questions"/>
              <w:numPr>
                <w:ilvl w:val="0"/>
                <w:numId w:val="0"/>
              </w:numPr>
              <w:rPr>
                <w:b/>
                <w:noProof/>
              </w:rPr>
            </w:pPr>
            <w:r w:rsidRPr="005C7A2D">
              <w:rPr>
                <w:b/>
                <w:sz w:val="24"/>
              </w:rPr>
              <w:t> Chronogrammes des changements de rapport N-1-2-3-4</w:t>
            </w:r>
          </w:p>
        </w:tc>
        <w:tc>
          <w:tcPr>
            <w:tcW w:w="4395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ind w:left="34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F3B253E" wp14:editId="3B107BE3">
                  <wp:extent cx="2546536" cy="4602480"/>
                  <wp:effectExtent l="0" t="0" r="6350" b="7620"/>
                  <wp:docPr id="4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49034"/>
                          <a:stretch/>
                        </pic:blipFill>
                        <pic:spPr bwMode="auto">
                          <a:xfrm>
                            <a:off x="0" y="0"/>
                            <a:ext cx="2548493" cy="4606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2946" w:rsidTr="002808EC">
        <w:trPr>
          <w:trHeight w:val="3453"/>
        </w:trPr>
        <w:tc>
          <w:tcPr>
            <w:tcW w:w="63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D32946" w:rsidRPr="00701A65" w:rsidRDefault="00D32946" w:rsidP="002808EC">
            <w:pPr>
              <w:jc w:val="both"/>
              <w:rPr>
                <w:color w:val="FF0000"/>
              </w:rPr>
            </w:pPr>
            <w:r w:rsidRPr="00701A65">
              <w:rPr>
                <w:color w:val="FF0000"/>
              </w:rPr>
              <w:t>Les électrovannes de sélection ne sont activées (tout ou rien) qu’au changement de couloir. Les électrovannes EV1 et EV2 sont activées (signal de tension haché) à chaque changement de rapport. Elles pilotent le vérin d’engagement. Activées simultanément elles permettent de passer au neutre</w:t>
            </w:r>
          </w:p>
        </w:tc>
        <w:tc>
          <w:tcPr>
            <w:tcW w:w="439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jc w:val="center"/>
            </w:pPr>
          </w:p>
        </w:tc>
      </w:tr>
      <w:tr w:rsidR="00D32946" w:rsidTr="002808EC">
        <w:trPr>
          <w:trHeight w:val="272"/>
        </w:trPr>
        <w:tc>
          <w:tcPr>
            <w:tcW w:w="634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32946" w:rsidRPr="00701A65" w:rsidRDefault="00D32946" w:rsidP="002808EC">
            <w:pPr>
              <w:pStyle w:val="Questions"/>
              <w:numPr>
                <w:ilvl w:val="0"/>
                <w:numId w:val="0"/>
              </w:numPr>
              <w:rPr>
                <w:b/>
                <w:color w:val="FF0000"/>
                <w:sz w:val="24"/>
              </w:rPr>
            </w:pPr>
            <w:r w:rsidRPr="00701A65">
              <w:rPr>
                <w:b/>
                <w:color w:val="FF0000"/>
                <w:sz w:val="24"/>
              </w:rPr>
              <w:t> Changement de rapport 2 – 3</w:t>
            </w:r>
          </w:p>
        </w:tc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jc w:val="center"/>
              <w:rPr>
                <w:noProof/>
              </w:rPr>
            </w:pPr>
          </w:p>
        </w:tc>
      </w:tr>
      <w:tr w:rsidR="00D32946" w:rsidTr="002808EC">
        <w:trPr>
          <w:trHeight w:val="3120"/>
        </w:trPr>
        <w:tc>
          <w:tcPr>
            <w:tcW w:w="634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32946" w:rsidRPr="00701A65" w:rsidRDefault="00D32946" w:rsidP="002808EC">
            <w:pPr>
              <w:rPr>
                <w:b/>
                <w:color w:val="FF0000"/>
              </w:rPr>
            </w:pPr>
            <w:r w:rsidRPr="00701A65">
              <w:rPr>
                <w:color w:val="FF0000"/>
              </w:rPr>
              <w:t>L’activation simultanée des 2 électrovannes d’engagement permet le retour à au neutre (fourchette sélectionnée en position centrale). L’activation simultanée des électrovannes, de sélection permet de sélectionner la fourchette 3-4. La désactivation de l’électrovanne EV2 permet l’engagement du rapport 3.</w:t>
            </w:r>
          </w:p>
        </w:tc>
        <w:tc>
          <w:tcPr>
            <w:tcW w:w="439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32946" w:rsidRDefault="00D32946" w:rsidP="002808EC">
            <w:pPr>
              <w:jc w:val="center"/>
              <w:rPr>
                <w:noProof/>
              </w:rPr>
            </w:pPr>
          </w:p>
        </w:tc>
      </w:tr>
      <w:tr w:rsidR="00D32946" w:rsidTr="002808EC">
        <w:trPr>
          <w:trHeight w:val="2127"/>
        </w:trPr>
        <w:tc>
          <w:tcPr>
            <w:tcW w:w="53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spacing w:after="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26D8E6F" wp14:editId="3FFDD911">
                  <wp:extent cx="3268980" cy="3268980"/>
                  <wp:effectExtent l="0" t="0" r="7620" b="7620"/>
                  <wp:docPr id="452" name="Image 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election2.PNG"/>
                          <pic:cNvPicPr/>
                        </pic:nvPicPr>
                        <pic:blipFill rotWithShape="1"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64"/>
                          <a:stretch/>
                        </pic:blipFill>
                        <pic:spPr bwMode="auto">
                          <a:xfrm>
                            <a:off x="0" y="0"/>
                            <a:ext cx="3272790" cy="3272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946" w:rsidRDefault="00D32946" w:rsidP="002808EC">
            <w:pPr>
              <w:spacing w:after="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87D497B" wp14:editId="4978B82B">
                  <wp:extent cx="3139099" cy="3278469"/>
                  <wp:effectExtent l="0" t="0" r="444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election3.PNG"/>
                          <pic:cNvPicPr/>
                        </pic:nvPicPr>
                        <pic:blipFill rotWithShape="1"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8" t="1811" r="-418" b="799"/>
                          <a:stretch/>
                        </pic:blipFill>
                        <pic:spPr bwMode="auto">
                          <a:xfrm>
                            <a:off x="0" y="0"/>
                            <a:ext cx="3143085" cy="3282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D598C" w:rsidRDefault="001D598C">
      <w:pPr>
        <w:spacing w:after="0" w:line="240" w:lineRule="auto"/>
        <w:rPr>
          <w:rFonts w:ascii="Arial" w:hAnsi="Arial"/>
          <w:b/>
          <w:bCs/>
          <w:kern w:val="28"/>
          <w:sz w:val="40"/>
          <w:szCs w:val="40"/>
        </w:rPr>
      </w:pPr>
      <w:r>
        <w:br w:type="page"/>
      </w:r>
    </w:p>
    <w:p w:rsidR="009E3833" w:rsidRDefault="009E3833" w:rsidP="009E3833">
      <w:pPr>
        <w:pStyle w:val="Titre"/>
      </w:pPr>
      <w:r>
        <w:t>DR</w:t>
      </w:r>
      <w:r w:rsidR="00A93EFB">
        <w:t>4</w:t>
      </w:r>
      <w:r>
        <w:t xml:space="preserve"> : Détermination de </w:t>
      </w:r>
      <w:r w:rsidR="005F475C">
        <w:t>l’effort</w:t>
      </w:r>
      <w:r>
        <w:t xml:space="preserve"> d’engagement</w:t>
      </w:r>
    </w:p>
    <w:p w:rsidR="00077961" w:rsidRPr="00077961" w:rsidRDefault="00077961" w:rsidP="00077961"/>
    <w:tbl>
      <w:tblPr>
        <w:tblStyle w:val="Grilledutableau"/>
        <w:tblW w:w="10682" w:type="dxa"/>
        <w:jc w:val="center"/>
        <w:tblLayout w:type="fixed"/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9E3833" w:rsidTr="009E3833">
        <w:trPr>
          <w:trHeight w:val="1344"/>
          <w:jc w:val="center"/>
        </w:trPr>
        <w:tc>
          <w:tcPr>
            <w:tcW w:w="3560" w:type="dxa"/>
            <w:vAlign w:val="center"/>
          </w:tcPr>
          <w:p w:rsidR="009E3833" w:rsidRPr="00B94B90" w:rsidRDefault="009E3833" w:rsidP="002808EC">
            <w:r>
              <w:rPr>
                <w:noProof/>
                <w:lang w:eastAsia="fr-FR"/>
              </w:rPr>
              <w:drawing>
                <wp:inline distT="0" distB="0" distL="0" distR="0" wp14:anchorId="52210593" wp14:editId="57DFBC95">
                  <wp:extent cx="2103120" cy="2179320"/>
                  <wp:effectExtent l="0" t="0" r="0" b="0"/>
                  <wp:docPr id="451" name="Image 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17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9E3833" w:rsidRPr="00B94B90" w:rsidRDefault="009E3833" w:rsidP="002808EC">
            <w:r>
              <w:rPr>
                <w:noProof/>
                <w:lang w:eastAsia="fr-FR"/>
              </w:rPr>
              <w:drawing>
                <wp:inline distT="0" distB="0" distL="0" distR="0" wp14:anchorId="3D527459" wp14:editId="1F465A78">
                  <wp:extent cx="2124075" cy="2205355"/>
                  <wp:effectExtent l="0" t="0" r="9525" b="444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érin-engagement2bis.png"/>
                          <pic:cNvPicPr/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220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9E3833" w:rsidRPr="00B94B90" w:rsidRDefault="009E3833" w:rsidP="002808EC">
            <w:r>
              <w:rPr>
                <w:noProof/>
                <w:lang w:eastAsia="fr-FR"/>
              </w:rPr>
              <w:drawing>
                <wp:inline distT="0" distB="0" distL="0" distR="0" wp14:anchorId="690962CA" wp14:editId="281FDE3D">
                  <wp:extent cx="2072640" cy="2179320"/>
                  <wp:effectExtent l="0" t="0" r="3810" b="0"/>
                  <wp:docPr id="121" name="Imag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640" cy="217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3833" w:rsidRPr="00A96B8E" w:rsidTr="009E3833">
        <w:trPr>
          <w:trHeight w:val="2344"/>
          <w:jc w:val="center"/>
        </w:trPr>
        <w:tc>
          <w:tcPr>
            <w:tcW w:w="10682" w:type="dxa"/>
            <w:gridSpan w:val="3"/>
            <w:vAlign w:val="center"/>
          </w:tcPr>
          <w:p w:rsidR="009E3833" w:rsidRPr="00A96B8E" w:rsidRDefault="009E3833" w:rsidP="002808EC">
            <w:pPr>
              <w:spacing w:after="0"/>
              <w:rPr>
                <w:b/>
                <w:sz w:val="28"/>
              </w:rPr>
            </w:pPr>
            <w:r w:rsidRPr="00A96B8E">
              <w:rPr>
                <w:b/>
                <w:sz w:val="28"/>
              </w:rPr>
              <w:t>Description du fonctionnement du vérin d’engagement :</w:t>
            </w:r>
          </w:p>
          <w:p w:rsidR="009E3833" w:rsidRPr="004B126A" w:rsidRDefault="009E3833" w:rsidP="002808EC">
            <w:pPr>
              <w:shd w:val="clear" w:color="auto" w:fill="FFFFFF" w:themeFill="background1"/>
              <w:spacing w:line="240" w:lineRule="auto"/>
              <w:rPr>
                <w:color w:val="FF0000"/>
              </w:rPr>
            </w:pPr>
            <w:r w:rsidRPr="004B126A">
              <w:rPr>
                <w:color w:val="FF0000"/>
              </w:rPr>
              <w:t>L’activation des deux électrovannes d’engagement permet de centrer le vérin d’engagement en position centrale (Neutre) permettant le cas échéant la sélection d’une nouvelle fourchette.</w:t>
            </w:r>
          </w:p>
          <w:p w:rsidR="009E3833" w:rsidRPr="004B126A" w:rsidRDefault="009E3833" w:rsidP="002808EC">
            <w:pPr>
              <w:shd w:val="clear" w:color="auto" w:fill="FFFFFF" w:themeFill="background1"/>
              <w:spacing w:line="240" w:lineRule="auto"/>
              <w:rPr>
                <w:color w:val="FF0000"/>
              </w:rPr>
            </w:pPr>
            <w:r w:rsidRPr="004B126A">
              <w:rPr>
                <w:color w:val="FF0000"/>
              </w:rPr>
              <w:t>Les 3 phases de l’engagement d’un rapport :</w:t>
            </w:r>
          </w:p>
          <w:p w:rsidR="009E3833" w:rsidRPr="004B126A" w:rsidRDefault="009E3833" w:rsidP="002808EC">
            <w:pPr>
              <w:pStyle w:val="Paragraphedeliste"/>
              <w:numPr>
                <w:ilvl w:val="0"/>
                <w:numId w:val="18"/>
              </w:numPr>
              <w:shd w:val="clear" w:color="auto" w:fill="FFFFFF" w:themeFill="background1"/>
              <w:spacing w:line="240" w:lineRule="auto"/>
              <w:jc w:val="both"/>
              <w:rPr>
                <w:color w:val="FF0000"/>
              </w:rPr>
            </w:pPr>
            <w:r w:rsidRPr="004B126A">
              <w:rPr>
                <w:color w:val="FF0000"/>
              </w:rPr>
              <w:t>Désactivation d’EV2 : le baladeur pousse l’anneau de synchronisation au contact du pignon.</w:t>
            </w:r>
          </w:p>
          <w:p w:rsidR="009E3833" w:rsidRPr="004B126A" w:rsidRDefault="009E3833" w:rsidP="002808EC">
            <w:pPr>
              <w:pStyle w:val="Paragraphedeliste"/>
              <w:numPr>
                <w:ilvl w:val="0"/>
                <w:numId w:val="18"/>
              </w:numPr>
              <w:shd w:val="clear" w:color="auto" w:fill="FFFFFF" w:themeFill="background1"/>
              <w:spacing w:line="240" w:lineRule="auto"/>
              <w:jc w:val="both"/>
              <w:rPr>
                <w:color w:val="FF0000"/>
              </w:rPr>
            </w:pPr>
            <w:r w:rsidRPr="004B126A">
              <w:rPr>
                <w:color w:val="FF0000"/>
              </w:rPr>
              <w:t>Synchronisation : le baladeur presse l’anneau de synchronisation (l’effort est modulé pour maitriser le temps de synchronisation).</w:t>
            </w:r>
          </w:p>
          <w:p w:rsidR="009E3833" w:rsidRPr="00A96B8E" w:rsidRDefault="009E3833" w:rsidP="002808EC">
            <w:pPr>
              <w:pStyle w:val="Paragraphedeliste"/>
              <w:numPr>
                <w:ilvl w:val="0"/>
                <w:numId w:val="18"/>
              </w:numPr>
              <w:shd w:val="clear" w:color="auto" w:fill="FFFFFF" w:themeFill="background1"/>
              <w:spacing w:line="240" w:lineRule="auto"/>
              <w:jc w:val="both"/>
              <w:rPr>
                <w:color w:val="FFFFFF" w:themeColor="background1"/>
              </w:rPr>
            </w:pPr>
            <w:r w:rsidRPr="004B126A">
              <w:rPr>
                <w:color w:val="FF0000"/>
              </w:rPr>
              <w:t xml:space="preserve">Crabotage : Le baladeur s’engage dans les créneaux </w:t>
            </w:r>
            <w:r w:rsidRPr="00A96B8E">
              <w:rPr>
                <w:color w:val="FFFFFF" w:themeColor="background1"/>
              </w:rPr>
              <w:t>du pignon lorsque les vitesses sont synchronisées.</w:t>
            </w:r>
          </w:p>
        </w:tc>
      </w:tr>
      <w:tr w:rsidR="00077961" w:rsidTr="00C562A8">
        <w:tblPrEx>
          <w:tblCellMar>
            <w:left w:w="70" w:type="dxa"/>
            <w:right w:w="70" w:type="dxa"/>
          </w:tblCellMar>
        </w:tblPrEx>
        <w:trPr>
          <w:trHeight w:val="1975"/>
          <w:jc w:val="center"/>
        </w:trPr>
        <w:tc>
          <w:tcPr>
            <w:tcW w:w="10682" w:type="dxa"/>
            <w:gridSpan w:val="3"/>
          </w:tcPr>
          <w:p w:rsidR="00077961" w:rsidRDefault="00077961" w:rsidP="002808EC">
            <w:pPr>
              <w:spacing w:after="0"/>
              <w:rPr>
                <w:b/>
                <w:sz w:val="28"/>
              </w:rPr>
            </w:pPr>
            <w:r w:rsidRPr="00077961">
              <w:rPr>
                <w:noProof/>
                <w:lang w:eastAsia="fr-FR"/>
              </w:rPr>
              <w:drawing>
                <wp:anchor distT="0" distB="0" distL="114300" distR="114300" simplePos="0" relativeHeight="251658240" behindDoc="0" locked="0" layoutInCell="1" allowOverlap="1" wp14:anchorId="29E4FC1D" wp14:editId="50A8BDED">
                  <wp:simplePos x="0" y="0"/>
                  <wp:positionH relativeFrom="column">
                    <wp:posOffset>4114165</wp:posOffset>
                  </wp:positionH>
                  <wp:positionV relativeFrom="paragraph">
                    <wp:posOffset>310515</wp:posOffset>
                  </wp:positionV>
                  <wp:extent cx="2438400" cy="1005840"/>
                  <wp:effectExtent l="0" t="0" r="0" b="3810"/>
                  <wp:wrapSquare wrapText="bothSides"/>
                  <wp:docPr id="529" name="Image 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2.BMP"/>
                          <pic:cNvPicPr/>
                        </pic:nvPicPr>
                        <pic:blipFill rotWithShape="1"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000"/>
                          <a:stretch/>
                        </pic:blipFill>
                        <pic:spPr bwMode="auto">
                          <a:xfrm>
                            <a:off x="0" y="0"/>
                            <a:ext cx="2438400" cy="1005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9220E">
              <w:rPr>
                <w:b/>
                <w:sz w:val="28"/>
              </w:rPr>
              <w:t>Pression dans le vérin au moment de l’engagement du rapport 1 :</w:t>
            </w:r>
          </w:p>
          <w:p w:rsidR="00077961" w:rsidRDefault="00077961" w:rsidP="004B126A">
            <w:pPr>
              <w:spacing w:after="0"/>
              <w:rPr>
                <w:color w:val="FF0000"/>
                <w:sz w:val="28"/>
              </w:rPr>
            </w:pPr>
            <w:r w:rsidRPr="00077961">
              <w:rPr>
                <w:noProof/>
                <w:lang w:eastAsia="fr-FR"/>
              </w:rPr>
              <w:t>D’après l courbe d’étalonnage :</w:t>
            </w:r>
            <w:r>
              <w:rPr>
                <w:color w:val="FF0000"/>
                <w:sz w:val="28"/>
              </w:rPr>
              <w:t xml:space="preserve"> k = </w:t>
            </w:r>
            <w:r w:rsidRPr="008E70C8">
              <w:rPr>
                <w:color w:val="FF0000"/>
                <w:sz w:val="28"/>
              </w:rPr>
              <w:sym w:font="Symbol" w:char="F044"/>
            </w:r>
            <w:r w:rsidRPr="008E70C8">
              <w:rPr>
                <w:color w:val="FF0000"/>
                <w:sz w:val="28"/>
              </w:rPr>
              <w:t>p/</w:t>
            </w:r>
            <w:r w:rsidRPr="008E70C8">
              <w:rPr>
                <w:color w:val="FF0000"/>
                <w:sz w:val="28"/>
              </w:rPr>
              <w:sym w:font="Symbol" w:char="F044"/>
            </w:r>
            <w:r w:rsidRPr="008E70C8">
              <w:rPr>
                <w:color w:val="FF0000"/>
                <w:sz w:val="28"/>
              </w:rPr>
              <w:t xml:space="preserve">U </w:t>
            </w:r>
            <w:r w:rsidRPr="008E70C8">
              <w:rPr>
                <w:color w:val="FF0000"/>
                <w:sz w:val="28"/>
              </w:rPr>
              <w:sym w:font="Symbol" w:char="F0BB"/>
            </w:r>
            <w:r w:rsidRPr="008E70C8">
              <w:rPr>
                <w:color w:val="FF0000"/>
                <w:sz w:val="28"/>
              </w:rPr>
              <w:t xml:space="preserve"> 20 bar/V</w:t>
            </w:r>
          </w:p>
          <w:p w:rsidR="00077961" w:rsidRDefault="00077961" w:rsidP="00077961">
            <w:r>
              <w:rPr>
                <w:noProof/>
                <w:lang w:eastAsia="fr-FR"/>
              </w:rPr>
              <w:t xml:space="preserve">D’après l’enregistrement ci-contre, la pression dans le vérin d’engagement (passage N-1) lorsque celui-ci arrive en fin de course est stable : </w:t>
            </w:r>
            <w:r>
              <w:rPr>
                <w:color w:val="FF0000"/>
                <w:sz w:val="28"/>
              </w:rPr>
              <w:t>p</w:t>
            </w:r>
            <w:r w:rsidRPr="008E70C8">
              <w:rPr>
                <w:color w:val="FF0000"/>
                <w:sz w:val="28"/>
              </w:rPr>
              <w:t xml:space="preserve"> = k.</w:t>
            </w:r>
            <w:r w:rsidRPr="008E70C8">
              <w:rPr>
                <w:color w:val="FF0000"/>
                <w:sz w:val="28"/>
              </w:rPr>
              <w:sym w:font="Symbol" w:char="F044"/>
            </w:r>
            <w:r w:rsidRPr="008E70C8">
              <w:rPr>
                <w:color w:val="FF0000"/>
                <w:sz w:val="28"/>
              </w:rPr>
              <w:t>U</w:t>
            </w:r>
            <w:r>
              <w:rPr>
                <w:color w:val="FF0000"/>
                <w:sz w:val="28"/>
              </w:rPr>
              <w:t xml:space="preserve"> </w:t>
            </w:r>
            <w:r>
              <w:rPr>
                <w:color w:val="FF0000"/>
                <w:sz w:val="28"/>
              </w:rPr>
              <w:sym w:font="Symbol" w:char="F0BB"/>
            </w:r>
            <w:r>
              <w:rPr>
                <w:color w:val="FF0000"/>
                <w:sz w:val="28"/>
              </w:rPr>
              <w:t xml:space="preserve"> 7,4 bar</w:t>
            </w:r>
          </w:p>
          <w:p w:rsidR="00077961" w:rsidRPr="0019220E" w:rsidRDefault="00077961" w:rsidP="00077961">
            <w:pPr>
              <w:spacing w:after="0"/>
              <w:rPr>
                <w:color w:val="FFFFFF" w:themeColor="background1"/>
              </w:rPr>
            </w:pPr>
            <w:r>
              <w:t>(correspond à la phase d’interdiction de la synchronisation)</w:t>
            </w:r>
          </w:p>
        </w:tc>
      </w:tr>
      <w:tr w:rsidR="009E3833" w:rsidTr="009E3833">
        <w:tblPrEx>
          <w:tblCellMar>
            <w:left w:w="70" w:type="dxa"/>
            <w:right w:w="70" w:type="dxa"/>
          </w:tblCellMar>
        </w:tblPrEx>
        <w:trPr>
          <w:trHeight w:val="1975"/>
          <w:jc w:val="center"/>
        </w:trPr>
        <w:tc>
          <w:tcPr>
            <w:tcW w:w="10682" w:type="dxa"/>
            <w:gridSpan w:val="3"/>
          </w:tcPr>
          <w:p w:rsidR="009E3833" w:rsidRPr="00A96B8E" w:rsidRDefault="009E3833" w:rsidP="002808EC">
            <w:pPr>
              <w:spacing w:after="0"/>
              <w:rPr>
                <w:b/>
                <w:sz w:val="28"/>
              </w:rPr>
            </w:pPr>
            <w:r w:rsidRPr="00A96B8E">
              <w:rPr>
                <w:b/>
                <w:sz w:val="28"/>
              </w:rPr>
              <w:t xml:space="preserve">Equilibre du </w:t>
            </w:r>
            <w:r>
              <w:rPr>
                <w:b/>
                <w:sz w:val="28"/>
              </w:rPr>
              <w:t>levier d’engagement :</w:t>
            </w:r>
          </w:p>
          <w:p w:rsidR="004B126A" w:rsidRPr="00785F42" w:rsidRDefault="004B126A" w:rsidP="004B126A">
            <w:pPr>
              <w:rPr>
                <w:i/>
                <w:noProof/>
                <w:color w:val="FF0000"/>
                <w:sz w:val="24"/>
              </w:rPr>
            </w:pPr>
            <w:r w:rsidRPr="00785F42">
              <w:rPr>
                <w:noProof/>
                <w:color w:val="FF0000"/>
                <w:sz w:val="24"/>
              </w:rPr>
              <w:t xml:space="preserve">La tige du vérin est en équilibre sous l’action de la pression </w:t>
            </w:r>
            <w:r w:rsidRPr="00785F42">
              <w:rPr>
                <w:i/>
                <w:noProof/>
                <w:color w:val="FF0000"/>
                <w:sz w:val="24"/>
              </w:rPr>
              <w:t>p</w:t>
            </w:r>
            <w:r w:rsidRPr="00785F42">
              <w:rPr>
                <w:noProof/>
                <w:color w:val="FF0000"/>
                <w:sz w:val="24"/>
              </w:rPr>
              <w:t xml:space="preserve"> dans la chambre de gauche alimentée par l’électrovanne EV1 et du doigt d’engagement </w:t>
            </w:r>
            <w:r w:rsidRPr="00785F42">
              <w:rPr>
                <w:noProof/>
                <w:color w:val="FF0000"/>
                <w:sz w:val="24"/>
              </w:rPr>
              <w:fldChar w:fldCharType="begin"/>
            </w:r>
            <w:r w:rsidRPr="00785F42">
              <w:rPr>
                <w:noProof/>
                <w:color w:val="FF0000"/>
                <w:sz w:val="24"/>
              </w:rPr>
              <w:instrText xml:space="preserve"> eq \o(\s\up8(\d\fo2()</w:instrText>
            </w:r>
            <w:r w:rsidRPr="00785F42">
              <w:rPr>
                <w:noProof/>
                <w:color w:val="FF0000"/>
                <w:sz w:val="24"/>
              </w:rPr>
              <w:fldChar w:fldCharType="begin"/>
            </w:r>
            <w:r w:rsidRPr="00785F42">
              <w:rPr>
                <w:noProof/>
                <w:color w:val="FF0000"/>
                <w:sz w:val="24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  <w:sz w:val="24"/>
              </w:rPr>
              <w:fldChar w:fldCharType="end"/>
            </w:r>
            <w:r w:rsidRPr="00785F42">
              <w:rPr>
                <w:noProof/>
                <w:color w:val="FF0000"/>
                <w:sz w:val="24"/>
              </w:rPr>
              <w:fldChar w:fldCharType="begin"/>
            </w:r>
            <w:r w:rsidRPr="00785F42">
              <w:rPr>
                <w:noProof/>
                <w:color w:val="FF0000"/>
                <w:sz w:val="24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  <w:sz w:val="24"/>
              </w:rPr>
              <w:fldChar w:fldCharType="end"/>
            </w:r>
            <w:r w:rsidRPr="00785F42">
              <w:rPr>
                <w:noProof/>
                <w:color w:val="FF0000"/>
                <w:sz w:val="24"/>
              </w:rPr>
              <w:fldChar w:fldCharType="begin"/>
            </w:r>
            <w:r w:rsidRPr="00785F42">
              <w:rPr>
                <w:noProof/>
                <w:color w:val="FF0000"/>
                <w:sz w:val="24"/>
              </w:rPr>
              <w:instrText xml:space="preserve"> Symbol 174\f Symbol \s5\h </w:instrText>
            </w:r>
            <w:r w:rsidRPr="00785F42">
              <w:rPr>
                <w:noProof/>
                <w:color w:val="FF0000"/>
                <w:sz w:val="24"/>
              </w:rPr>
              <w:fldChar w:fldCharType="end"/>
            </w:r>
            <w:r w:rsidRPr="00785F42">
              <w:rPr>
                <w:noProof/>
                <w:color w:val="FF0000"/>
                <w:sz w:val="24"/>
              </w:rPr>
              <w:instrText>);</w:instrText>
            </w:r>
            <w:r w:rsidRPr="00785F42">
              <w:rPr>
                <w:i/>
                <w:noProof/>
                <w:color w:val="FF0000"/>
                <w:sz w:val="24"/>
              </w:rPr>
              <w:instrText>F</w:instrText>
            </w:r>
            <w:r w:rsidRPr="00785F42">
              <w:rPr>
                <w:i/>
                <w:noProof/>
                <w:color w:val="FF0000"/>
                <w:sz w:val="24"/>
                <w:vertAlign w:val="subscript"/>
              </w:rPr>
              <w:instrText>dp</w:instrText>
            </w:r>
            <w:r w:rsidRPr="00785F42">
              <w:rPr>
                <w:noProof/>
                <w:color w:val="FF0000"/>
                <w:sz w:val="24"/>
              </w:rPr>
              <w:instrText>)</w:instrText>
            </w:r>
            <w:r w:rsidRPr="00785F42">
              <w:rPr>
                <w:noProof/>
                <w:color w:val="FF0000"/>
                <w:sz w:val="24"/>
              </w:rPr>
              <w:fldChar w:fldCharType="end"/>
            </w:r>
            <w:r w:rsidRPr="00785F42">
              <w:rPr>
                <w:noProof/>
                <w:color w:val="FF0000"/>
                <w:sz w:val="24"/>
              </w:rPr>
              <w:t xml:space="preserve">. Alors : </w:t>
            </w:r>
            <w:r w:rsidRPr="00785F42">
              <w:rPr>
                <w:i/>
                <w:noProof/>
                <w:color w:val="FF0000"/>
                <w:sz w:val="24"/>
              </w:rPr>
              <w:t>F</w:t>
            </w:r>
            <w:r w:rsidRPr="00785F42">
              <w:rPr>
                <w:i/>
                <w:noProof/>
                <w:color w:val="FF0000"/>
                <w:sz w:val="24"/>
                <w:vertAlign w:val="subscript"/>
              </w:rPr>
              <w:t>dp</w:t>
            </w:r>
            <w:r w:rsidRPr="00785F42">
              <w:rPr>
                <w:i/>
                <w:noProof/>
                <w:color w:val="FF0000"/>
                <w:sz w:val="24"/>
              </w:rPr>
              <w:t xml:space="preserve"> = p.S = 2</w:t>
            </w:r>
            <w:r>
              <w:rPr>
                <w:i/>
                <w:noProof/>
                <w:color w:val="FF0000"/>
                <w:sz w:val="24"/>
              </w:rPr>
              <w:t>80</w:t>
            </w:r>
            <w:r w:rsidRPr="00785F42">
              <w:rPr>
                <w:i/>
                <w:noProof/>
                <w:color w:val="FF0000"/>
                <w:sz w:val="24"/>
              </w:rPr>
              <w:t xml:space="preserve"> N</w:t>
            </w:r>
          </w:p>
          <w:p w:rsidR="009E3833" w:rsidRDefault="004B126A" w:rsidP="004B126A">
            <w:pPr>
              <w:jc w:val="center"/>
            </w:pPr>
            <w:r w:rsidRPr="00073438"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1FFF9870" wp14:editId="2B87CF10">
                      <wp:extent cx="5486400" cy="1684194"/>
                      <wp:effectExtent l="0" t="0" r="0" b="30480"/>
                      <wp:docPr id="118" name="Zone de dessin 5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/>
                            <pic:pic xmlns:pic="http://schemas.openxmlformats.org/drawingml/2006/picture">
                              <pic:nvPicPr>
                                <pic:cNvPr id="103" name="Image 559" descr="Dessins pour TP BVR AFSM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5813" r="3290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46800" y="37289"/>
                                  <a:ext cx="2743200" cy="655699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4" name="Image 96"/>
                                <pic:cNvPicPr/>
                              </pic:nvPicPr>
                              <pic:blipFill>
                                <a:blip r:embed="rId12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27943">
                                  <a:off x="1147156" y="128414"/>
                                  <a:ext cx="1986915" cy="14928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05" name="Connecteur droit 456"/>
                              <wps:cNvCnPr/>
                              <wps:spPr>
                                <a:xfrm>
                                  <a:off x="1421663" y="341114"/>
                                  <a:ext cx="1623163" cy="116647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prstDash val="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7" name="Connecteur droit 100"/>
                              <wps:cNvCnPr/>
                              <wps:spPr>
                                <a:xfrm>
                                  <a:off x="1518139" y="169719"/>
                                  <a:ext cx="0" cy="1484314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prstDash val="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8" name="Connecteur droit 101"/>
                              <wps:cNvCnPr/>
                              <wps:spPr>
                                <a:xfrm>
                                  <a:off x="3863237" y="549973"/>
                                  <a:ext cx="1317676" cy="967136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prstDash val="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9" name="Connecteur droit 104"/>
                              <wps:cNvCnPr/>
                              <wps:spPr>
                                <a:xfrm>
                                  <a:off x="4958855" y="549960"/>
                                  <a:ext cx="632" cy="1002318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prstDash val="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0" name="Connecteur droit avec flèche 37"/>
                              <wps:cNvCnPr/>
                              <wps:spPr>
                                <a:xfrm>
                                  <a:off x="2432539" y="405614"/>
                                  <a:ext cx="846000" cy="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1" name="Connecteur droit avec flèche 105"/>
                              <wps:cNvCnPr/>
                              <wps:spPr>
                                <a:xfrm>
                                  <a:off x="4110259" y="731636"/>
                                  <a:ext cx="846000" cy="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2" name="Connecteur droit avec flèche 107"/>
                              <wps:cNvCnPr/>
                              <wps:spPr>
                                <a:xfrm flipH="1">
                                  <a:off x="4959486" y="731560"/>
                                  <a:ext cx="1" cy="621426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3" name="Connecteur droit avec flèche 108"/>
                              <wps:cNvCnPr/>
                              <wps:spPr>
                                <a:xfrm flipH="1" flipV="1">
                                  <a:off x="4110259" y="731541"/>
                                  <a:ext cx="846000" cy="621345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4" name="Connecteur droit avec flèche 109"/>
                              <wps:cNvCnPr/>
                              <wps:spPr>
                                <a:xfrm flipH="1">
                                  <a:off x="1507040" y="938912"/>
                                  <a:ext cx="1" cy="621426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5" name="Connecteur droit avec flèche 110"/>
                              <wps:cNvCnPr/>
                              <wps:spPr>
                                <a:xfrm flipH="1" flipV="1">
                                  <a:off x="1783231" y="581342"/>
                                  <a:ext cx="846000" cy="621345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6" name="Zone de texte 24"/>
                              <wps:cNvSpPr txBox="1"/>
                              <wps:spPr>
                                <a:xfrm>
                                  <a:off x="1099884" y="1009239"/>
                                  <a:ext cx="535486" cy="4278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4B126A" w:rsidRDefault="004B126A" w:rsidP="004B126A"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eq \o(\s\up8(\d\fo2()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174\f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);</w:instrText>
                                    </w:r>
                                    <w:r w:rsidRPr="00073438"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</w:rPr>
                                      <w:instrText>F</w:instrText>
                                    </w:r>
                                    <w:r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  <w:vertAlign w:val="subscript"/>
                                      </w:rPr>
                                      <w:instrText>ld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2" name="Zone de texte 24"/>
                              <wps:cNvSpPr txBox="1"/>
                              <wps:spPr>
                                <a:xfrm>
                                  <a:off x="2468191" y="564091"/>
                                  <a:ext cx="527055" cy="316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4B126A" w:rsidRDefault="004B126A" w:rsidP="004B126A"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eq \o(\s\up8(\d\fo2()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174\f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);</w:instrText>
                                    </w:r>
                                    <w:r w:rsidRPr="00073438"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</w:rPr>
                                      <w:instrText>F</w:instrText>
                                    </w:r>
                                    <w:r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  <w:vertAlign w:val="subscript"/>
                                      </w:rPr>
                                      <w:instrText>dp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2" name="Zone de texte 24"/>
                              <wps:cNvSpPr txBox="1"/>
                              <wps:spPr>
                                <a:xfrm>
                                  <a:off x="4950914" y="807873"/>
                                  <a:ext cx="535486" cy="4278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4B126A" w:rsidRDefault="004B126A" w:rsidP="004B126A"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eq \o(\s\up8(\d\fo2()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174\f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);</w:instrText>
                                    </w:r>
                                    <w:r w:rsidRPr="00073438"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</w:rPr>
                                      <w:instrText>F</w:instrText>
                                    </w:r>
                                    <w:r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  <w:vertAlign w:val="subscript"/>
                                      </w:rPr>
                                      <w:instrText>ld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3" name="Zone de texte 24"/>
                              <wps:cNvSpPr txBox="1"/>
                              <wps:spPr>
                                <a:xfrm>
                                  <a:off x="4296991" y="415272"/>
                                  <a:ext cx="527055" cy="316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4B126A" w:rsidRDefault="004B126A" w:rsidP="004B126A"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eq \o(\s\up8(\d\fo2()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190\f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begin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 xml:space="preserve"> Symbol 174\f Symbol \s5\h 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);</w:instrText>
                                    </w:r>
                                    <w:r w:rsidRPr="00073438"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</w:rPr>
                                      <w:instrText>F</w:instrText>
                                    </w:r>
                                    <w:r>
                                      <w:rPr>
                                        <w:b/>
                                        <w:i/>
                                        <w:noProof/>
                                        <w:color w:val="FF0000"/>
                                        <w:vertAlign w:val="subscript"/>
                                      </w:rPr>
                                      <w:instrText>dp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instrText>)</w:instrText>
                                    </w:r>
                                    <w:r>
                                      <w:rPr>
                                        <w:noProof/>
                                        <w:color w:val="FF0000"/>
                                      </w:rPr>
                                      <w:fldChar w:fldCharType="end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558" o:spid="_x0000_s1105" editas="canvas" style="width:6in;height:132.6pt;mso-position-horizontal-relative:char;mso-position-vertical-relative:line" coordsize="54864,168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">
                      <v:shape id="_x0000_s1106" type="#_x0000_t75" style="position:absolute;width:54864;height:16840;visibility:visible;mso-wrap-style:square">
                        <v:fill o:detectmouseclick="t"/>
                        <v:path o:connecttype="none"/>
                      </v:shape>
                      <v:shape id="Image 559" o:spid="_x0000_s1107" type="#_x0000_t75" alt="Dessins pour TP BVR AFSM" style="position:absolute;left:12468;top:372;width:27432;height:6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tIUHEAAAA3AAAAA8AAABkcnMvZG93bnJldi54bWxET01rwkAQvQv+h2UEL1I3KkhJXcVWBOlB&#10;MS2B3qbZMQlmZ2N2jem/dwWht3m8z1msOlOJlhpXWlYwGUcgiDOrS84VfH9tX15BOI+ssbJMCv7I&#10;wWrZ7y0w1vbGR2oTn4sQwi5GBYX3dSylywoy6Ma2Jg7cyTYGfYBNLnWDtxBuKjmNork0WHJoKLCm&#10;j4Kyc3I1CjY/qWnl7v33M7mc94fRzKQ+nyo1HHTrNxCeOv8vfrp3OsyPZvB4Jlwgl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utIUHEAAAA3AAAAA8AAAAAAAAAAAAAAAAA&#10;nwIAAGRycy9kb3ducmV2LnhtbFBLBQYAAAAABAAEAPcAAACQAwAAAAA=&#10;">
                        <v:imagedata r:id="rId125" o:title="Dessins pour TP BVR AFSM" cropleft="10363f" cropright="21565f"/>
                      </v:shape>
                      <v:shape id="Image 96" o:spid="_x0000_s1108" type="#_x0000_t75" style="position:absolute;left:11471;top:1284;width:19869;height:14928;rotation:248975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rxoHBAAAA3AAAAA8AAABkcnMvZG93bnJldi54bWxET01rwkAQvRf6H5YpeCm6qUit0VVKRfEm&#10;pgoeh+yYDc3Ohuwak3/vCgVv83ifs1h1thItNb50rOBjlIAgzp0uuVBw/N0Mv0D4gKyxckwKevKw&#10;Wr6+LDDV7sYHarNQiBjCPkUFJoQ6ldLnhiz6kauJI3dxjcUQYVNI3eAthttKjpPkU1osOTYYrOnH&#10;UP6XXa2C6Wzrj3ji8r099/k6w/2hN3ulBm/d9xxEoC48xf/unY7zkwk8nokXyO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/rxoHBAAAA3AAAAA8AAAAAAAAAAAAAAAAAnwIA&#10;AGRycy9kb3ducmV2LnhtbFBLBQYAAAAABAAEAPcAAACNAwAAAAA=&#10;">
                        <v:imagedata r:id="rId126" o:title="" chromakey="white"/>
                      </v:shape>
                      <v:line id="Connecteur droit 456" o:spid="_x0000_s1109" style="position:absolute;visibility:visible;mso-wrap-style:square" from="14216,3411" to="30448,150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mOb8EAAADcAAAADwAAAGRycy9kb3ducmV2LnhtbERP32vCMBB+F/wfwgm+aargHLWpqHMw&#10;GAys8/1IzqbYXEqTafffL4PB3u7j+3nFdnCtuFMfGs8KFvMMBLH2puFawef5dfYMIkRkg61nUvBN&#10;AbbleFRgbvyDT3SvYi1SCIccFdgYu1zKoC05DHPfESfu6nuHMcG+lqbHRwp3rVxm2ZN02HBqsNjR&#10;wZK+VV9OgR5e9lgdz+uPtZbu3R4v8bRrlZpOht0GRKQh/ov/3G8mzc9W8PtMukCW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0qY5vwQAAANwAAAAPAAAAAAAAAAAAAAAA&#10;AKECAABkcnMvZG93bnJldi54bWxQSwUGAAAAAAQABAD5AAAAjwMAAAAA&#10;" strokecolor="black [3213]">
                        <v:stroke dashstyle="dashDot"/>
                      </v:line>
                      <v:line id="Connecteur droit 100" o:spid="_x0000_s1110" style="position:absolute;visibility:visible;mso-wrap-style:square" from="15181,1697" to="15181,16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e1g8EAAADcAAAADwAAAGRycy9kb3ducmV2LnhtbERPyWrDMBC9F/IPYgK9NXJyiIsb2WSF&#10;QKEQJ70P0tQytUbGUhL376NCobd5vHVW1eg6caMhtJ4VzGcZCGLtTcuNgsv58PIKIkRkg51nUvBD&#10;Aapy8rTCwvg7n+hWx0akEA4FKrAx9oWUQVtyGGa+J07clx8cxgSHRpoB7yncdXKRZUvpsOXUYLGn&#10;rSX9XV+dAj3uNljvz/lHrqV7t/vPeFp3Sj1Px/UbiEhj/Bf/uY8mzc9y+H0mXSDL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N7WDwQAAANwAAAAPAAAAAAAAAAAAAAAA&#10;AKECAABkcnMvZG93bnJldi54bWxQSwUGAAAAAAQABAD5AAAAjwMAAAAA&#10;" strokecolor="black [3213]">
                        <v:stroke dashstyle="dashDot"/>
                      </v:line>
                      <v:line id="Connecteur droit 101" o:spid="_x0000_s1111" style="position:absolute;visibility:visible;mso-wrap-style:square" from="38632,5499" to="51809,15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gh8cMAAADcAAAADwAAAGRycy9kb3ducmV2LnhtbESPQWsCMRCF7wX/QxjBW83qQWVrFKsW&#10;hILg2t6HZLpZupksm1TXf985FHqb4b1575v1dgitulGfmsgGZtMCFLGNruHawMf17XkFKmVkh21k&#10;MvCgBNvN6GmNpYt3vtCtyrWSEE4lGvA5d6XWyXoKmKaxIxbtK/YBs6x9rV2PdwkPrZ4XxUIHbFga&#10;PHa092S/q59gwA6HV6yO1+V5aXV498fPfNm1xkzGw+4FVKYh/5v/rk9O8AuhlWdkAr3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qoIfHDAAAA3AAAAA8AAAAAAAAAAAAA&#10;AAAAoQIAAGRycy9kb3ducmV2LnhtbFBLBQYAAAAABAAEAPkAAACRAwAAAAA=&#10;" strokecolor="black [3213]">
                        <v:stroke dashstyle="dashDot"/>
                      </v:line>
                      <v:line id="Connecteur droit 104" o:spid="_x0000_s1112" style="position:absolute;visibility:visible;mso-wrap-style:square" from="49588,5499" to="49594,155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SEasEAAADcAAAADwAAAGRycy9kb3ducmV2LnhtbERPTWsCMRC9F/wPYQRvNWsPWlejaLVQ&#10;EAq76n1Ixs3iZrJsom7/fSMUepvH+5zluneNuFMXas8KJuMMBLH2puZKwen4+foOIkRkg41nUvBD&#10;AdarwcsSc+MfXNC9jJVIIRxyVGBjbHMpg7bkMIx9S5y4i+8cxgS7SpoOHyncNfIty6bSYc2pwWJL&#10;H5b0tbw5BbrfbbHcH2ffMy3dwe7Psdg0So2G/WYBIlIf/8V/7i+T5mdzeD6TLpCr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15IRqwQAAANwAAAAPAAAAAAAAAAAAAAAA&#10;AKECAABkcnMvZG93bnJldi54bWxQSwUGAAAAAAQABAD5AAAAjwMAAAAA&#10;" strokecolor="black [3213]">
                        <v:stroke dashstyle="dashDot"/>
                      </v:lin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Connecteur droit avec flèche 37" o:spid="_x0000_s1113" type="#_x0000_t32" style="position:absolute;left:24325;top:4056;width:846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03TdMUAAADcAAAADwAAAGRycy9kb3ducmV2LnhtbESPT2vDMAzF74N9B6PCLmN1skI30rpl&#10;DAqhDEb/7C5iNXEbyyH20vTbT4fCbhLv6b2fluvRt2qgPrrABvJpBoq4CtZxbeB42Ly8g4oJ2WIb&#10;mAzcKMJ69fiwxMKGK+9o2KdaSQjHAg00KXWF1rFqyGOcho5YtFPoPSZZ+1rbHq8S7lv9mmVz7dGx&#10;NDTY0WdD1WX/6w1UtDm77VdZDnN3fqPZ98/z7pgb8zQZPxagEo3p33y/Lq3g54Ivz8gEe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03TdMUAAADcAAAADwAAAAAAAAAA&#10;AAAAAAChAgAAZHJzL2Rvd25yZXYueG1sUEsFBgAAAAAEAAQA+QAAAJMDAAAAAA==&#10;" strokecolor="red" strokeweight="3pt">
                        <v:stroke endarrow="open"/>
                      </v:shape>
                      <v:shape id="Connecteur droit avec flèche 105" o:spid="_x0000_s1114" type="#_x0000_t32" style="position:absolute;left:41102;top:7316;width:846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F278EAAADcAAAADwAAAGRycy9kb3ducmV2LnhtbERP32vCMBB+H/g/hBN8GTOtgpPOKCII&#10;RQTR6fvR3Nq45lKaWOt/b4TB3u7j+3mLVW9r0VHrjWMF6TgBQVw4bbhUcP7efsxB+ICssXZMCh7k&#10;YbUcvC0w0+7OR+pOoRQxhH2GCqoQmkxKX1Rk0Y9dQxy5H9daDBG2pdQt3mO4reUkSWbSouHYUGFD&#10;m4qK39PNKihoezW7fZ53M3P9pOnh8n48p0qNhv36C0SgPvyL/9y5jvPTFF7PxAvk8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AXbvwQAAANwAAAAPAAAAAAAAAAAAAAAA&#10;AKECAABkcnMvZG93bnJldi54bWxQSwUGAAAAAAQABAD5AAAAjwMAAAAA&#10;" strokecolor="red" strokeweight="3pt">
                        <v:stroke endarrow="open"/>
                      </v:shape>
                      <v:shape id="Connecteur droit avec flèche 107" o:spid="_x0000_s1115" type="#_x0000_t32" style="position:absolute;left:49594;top:7315;width:0;height:621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DQksEAAADcAAAADwAAAGRycy9kb3ducmV2LnhtbERPzWoCMRC+C32HMIXe3FkFS90apVgE&#10;Lz1ofYBxM7uJ3UyWTdTt2zeFQm/z8f3OajP6Tt14iC6IhllRgmKpg3HSajh97qYvoGIiMdQFYQ3f&#10;HGGzfpisqDLhLge+HVOrcojEijTYlPoKMdaWPcUi9CyZa8LgKWU4tGgGuudw3+G8LJ/Rk5PcYKnn&#10;reX663j1GthiY93BbT/2S2wWl8X5/YJnrZ8ex7dXUInH9C/+c+9Nnj+bw+8z+QJc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8NCSwQAAANwAAAAPAAAAAAAAAAAAAAAA&#10;AKECAABkcnMvZG93bnJldi54bWxQSwUGAAAAAAQABAD5AAAAjwMAAAAA&#10;" strokecolor="red" strokeweight="3pt">
                        <v:stroke endarrow="open"/>
                      </v:shape>
                      <v:shape id="Connecteur droit avec flèche 108" o:spid="_x0000_s1116" type="#_x0000_t32" style="position:absolute;left:41102;top:7315;width:8460;height:621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RCa8MAAADcAAAADwAAAGRycy9kb3ducmV2LnhtbERP32vCMBB+F/wfwgl707TKRDpjmYIw&#10;9jCYG7rHo7mlpc2lJJlW//plMPDtPr6fty4H24kz+dA4VpDPMhDEldMNGwWfH/vpCkSIyBo7x6Tg&#10;SgHKzXi0xkK7C7/T+RCNSCEcClRQx9gXUoaqJoth5nrixH07bzEm6I3UHi8p3HZynmVLabHh1FBj&#10;T7uaqvbwYxXc8m07N19vx+Oj6QL619Ow54VSD5Ph+QlEpCHexf/uF53m5wv4eyZdID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bEQmvDAAAA3AAAAA8AAAAAAAAAAAAA&#10;AAAAoQIAAGRycy9kb3ducmV2LnhtbFBLBQYAAAAABAAEAPkAAACRAwAAAAA=&#10;" strokecolor="red" strokeweight="3pt">
                        <v:stroke endarrow="open"/>
                      </v:shape>
                      <v:shape id="Connecteur droit avec flèche 109" o:spid="_x0000_s1117" type="#_x0000_t32" style="position:absolute;left:15070;top:9389;width:0;height:621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1XtfcEAAADcAAAADwAAAGRycy9kb3ducmV2LnhtbERPzWoCMRC+F/oOYQre6qyllnZrlKIU&#10;vPTgzwOMm9lN7GaybKKub98IQm/z8f3ObDH4Vp25jy6Ihsm4AMVSBeOk0bDffT+/g4qJxFAbhDVc&#10;OcJi/vgwo9KEi2z4vE2NyiESS9JgU+pKxFhZ9hTHoWPJXB16TynDvkHT0yWH+xZfiuINPTnJDZY6&#10;Xlqufrcnr4Et1tZt3PJn/YH19Dg9rI540Hr0NHx9gko8pH/x3b02ef7kFW7P5Atw/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Ve19wQAAANwAAAAPAAAAAAAAAAAAAAAA&#10;AKECAABkcnMvZG93bnJldi54bWxQSwUGAAAAAAQABAD5AAAAjwMAAAAA&#10;" strokecolor="red" strokeweight="3pt">
                        <v:stroke endarrow="open"/>
                      </v:shape>
                      <v:shape id="Connecteur droit avec flèche 110" o:spid="_x0000_s1118" type="#_x0000_t32" style="position:absolute;left:17832;top:5813;width:8460;height:621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F/hMMAAADcAAAADwAAAGRycy9kb3ducmV2LnhtbERP32vCMBB+H/g/hBP2NtM6HFKNRQVh&#10;+DCYG+rj0ZxpaXMpSaZ1f/0yGOztPr6ftywH24kr+dA4VpBPMhDEldMNGwWfH7unOYgQkTV2jknB&#10;nQKUq9HDEgvtbvxO10M0IoVwKFBBHWNfSBmqmiyGieuJE3dx3mJM0BupPd5SuO3kNMtepMWGU0ON&#10;PW1rqtrDl1XwnW/aqTm/HY8z0wX0+9Ow42elHsfDegEi0hD/xX/uV53m5zP4fSZdIF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Zhf4TDAAAA3AAAAA8AAAAAAAAAAAAA&#10;AAAAoQIAAGRycy9kb3ducmV2LnhtbFBLBQYAAAAABAAEAPkAAACRAwAAAAA=&#10;" strokecolor="red" strokeweight="3pt">
                        <v:stroke endarrow="open"/>
                      </v:shape>
                      <v:shape id="Zone de texte 24" o:spid="_x0000_s1119" type="#_x0000_t202" style="position:absolute;left:10998;top:10092;width:5355;height:4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ihMcIA&#10;AADcAAAADwAAAGRycy9kb3ducmV2LnhtbERPy6rCMBDdC/cfwlxwp6mCItUoUhBFdOFj425uM7bl&#10;NpPaRK1+vREEd3M4z5nMGlOKG9WusKyg141AEKdWF5wpOB4WnREI55E1lpZJwYMczKY/rQnG2t55&#10;R7e9z0QIYRejgtz7KpbSpTkZdF1bEQfubGuDPsA6k7rGewg3pexH0VAaLDg05FhRklP6v78aBetk&#10;scXdX9+MnmWy3Jzn1eV4GijV/m3mYxCeGv8Vf9wrHeb3hvB+Jlwgp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6KExwgAAANwAAAAPAAAAAAAAAAAAAAAAAJgCAABkcnMvZG93&#10;bnJldi54bWxQSwUGAAAAAAQABAD1AAAAhwMAAAAA&#10;" filled="f" stroked="f" strokeweight=".5pt">
                        <v:textbox>
                          <w:txbxContent>
                            <w:p w:rsidR="004B126A" w:rsidRDefault="004B126A" w:rsidP="004B126A"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eq \o(\s\up8(\d\fo2()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174\f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);</w:instrText>
                              </w:r>
                              <w:r w:rsidRPr="00073438">
                                <w:rPr>
                                  <w:b/>
                                  <w:i/>
                                  <w:noProof/>
                                  <w:color w:val="FF0000"/>
                                </w:rPr>
                                <w:instrText>F</w:instrText>
                              </w:r>
                              <w:r>
                                <w:rPr>
                                  <w:b/>
                                  <w:i/>
                                  <w:noProof/>
                                  <w:color w:val="FF0000"/>
                                  <w:vertAlign w:val="subscript"/>
                                </w:rPr>
                                <w:instrText>ld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</w:p>
                          </w:txbxContent>
                        </v:textbox>
                      </v:shape>
                      <v:shape id="Zone de texte 24" o:spid="_x0000_s1120" type="#_x0000_t202" style="position:absolute;left:24681;top:5640;width:5271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ke8sMA&#10;AADcAAAADwAAAGRycy9kb3ducmV2LnhtbERPTYvCMBC9L/gfwgh7W1MLLlKNIgVRFj2ovXgbm7Et&#10;NpPaRK3++s3Cgrd5vM+ZzjtTizu1rrKsYDiIQBDnVldcKMgOy68xCOeRNdaWScGTHMxnvY8pJto+&#10;eEf3vS9ECGGXoILS+yaR0uUlGXQD2xAH7mxbgz7AtpC6xUcIN7WMo+hbGqw4NJTYUFpSftnfjIKf&#10;dLnF3Sk241edrjbnRXPNjiOlPvvdYgLCU+ff4n/3Wof5oxj+ngkXy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ke8sMAAADcAAAADwAAAAAAAAAAAAAAAACYAgAAZHJzL2Rv&#10;d25yZXYueG1sUEsFBgAAAAAEAAQA9QAAAIgDAAAAAA==&#10;" filled="f" stroked="f" strokeweight=".5pt">
                        <v:textbox>
                          <w:txbxContent>
                            <w:p w:rsidR="004B126A" w:rsidRDefault="004B126A" w:rsidP="004B126A"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eq \o(\s\up8(\d\fo2()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174\f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);</w:instrText>
                              </w:r>
                              <w:r w:rsidRPr="00073438">
                                <w:rPr>
                                  <w:b/>
                                  <w:i/>
                                  <w:noProof/>
                                  <w:color w:val="FF0000"/>
                                </w:rPr>
                                <w:instrText>F</w:instrText>
                              </w:r>
                              <w:r>
                                <w:rPr>
                                  <w:b/>
                                  <w:i/>
                                  <w:noProof/>
                                  <w:color w:val="FF0000"/>
                                  <w:vertAlign w:val="subscript"/>
                                </w:rPr>
                                <w:instrText>dp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</w:p>
                          </w:txbxContent>
                        </v:textbox>
                      </v:shape>
                      <v:shape id="Zone de texte 24" o:spid="_x0000_s1121" type="#_x0000_t202" style="position:absolute;left:49509;top:8078;width:5355;height:4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oiOcYA&#10;AADbAAAADwAAAGRycy9kb3ducmV2LnhtbESPQWvCQBSE7wX/w/KE3pqNgYpGVwmB0FLag5pLb6/Z&#10;ZxLMvo3Zrab++m6h4HGYmW+Y9XY0nbjQ4FrLCmZRDIK4srrlWkF5KJ4WIJxH1thZJgU/5GC7mTys&#10;MdX2yju67H0tAoRdigoa7/tUSlc1ZNBFticO3tEOBn2QQy31gNcAN51M4nguDbYcFhrsKW+oOu2/&#10;jYK3vPjA3VdiFrcuf3k/Zv25/HxW6nE6ZisQnkZ/D/+3X7WCZQJ/X8IP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oiOcYAAADbAAAADwAAAAAAAAAAAAAAAACYAgAAZHJz&#10;L2Rvd25yZXYueG1sUEsFBgAAAAAEAAQA9QAAAIsDAAAAAA==&#10;" filled="f" stroked="f" strokeweight=".5pt">
                        <v:textbox>
                          <w:txbxContent>
                            <w:p w:rsidR="004B126A" w:rsidRDefault="004B126A" w:rsidP="004B126A"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eq \o(\s\up8(\d\fo2()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174\f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);</w:instrText>
                              </w:r>
                              <w:r w:rsidRPr="00073438">
                                <w:rPr>
                                  <w:b/>
                                  <w:i/>
                                  <w:noProof/>
                                  <w:color w:val="FF0000"/>
                                </w:rPr>
                                <w:instrText>F</w:instrText>
                              </w:r>
                              <w:r>
                                <w:rPr>
                                  <w:b/>
                                  <w:i/>
                                  <w:noProof/>
                                  <w:color w:val="FF0000"/>
                                  <w:vertAlign w:val="subscript"/>
                                </w:rPr>
                                <w:instrText>ld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</w:p>
                          </w:txbxContent>
                        </v:textbox>
                      </v:shape>
                      <v:shape id="Zone de texte 24" o:spid="_x0000_s1122" type="#_x0000_t202" style="position:absolute;left:42969;top:4152;width:5271;height:3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aHosYA&#10;AADbAAAADwAAAGRycy9kb3ducmV2LnhtbESPQWvCQBSE74L/YXmF3nTTSMWmriKBYCl6SOqlt9fs&#10;MwnNvo3Zrab+elco9DjMzDfMcj2YVpypd41lBU/TCARxaXXDlYLDRzZZgHAeWWNrmRT8koP1ajxa&#10;YqLthXM6F74SAcIuQQW1910ipStrMuimtiMO3tH2Bn2QfSV1j5cAN62Mo2guDTYcFmrsKK2p/C5+&#10;jIL3NNtj/hWbxbVNt7vjpjsdPp+VenwYNq8gPA3+P/zXftMKXmZw/xJ+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aHosYAAADbAAAADwAAAAAAAAAAAAAAAACYAgAAZHJz&#10;L2Rvd25yZXYueG1sUEsFBgAAAAAEAAQA9QAAAIsDAAAAAA==&#10;" filled="f" stroked="f" strokeweight=".5pt">
                        <v:textbox>
                          <w:txbxContent>
                            <w:p w:rsidR="004B126A" w:rsidRDefault="004B126A" w:rsidP="004B126A"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eq \o(\s\up8(\d\fo2()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190\f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begin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 xml:space="preserve"> Symbol 174\f Symbol \s5\h 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);</w:instrText>
                              </w:r>
                              <w:r w:rsidRPr="00073438">
                                <w:rPr>
                                  <w:b/>
                                  <w:i/>
                                  <w:noProof/>
                                  <w:color w:val="FF0000"/>
                                </w:rPr>
                                <w:instrText>F</w:instrText>
                              </w:r>
                              <w:r>
                                <w:rPr>
                                  <w:b/>
                                  <w:i/>
                                  <w:noProof/>
                                  <w:color w:val="FF0000"/>
                                  <w:vertAlign w:val="subscript"/>
                                </w:rPr>
                                <w:instrText>dp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instrText>)</w:instrText>
                              </w:r>
                              <w:r>
                                <w:rPr>
                                  <w:noProof/>
                                  <w:color w:val="FF0000"/>
                                </w:rPr>
                                <w:fldChar w:fldCharType="end"/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  <w:p w:rsidR="004B126A" w:rsidRPr="00A96B8E" w:rsidRDefault="004B126A" w:rsidP="004B126A">
            <w:pPr>
              <w:spacing w:after="0"/>
            </w:pPr>
            <w:r w:rsidRPr="00785F42">
              <w:rPr>
                <w:noProof/>
                <w:color w:val="FF0000"/>
              </w:rPr>
              <w:t xml:space="preserve">Le levier d’engagement est en équilibre sous l’action du vérin </w: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eq \o(\s\up8(\d\fo2()</w:instrTex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174\f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instrText>);F</w:instrText>
            </w:r>
            <w:r w:rsidRPr="00785F42">
              <w:rPr>
                <w:noProof/>
                <w:color w:val="FF0000"/>
                <w:vertAlign w:val="subscript"/>
              </w:rPr>
              <w:instrText>pd</w:instrText>
            </w:r>
            <w:r w:rsidRPr="00785F42">
              <w:rPr>
                <w:noProof/>
                <w:color w:val="FF0000"/>
              </w:rPr>
              <w:instrText>)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t xml:space="preserve"> = –</w: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eq \o(\s\up8(\d\fo2()</w:instrTex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174\f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instrText>);F</w:instrText>
            </w:r>
            <w:r w:rsidRPr="00785F42">
              <w:rPr>
                <w:noProof/>
                <w:color w:val="FF0000"/>
                <w:vertAlign w:val="subscript"/>
              </w:rPr>
              <w:instrText>dp</w:instrText>
            </w:r>
            <w:r w:rsidRPr="00785F42">
              <w:rPr>
                <w:noProof/>
                <w:color w:val="FF0000"/>
              </w:rPr>
              <w:instrText>)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t xml:space="preserve">, du levier commandant la fourchette 1-2 </w: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eq \o(\s\up8(\d\fo2()</w:instrTex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174\f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instrText>);F</w:instrText>
            </w:r>
            <w:r w:rsidRPr="00785F42">
              <w:rPr>
                <w:noProof/>
                <w:color w:val="FF0000"/>
                <w:vertAlign w:val="subscript"/>
              </w:rPr>
              <w:instrText>ld</w:instrText>
            </w:r>
            <w:r w:rsidRPr="00785F42">
              <w:rPr>
                <w:noProof/>
                <w:color w:val="FF0000"/>
              </w:rPr>
              <w:instrText>)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t xml:space="preserve"> = –</w: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eq \o(\s\up8(\d\fo2()</w:instrText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190\f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fldChar w:fldCharType="begin"/>
            </w:r>
            <w:r w:rsidRPr="00785F42">
              <w:rPr>
                <w:noProof/>
                <w:color w:val="FF0000"/>
              </w:rPr>
              <w:instrText xml:space="preserve"> Symbol 174\f Symbol \s5\h 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instrText>);F</w:instrText>
            </w:r>
            <w:r w:rsidRPr="00785F42">
              <w:rPr>
                <w:noProof/>
                <w:color w:val="FF0000"/>
                <w:vertAlign w:val="subscript"/>
              </w:rPr>
              <w:instrText>eng</w:instrText>
            </w:r>
            <w:r w:rsidRPr="00785F42">
              <w:rPr>
                <w:noProof/>
                <w:color w:val="FF0000"/>
              </w:rPr>
              <w:instrText>)</w:instrText>
            </w:r>
            <w:r w:rsidRPr="00785F42">
              <w:rPr>
                <w:noProof/>
                <w:color w:val="FF0000"/>
              </w:rPr>
              <w:fldChar w:fldCharType="end"/>
            </w:r>
            <w:r w:rsidRPr="00785F42">
              <w:rPr>
                <w:noProof/>
                <w:color w:val="FF0000"/>
              </w:rPr>
              <w:t>, et de la liaison au corps. On a : F</w:t>
            </w:r>
            <w:r w:rsidRPr="00785F42">
              <w:rPr>
                <w:noProof/>
                <w:color w:val="FF0000"/>
                <w:vertAlign w:val="subscript"/>
              </w:rPr>
              <w:t>eng</w:t>
            </w:r>
            <w:r w:rsidRPr="00785F42">
              <w:rPr>
                <w:noProof/>
                <w:color w:val="FF0000"/>
              </w:rPr>
              <w:t xml:space="preserve"> = </w:t>
            </w:r>
            <w:r>
              <w:rPr>
                <w:noProof/>
                <w:color w:val="FF0000"/>
              </w:rPr>
              <w:t>200</w:t>
            </w:r>
            <w:r w:rsidRPr="00785F42">
              <w:rPr>
                <w:noProof/>
                <w:color w:val="FF0000"/>
              </w:rPr>
              <w:t xml:space="preserve"> N</w:t>
            </w:r>
          </w:p>
        </w:tc>
      </w:tr>
    </w:tbl>
    <w:p w:rsidR="001277EE" w:rsidRPr="004B126A" w:rsidRDefault="001277EE" w:rsidP="004B126A">
      <w:pPr>
        <w:spacing w:after="0"/>
        <w:rPr>
          <w:rStyle w:val="Equations"/>
          <w:rFonts w:ascii="Times New Roman" w:hAnsi="Times New Roman"/>
          <w:b w:val="0"/>
          <w:i w:val="0"/>
          <w:iCs w:val="0"/>
          <w:noProof w:val="0"/>
          <w:sz w:val="10"/>
          <w:szCs w:val="20"/>
        </w:rPr>
      </w:pPr>
    </w:p>
    <w:sectPr w:rsidR="001277EE" w:rsidRPr="004B126A" w:rsidSect="009E3833">
      <w:headerReference w:type="default" r:id="rId127"/>
      <w:footerReference w:type="default" r:id="rId128"/>
      <w:pgSz w:w="11906" w:h="16838"/>
      <w:pgMar w:top="567" w:right="567" w:bottom="567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68B2" w:rsidRDefault="005868B2">
      <w:r>
        <w:separator/>
      </w:r>
    </w:p>
  </w:endnote>
  <w:endnote w:type="continuationSeparator" w:id="0">
    <w:p w:rsidR="005868B2" w:rsidRDefault="005868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4D70" w:rsidRDefault="000D4D70" w:rsidP="009404B2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t>Bruno BETTIG –</w:t>
    </w:r>
    <w:r w:rsidR="00A66482">
      <w:t xml:space="preserve"> </w:t>
    </w:r>
    <w:r>
      <w:t>201</w:t>
    </w:r>
    <w:r w:rsidR="00A66482">
      <w:t>6-17</w:t>
    </w:r>
    <w: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5868B2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5868B2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DATE \@ "dd/MM/yyyy" </w:instrText>
    </w:r>
    <w:r>
      <w:rPr>
        <w:rStyle w:val="Numrodepage"/>
      </w:rPr>
      <w:fldChar w:fldCharType="separate"/>
    </w:r>
    <w:r w:rsidR="00A80777">
      <w:rPr>
        <w:rStyle w:val="Numrodepage"/>
        <w:noProof/>
      </w:rPr>
      <w:t>25/09/2017</w:t>
    </w:r>
    <w:r>
      <w:rPr>
        <w:rStyle w:val="Numrodepage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68B2" w:rsidRDefault="005868B2">
      <w:r>
        <w:separator/>
      </w:r>
    </w:p>
  </w:footnote>
  <w:footnote w:type="continuationSeparator" w:id="0">
    <w:p w:rsidR="005868B2" w:rsidRDefault="005868B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833" w:rsidRDefault="005868B2" w:rsidP="009E3833">
    <w:pPr>
      <w:pStyle w:val="En-tte"/>
      <w:pBdr>
        <w:bottom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fldChar w:fldCharType="begin"/>
    </w:r>
    <w:r>
      <w:instrText xml:space="preserve"> FILENAME </w:instrText>
    </w:r>
    <w:r>
      <w:fldChar w:fldCharType="separate"/>
    </w:r>
    <w:r w:rsidR="00A80777">
      <w:rPr>
        <w:noProof/>
      </w:rPr>
      <w:t>TP5.Engagement.Corrigé.docx</w:t>
    </w:r>
    <w:r>
      <w:rPr>
        <w:noProof/>
      </w:rPr>
      <w:fldChar w:fldCharType="end"/>
    </w:r>
    <w:r w:rsidR="009E3833">
      <w:tab/>
    </w:r>
    <w:r w:rsidR="009E3833">
      <w:tab/>
      <w:t>Lycée Chevrollier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90C3D96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444F62A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9742598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C2CECA8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1163E24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6DEE476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88EDAF4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DCC40584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F0C5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840B834"/>
    <w:lvl w:ilvl="0">
      <w:numFmt w:val="bullet"/>
      <w:pStyle w:val="Listepuces"/>
      <w:lvlText w:val="-"/>
      <w:lvlJc w:val="left"/>
      <w:pPr>
        <w:tabs>
          <w:tab w:val="num" w:pos="720"/>
        </w:tabs>
        <w:ind w:left="720" w:hanging="360"/>
      </w:pPr>
      <w:rPr>
        <w:rFonts w:ascii="Ravie" w:eastAsia="Ravie" w:hAnsi="Ravie" w:cs="Ravie" w:hint="default"/>
      </w:rPr>
    </w:lvl>
  </w:abstractNum>
  <w:abstractNum w:abstractNumId="10">
    <w:nsid w:val="1A846BA6"/>
    <w:multiLevelType w:val="multilevel"/>
    <w:tmpl w:val="040C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>
    <w:nsid w:val="250D1704"/>
    <w:multiLevelType w:val="multilevel"/>
    <w:tmpl w:val="040C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2DFA18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3">
    <w:nsid w:val="2FCC527A"/>
    <w:multiLevelType w:val="hybridMultilevel"/>
    <w:tmpl w:val="F1063DD0"/>
    <w:lvl w:ilvl="0" w:tplc="B6C2BCC4">
      <w:start w:val="1"/>
      <w:numFmt w:val="decimal"/>
      <w:pStyle w:val="Questions"/>
      <w:lvlText w:val="Question %1 : "/>
      <w:lvlJc w:val="left"/>
      <w:pPr>
        <w:ind w:left="720" w:hanging="360"/>
      </w:pPr>
      <w:rPr>
        <w:rFonts w:ascii="Arial" w:hAnsi="Arial" w:hint="default"/>
        <w:b/>
        <w:i w:val="0"/>
        <w:sz w:val="24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9730FE"/>
    <w:multiLevelType w:val="hybridMultilevel"/>
    <w:tmpl w:val="77AC9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433B73"/>
    <w:multiLevelType w:val="hybridMultilevel"/>
    <w:tmpl w:val="AFC828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5AC5714"/>
    <w:multiLevelType w:val="hybridMultilevel"/>
    <w:tmpl w:val="B39271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729544E"/>
    <w:multiLevelType w:val="multilevel"/>
    <w:tmpl w:val="09E62FD2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18"/>
        </w:tabs>
        <w:ind w:left="851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18">
    <w:nsid w:val="6F7656B0"/>
    <w:multiLevelType w:val="multilevel"/>
    <w:tmpl w:val="727EBD3A"/>
    <w:lvl w:ilvl="0">
      <w:start w:val="1"/>
      <w:numFmt w:val="upperRoman"/>
      <w:pStyle w:val="Titre1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num w:numId="1">
    <w:abstractNumId w:val="12"/>
  </w:num>
  <w:num w:numId="2">
    <w:abstractNumId w:val="11"/>
  </w:num>
  <w:num w:numId="3">
    <w:abstractNumId w:val="10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9"/>
  </w:num>
  <w:num w:numId="14">
    <w:abstractNumId w:val="18"/>
  </w:num>
  <w:num w:numId="15">
    <w:abstractNumId w:val="17"/>
  </w:num>
  <w:num w:numId="16">
    <w:abstractNumId w:val="16"/>
  </w:num>
  <w:num w:numId="17">
    <w:abstractNumId w:val="14"/>
  </w:num>
  <w:num w:numId="18">
    <w:abstractNumId w:val="15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attachedTemplate r:id="rId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ernierMetEn" w:val="aucun"/>
    <w:docVar w:name="VersionAMath" w:val="(18 janv 98)"/>
  </w:docVars>
  <w:rsids>
    <w:rsidRoot w:val="00457760"/>
    <w:rsid w:val="00077961"/>
    <w:rsid w:val="000D4D70"/>
    <w:rsid w:val="000E0698"/>
    <w:rsid w:val="00112B07"/>
    <w:rsid w:val="001277EE"/>
    <w:rsid w:val="001D598C"/>
    <w:rsid w:val="0021387F"/>
    <w:rsid w:val="00230B3F"/>
    <w:rsid w:val="00264F73"/>
    <w:rsid w:val="00286431"/>
    <w:rsid w:val="00357EBF"/>
    <w:rsid w:val="003C68F8"/>
    <w:rsid w:val="00442BBA"/>
    <w:rsid w:val="00457760"/>
    <w:rsid w:val="004A1A49"/>
    <w:rsid w:val="004B126A"/>
    <w:rsid w:val="004B1D90"/>
    <w:rsid w:val="005868B2"/>
    <w:rsid w:val="005F3E90"/>
    <w:rsid w:val="005F475C"/>
    <w:rsid w:val="00606B3B"/>
    <w:rsid w:val="00701A65"/>
    <w:rsid w:val="00704179"/>
    <w:rsid w:val="00755DF9"/>
    <w:rsid w:val="007C337F"/>
    <w:rsid w:val="007E2B90"/>
    <w:rsid w:val="007F6E50"/>
    <w:rsid w:val="00864AE7"/>
    <w:rsid w:val="008B044D"/>
    <w:rsid w:val="009404B2"/>
    <w:rsid w:val="009E3833"/>
    <w:rsid w:val="00A21F4D"/>
    <w:rsid w:val="00A66482"/>
    <w:rsid w:val="00A80777"/>
    <w:rsid w:val="00A93EFB"/>
    <w:rsid w:val="00AD39C5"/>
    <w:rsid w:val="00B432F6"/>
    <w:rsid w:val="00BD6661"/>
    <w:rsid w:val="00CC1FAD"/>
    <w:rsid w:val="00D32946"/>
    <w:rsid w:val="00D45FF9"/>
    <w:rsid w:val="00DD2E9F"/>
    <w:rsid w:val="00E7302C"/>
    <w:rsid w:val="00EA0409"/>
    <w:rsid w:val="00EB30DC"/>
    <w:rsid w:val="00EE1E0C"/>
    <w:rsid w:val="00EE3235"/>
    <w:rsid w:val="00EE6D21"/>
    <w:rsid w:val="00F3158F"/>
    <w:rsid w:val="00F44F92"/>
    <w:rsid w:val="00FB2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57760"/>
    <w:pPr>
      <w:spacing w:after="6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rFonts w:ascii="Arial" w:hAnsi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  <w:rPr>
      <w:rFonts w:ascii="Arial" w:hAnsi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4"/>
    </w:rPr>
  </w:style>
  <w:style w:type="paragraph" w:styleId="Adresseexpditeur">
    <w:name w:val="envelope return"/>
    <w:basedOn w:val="Normal"/>
    <w:semiHidden/>
    <w:rsid w:val="009404B2"/>
    <w:rPr>
      <w:rFonts w:ascii="Arial" w:hAnsi="Arial"/>
    </w:rPr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rFonts w:ascii="Arial" w:hAnsi="Arial"/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rFonts w:ascii="Arial" w:hAnsi="Arial"/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  <w:style w:type="paragraph" w:customStyle="1" w:styleId="Questions">
    <w:name w:val="Questions"/>
    <w:basedOn w:val="Normal"/>
    <w:link w:val="QuestionsChar"/>
    <w:qFormat/>
    <w:rsid w:val="00D32946"/>
    <w:pPr>
      <w:numPr>
        <w:numId w:val="19"/>
      </w:numPr>
      <w:tabs>
        <w:tab w:val="left" w:pos="1701"/>
      </w:tabs>
    </w:pPr>
    <w:rPr>
      <w:szCs w:val="24"/>
    </w:rPr>
  </w:style>
  <w:style w:type="character" w:customStyle="1" w:styleId="QuestionsChar">
    <w:name w:val="Questions Char"/>
    <w:basedOn w:val="Policepardfaut"/>
    <w:link w:val="Questions"/>
    <w:rsid w:val="00D32946"/>
    <w:rPr>
      <w:rFonts w:ascii="Calibri" w:eastAsia="Calibri" w:hAnsi="Calibri"/>
      <w:sz w:val="22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57760"/>
    <w:pPr>
      <w:spacing w:after="6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rFonts w:ascii="Arial" w:hAnsi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  <w:rPr>
      <w:rFonts w:ascii="Arial" w:hAnsi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4"/>
    </w:rPr>
  </w:style>
  <w:style w:type="paragraph" w:styleId="Adresseexpditeur">
    <w:name w:val="envelope return"/>
    <w:basedOn w:val="Normal"/>
    <w:semiHidden/>
    <w:rsid w:val="009404B2"/>
    <w:rPr>
      <w:rFonts w:ascii="Arial" w:hAnsi="Arial"/>
    </w:rPr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rFonts w:ascii="Arial" w:hAnsi="Arial"/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rFonts w:ascii="Arial" w:hAnsi="Arial"/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  <w:style w:type="paragraph" w:customStyle="1" w:styleId="Questions">
    <w:name w:val="Questions"/>
    <w:basedOn w:val="Normal"/>
    <w:link w:val="QuestionsChar"/>
    <w:qFormat/>
    <w:rsid w:val="00D32946"/>
    <w:pPr>
      <w:numPr>
        <w:numId w:val="19"/>
      </w:numPr>
      <w:tabs>
        <w:tab w:val="left" w:pos="1701"/>
      </w:tabs>
    </w:pPr>
    <w:rPr>
      <w:szCs w:val="24"/>
    </w:rPr>
  </w:style>
  <w:style w:type="character" w:customStyle="1" w:styleId="QuestionsChar">
    <w:name w:val="Questions Char"/>
    <w:basedOn w:val="Policepardfaut"/>
    <w:link w:val="Questions"/>
    <w:rsid w:val="00D32946"/>
    <w:rPr>
      <w:rFonts w:ascii="Calibri" w:eastAsia="Calibri" w:hAnsi="Calibri"/>
      <w:sz w:val="22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emf"/><Relationship Id="rId117" Type="http://schemas.openxmlformats.org/officeDocument/2006/relationships/image" Target="media/image5.PNG"/><Relationship Id="rId21" Type="http://schemas.openxmlformats.org/officeDocument/2006/relationships/image" Target="media/image3.emf"/><Relationship Id="rId42" Type="http://schemas.openxmlformats.org/officeDocument/2006/relationships/customXml" Target="ink/ink18.xml"/><Relationship Id="rId47" Type="http://schemas.openxmlformats.org/officeDocument/2006/relationships/customXml" Target="ink/ink23.xml"/><Relationship Id="rId63" Type="http://schemas.openxmlformats.org/officeDocument/2006/relationships/customXml" Target="ink/ink39.xml"/><Relationship Id="rId68" Type="http://schemas.openxmlformats.org/officeDocument/2006/relationships/customXml" Target="ink/ink44.xml"/><Relationship Id="rId84" Type="http://schemas.openxmlformats.org/officeDocument/2006/relationships/image" Target="media/image22.emf"/><Relationship Id="rId89" Type="http://schemas.openxmlformats.org/officeDocument/2006/relationships/image" Target="media/image27.emf"/><Relationship Id="rId112" Type="http://schemas.openxmlformats.org/officeDocument/2006/relationships/image" Target="media/image50.emf"/><Relationship Id="rId16" Type="http://schemas.openxmlformats.org/officeDocument/2006/relationships/customXml" Target="ink/ink8.xml"/><Relationship Id="rId107" Type="http://schemas.openxmlformats.org/officeDocument/2006/relationships/image" Target="media/image45.emf"/><Relationship Id="rId11" Type="http://schemas.openxmlformats.org/officeDocument/2006/relationships/customXml" Target="ink/ink3.xml"/><Relationship Id="rId32" Type="http://schemas.openxmlformats.org/officeDocument/2006/relationships/image" Target="media/image3.png"/><Relationship Id="rId37" Type="http://schemas.openxmlformats.org/officeDocument/2006/relationships/image" Target="media/image17.emf"/><Relationship Id="rId53" Type="http://schemas.openxmlformats.org/officeDocument/2006/relationships/customXml" Target="ink/ink29.xml"/><Relationship Id="rId58" Type="http://schemas.openxmlformats.org/officeDocument/2006/relationships/customXml" Target="ink/ink34.xml"/><Relationship Id="rId74" Type="http://schemas.openxmlformats.org/officeDocument/2006/relationships/customXml" Target="ink/ink50.xml"/><Relationship Id="rId79" Type="http://schemas.openxmlformats.org/officeDocument/2006/relationships/customXml" Target="ink/ink55.xml"/><Relationship Id="rId102" Type="http://schemas.openxmlformats.org/officeDocument/2006/relationships/image" Target="media/image40.emf"/><Relationship Id="rId123" Type="http://schemas.openxmlformats.org/officeDocument/2006/relationships/image" Target="media/image11.jpeg"/><Relationship Id="rId128" Type="http://schemas.openxmlformats.org/officeDocument/2006/relationships/footer" Target="footer1.xml"/><Relationship Id="rId5" Type="http://schemas.openxmlformats.org/officeDocument/2006/relationships/webSettings" Target="webSettings.xml"/><Relationship Id="rId90" Type="http://schemas.openxmlformats.org/officeDocument/2006/relationships/image" Target="media/image28.emf"/><Relationship Id="rId95" Type="http://schemas.openxmlformats.org/officeDocument/2006/relationships/image" Target="media/image33.emf"/><Relationship Id="rId19" Type="http://schemas.openxmlformats.org/officeDocument/2006/relationships/customXml" Target="ink/ink11.xml"/><Relationship Id="rId14" Type="http://schemas.openxmlformats.org/officeDocument/2006/relationships/customXml" Target="ink/ink6.xml"/><Relationship Id="rId22" Type="http://schemas.openxmlformats.org/officeDocument/2006/relationships/image" Target="media/image4.emf"/><Relationship Id="rId27" Type="http://schemas.openxmlformats.org/officeDocument/2006/relationships/image" Target="media/image9.emf"/><Relationship Id="rId30" Type="http://schemas.openxmlformats.org/officeDocument/2006/relationships/image" Target="media/image12.emf"/><Relationship Id="rId35" Type="http://schemas.openxmlformats.org/officeDocument/2006/relationships/image" Target="media/image15.png"/><Relationship Id="rId43" Type="http://schemas.openxmlformats.org/officeDocument/2006/relationships/customXml" Target="ink/ink19.xml"/><Relationship Id="rId48" Type="http://schemas.openxmlformats.org/officeDocument/2006/relationships/customXml" Target="ink/ink24.xml"/><Relationship Id="rId56" Type="http://schemas.openxmlformats.org/officeDocument/2006/relationships/customXml" Target="ink/ink32.xml"/><Relationship Id="rId64" Type="http://schemas.openxmlformats.org/officeDocument/2006/relationships/customXml" Target="ink/ink40.xml"/><Relationship Id="rId69" Type="http://schemas.openxmlformats.org/officeDocument/2006/relationships/customXml" Target="ink/ink45.xml"/><Relationship Id="rId77" Type="http://schemas.openxmlformats.org/officeDocument/2006/relationships/customXml" Target="ink/ink53.xml"/><Relationship Id="rId100" Type="http://schemas.openxmlformats.org/officeDocument/2006/relationships/image" Target="media/image38.emf"/><Relationship Id="rId105" Type="http://schemas.openxmlformats.org/officeDocument/2006/relationships/image" Target="media/image43.emf"/><Relationship Id="rId113" Type="http://schemas.openxmlformats.org/officeDocument/2006/relationships/image" Target="media/image51.emf"/><Relationship Id="rId118" Type="http://schemas.openxmlformats.org/officeDocument/2006/relationships/image" Target="media/image6.PNG"/><Relationship Id="rId126" Type="http://schemas.openxmlformats.org/officeDocument/2006/relationships/image" Target="media/image64.png"/><Relationship Id="rId8" Type="http://schemas.openxmlformats.org/officeDocument/2006/relationships/image" Target="media/image1.png"/><Relationship Id="rId51" Type="http://schemas.openxmlformats.org/officeDocument/2006/relationships/customXml" Target="ink/ink27.xml"/><Relationship Id="rId72" Type="http://schemas.openxmlformats.org/officeDocument/2006/relationships/customXml" Target="ink/ink48.xml"/><Relationship Id="rId80" Type="http://schemas.openxmlformats.org/officeDocument/2006/relationships/image" Target="media/image18.emf"/><Relationship Id="rId85" Type="http://schemas.openxmlformats.org/officeDocument/2006/relationships/image" Target="media/image23.emf"/><Relationship Id="rId93" Type="http://schemas.openxmlformats.org/officeDocument/2006/relationships/image" Target="media/image31.emf"/><Relationship Id="rId98" Type="http://schemas.openxmlformats.org/officeDocument/2006/relationships/image" Target="media/image36.emf"/><Relationship Id="rId121" Type="http://schemas.openxmlformats.org/officeDocument/2006/relationships/image" Target="media/image9.png"/><Relationship Id="rId3" Type="http://schemas.microsoft.com/office/2007/relationships/stylesWithEffects" Target="stylesWithEffects.xml"/><Relationship Id="rId12" Type="http://schemas.openxmlformats.org/officeDocument/2006/relationships/customXml" Target="ink/ink4.xml"/><Relationship Id="rId17" Type="http://schemas.openxmlformats.org/officeDocument/2006/relationships/customXml" Target="ink/ink9.xml"/><Relationship Id="rId25" Type="http://schemas.openxmlformats.org/officeDocument/2006/relationships/image" Target="media/image7.emf"/><Relationship Id="rId33" Type="http://schemas.openxmlformats.org/officeDocument/2006/relationships/customXml" Target="ink/ink12.xml"/><Relationship Id="rId38" Type="http://schemas.openxmlformats.org/officeDocument/2006/relationships/customXml" Target="ink/ink14.xml"/><Relationship Id="rId46" Type="http://schemas.openxmlformats.org/officeDocument/2006/relationships/customXml" Target="ink/ink22.xml"/><Relationship Id="rId59" Type="http://schemas.openxmlformats.org/officeDocument/2006/relationships/customXml" Target="ink/ink35.xml"/><Relationship Id="rId67" Type="http://schemas.openxmlformats.org/officeDocument/2006/relationships/customXml" Target="ink/ink43.xml"/><Relationship Id="rId103" Type="http://schemas.openxmlformats.org/officeDocument/2006/relationships/image" Target="media/image41.emf"/><Relationship Id="rId108" Type="http://schemas.openxmlformats.org/officeDocument/2006/relationships/image" Target="media/image46.emf"/><Relationship Id="rId116" Type="http://schemas.openxmlformats.org/officeDocument/2006/relationships/image" Target="media/image4.png"/><Relationship Id="rId124" Type="http://schemas.openxmlformats.org/officeDocument/2006/relationships/image" Target="media/image12.png"/><Relationship Id="rId129" Type="http://schemas.openxmlformats.org/officeDocument/2006/relationships/fontTable" Target="fontTable.xml"/><Relationship Id="rId20" Type="http://schemas.openxmlformats.org/officeDocument/2006/relationships/image" Target="media/image2.png"/><Relationship Id="rId41" Type="http://schemas.openxmlformats.org/officeDocument/2006/relationships/customXml" Target="ink/ink17.xml"/><Relationship Id="rId54" Type="http://schemas.openxmlformats.org/officeDocument/2006/relationships/customXml" Target="ink/ink30.xml"/><Relationship Id="rId62" Type="http://schemas.openxmlformats.org/officeDocument/2006/relationships/customXml" Target="ink/ink38.xml"/><Relationship Id="rId70" Type="http://schemas.openxmlformats.org/officeDocument/2006/relationships/customXml" Target="ink/ink46.xml"/><Relationship Id="rId75" Type="http://schemas.openxmlformats.org/officeDocument/2006/relationships/customXml" Target="ink/ink51.xml"/><Relationship Id="rId83" Type="http://schemas.openxmlformats.org/officeDocument/2006/relationships/image" Target="media/image21.emf"/><Relationship Id="rId88" Type="http://schemas.openxmlformats.org/officeDocument/2006/relationships/image" Target="media/image26.emf"/><Relationship Id="rId91" Type="http://schemas.openxmlformats.org/officeDocument/2006/relationships/image" Target="media/image29.emf"/><Relationship Id="rId96" Type="http://schemas.openxmlformats.org/officeDocument/2006/relationships/image" Target="media/image34.emf"/><Relationship Id="rId111" Type="http://schemas.openxmlformats.org/officeDocument/2006/relationships/image" Target="media/image49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customXml" Target="ink/ink7.xml"/><Relationship Id="rId23" Type="http://schemas.openxmlformats.org/officeDocument/2006/relationships/image" Target="media/image5.emf"/><Relationship Id="rId28" Type="http://schemas.openxmlformats.org/officeDocument/2006/relationships/image" Target="media/image10.emf"/><Relationship Id="rId36" Type="http://schemas.openxmlformats.org/officeDocument/2006/relationships/image" Target="media/image16.emf"/><Relationship Id="rId49" Type="http://schemas.openxmlformats.org/officeDocument/2006/relationships/customXml" Target="ink/ink25.xml"/><Relationship Id="rId57" Type="http://schemas.openxmlformats.org/officeDocument/2006/relationships/customXml" Target="ink/ink33.xml"/><Relationship Id="rId106" Type="http://schemas.openxmlformats.org/officeDocument/2006/relationships/image" Target="media/image44.emf"/><Relationship Id="rId114" Type="http://schemas.openxmlformats.org/officeDocument/2006/relationships/image" Target="media/image52.emf"/><Relationship Id="rId119" Type="http://schemas.openxmlformats.org/officeDocument/2006/relationships/image" Target="media/image7.png"/><Relationship Id="rId127" Type="http://schemas.openxmlformats.org/officeDocument/2006/relationships/header" Target="header1.xml"/><Relationship Id="rId10" Type="http://schemas.openxmlformats.org/officeDocument/2006/relationships/customXml" Target="ink/ink2.xml"/><Relationship Id="rId31" Type="http://schemas.openxmlformats.org/officeDocument/2006/relationships/image" Target="media/image13.emf"/><Relationship Id="rId44" Type="http://schemas.openxmlformats.org/officeDocument/2006/relationships/customXml" Target="ink/ink20.xml"/><Relationship Id="rId52" Type="http://schemas.openxmlformats.org/officeDocument/2006/relationships/customXml" Target="ink/ink28.xml"/><Relationship Id="rId60" Type="http://schemas.openxmlformats.org/officeDocument/2006/relationships/customXml" Target="ink/ink36.xml"/><Relationship Id="rId65" Type="http://schemas.openxmlformats.org/officeDocument/2006/relationships/customXml" Target="ink/ink41.xml"/><Relationship Id="rId73" Type="http://schemas.openxmlformats.org/officeDocument/2006/relationships/customXml" Target="ink/ink49.xml"/><Relationship Id="rId78" Type="http://schemas.openxmlformats.org/officeDocument/2006/relationships/customXml" Target="ink/ink54.xml"/><Relationship Id="rId81" Type="http://schemas.openxmlformats.org/officeDocument/2006/relationships/image" Target="media/image19.emf"/><Relationship Id="rId86" Type="http://schemas.openxmlformats.org/officeDocument/2006/relationships/image" Target="media/image24.emf"/><Relationship Id="rId94" Type="http://schemas.openxmlformats.org/officeDocument/2006/relationships/image" Target="media/image32.emf"/><Relationship Id="rId99" Type="http://schemas.openxmlformats.org/officeDocument/2006/relationships/image" Target="media/image37.emf"/><Relationship Id="rId101" Type="http://schemas.openxmlformats.org/officeDocument/2006/relationships/image" Target="media/image39.emf"/><Relationship Id="rId122" Type="http://schemas.openxmlformats.org/officeDocument/2006/relationships/image" Target="media/image10.png"/><Relationship Id="rId13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ustomXml" Target="ink/ink1.xml"/><Relationship Id="rId13" Type="http://schemas.openxmlformats.org/officeDocument/2006/relationships/customXml" Target="ink/ink5.xml"/><Relationship Id="rId18" Type="http://schemas.openxmlformats.org/officeDocument/2006/relationships/customXml" Target="ink/ink10.xml"/><Relationship Id="rId39" Type="http://schemas.openxmlformats.org/officeDocument/2006/relationships/customXml" Target="ink/ink15.xml"/><Relationship Id="rId109" Type="http://schemas.openxmlformats.org/officeDocument/2006/relationships/image" Target="media/image47.emf"/><Relationship Id="rId34" Type="http://schemas.openxmlformats.org/officeDocument/2006/relationships/customXml" Target="ink/ink13.xml"/><Relationship Id="rId50" Type="http://schemas.openxmlformats.org/officeDocument/2006/relationships/customXml" Target="ink/ink26.xml"/><Relationship Id="rId55" Type="http://schemas.openxmlformats.org/officeDocument/2006/relationships/customXml" Target="ink/ink31.xml"/><Relationship Id="rId76" Type="http://schemas.openxmlformats.org/officeDocument/2006/relationships/customXml" Target="ink/ink52.xml"/><Relationship Id="rId97" Type="http://schemas.openxmlformats.org/officeDocument/2006/relationships/image" Target="media/image35.emf"/><Relationship Id="rId104" Type="http://schemas.openxmlformats.org/officeDocument/2006/relationships/image" Target="media/image42.emf"/><Relationship Id="rId120" Type="http://schemas.openxmlformats.org/officeDocument/2006/relationships/image" Target="media/image8.png"/><Relationship Id="rId125" Type="http://schemas.openxmlformats.org/officeDocument/2006/relationships/image" Target="media/image63.jpeg"/><Relationship Id="rId7" Type="http://schemas.openxmlformats.org/officeDocument/2006/relationships/endnotes" Target="endnotes.xml"/><Relationship Id="rId71" Type="http://schemas.openxmlformats.org/officeDocument/2006/relationships/customXml" Target="ink/ink47.xml"/><Relationship Id="rId92" Type="http://schemas.openxmlformats.org/officeDocument/2006/relationships/image" Target="media/image30.emf"/><Relationship Id="rId2" Type="http://schemas.openxmlformats.org/officeDocument/2006/relationships/styles" Target="styles.xml"/><Relationship Id="rId29" Type="http://schemas.openxmlformats.org/officeDocument/2006/relationships/image" Target="media/image11.emf"/><Relationship Id="rId24" Type="http://schemas.openxmlformats.org/officeDocument/2006/relationships/image" Target="media/image6.emf"/><Relationship Id="rId40" Type="http://schemas.openxmlformats.org/officeDocument/2006/relationships/customXml" Target="ink/ink16.xml"/><Relationship Id="rId45" Type="http://schemas.openxmlformats.org/officeDocument/2006/relationships/customXml" Target="ink/ink21.xml"/><Relationship Id="rId66" Type="http://schemas.openxmlformats.org/officeDocument/2006/relationships/customXml" Target="ink/ink42.xml"/><Relationship Id="rId87" Type="http://schemas.openxmlformats.org/officeDocument/2006/relationships/image" Target="media/image25.emf"/><Relationship Id="rId110" Type="http://schemas.openxmlformats.org/officeDocument/2006/relationships/image" Target="media/image48.emf"/><Relationship Id="rId115" Type="http://schemas.openxmlformats.org/officeDocument/2006/relationships/image" Target="media/image53.emf"/><Relationship Id="rId61" Type="http://schemas.openxmlformats.org/officeDocument/2006/relationships/customXml" Target="ink/ink37.xml"/><Relationship Id="rId82" Type="http://schemas.openxmlformats.org/officeDocument/2006/relationships/image" Target="media/image20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uno_2\AppData\Roaming\Microsoft\Templates\Modele-Chevrollier.dot" TargetMode="Externa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44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106 4 26,'0'0'49,"0"0"-5,0 0-5,-7-6-2,7 6-3,0 0-5,0 0-4,-10 3-4,10-3-3,0 0-2,-9 5-3,9-5-1,-8 5-3,8-5-1,-7 6-1,7-6 0,-7 8 1,7-8-2,-9 8 1,9-8-2,-8 10 1,8-10-3,-8 9 1,8-9 0,-9 11-1,9-11 0,-8 14 0,3-6 1,2 1 0,-1 1 1,2 1 0,0 0-1,2 0 1,0-1-2,1 1 1,0-1-2,2-1 0,-1 0 0,0-1-1,1 1 1,-1 0-1,0-1 1,1 1 0,0-1 0,0 1 1,0-1-1,2-1 0,-1 0 1,1 0 0,-5-7-2,11 13 1,-11-13-3,13 11 3,-6-7-4,1-1-1,0 1 1,-1-1-1,2-1 0,-2-1 0,-7-1 3,11 3-4,-11-3 4,10 1 1,-10-1 0,7 0-1,-7 0 1,7-1 3,-7 1-4,0 0 4,9-9-2,-9 9 1,3-11-1,-3 11 0,0-14 0,-1 7-4,-1 0 4,0-1-4,0 1 1,2 7 0,-7-13 1,7 13-1,-8-9 2,8 9 0,-9-8 0,9 8-1,-11-5 2,11 5-2,-10-3 0,10 3 1,-9-1-1,9 1 0,-9 4 0,9-4 1,-8 8 0,8-8 1,-10 12 0,4-5 0,6-7-1,-11 13 1,11-13-4,-7 8-5,7-8-13,0 0-24,0 0-61,0-11-7,4 3-4,-1 0-4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45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-3 0 1,'0'0'59,"1"8"14,-1-8-1,0 0-52,0 0-7,0 0-2,0 0 0,0 0 2,0 0 1,0 0 4,7 3 2,-7-3-1,0 0 0,5 10-5,-5-10 0,5 12-9,-3-4-2,0 2-3,2-1-3,-1 1 2,1 1-3,-1-2 2,2 0-4,-3-2 8,-2-7-2,6 9 1,-6-9-1,0 0 1,0 0-1,7-2 1,-7 2 0,3-7 1,-3 7-1,2-7 3,-2 7 0,5-9 0,-5 9 2,11-8-2,-2 7 2,2-2-2,0 3 1,2 0-2,3 4 1,-2-1 0,1 4-2,-1 0 2,-1 2-1,-3 1 2,-1-1-2,-2 0 1,-2 1 1,-2 0-3,-2-1 1,-3 1-1,-2-1 1,-3 2-2,-2-1 1,-1 1 0,-1 1 0,0 0-1,0-2 0,2 0-5,0-4-3,9-6-10,-12 2-25,12-2-59,-3-15 0,1 2-8,1-1 6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46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0 70 58,'0'0'100,"0"0"-6,0 0 4,0 0-65,0 0-9,0 0-4,8 0-7,-8 0 1,10-7-8,-3 3 4,1 1-3,2-2 5,0 1-3,2 1 1,1 1-1,-1 0 1,2 0-1,-1-1-2,1 2-2,-1-1-1,-1 0-3,0-1 0,-1 1-2,-1-1-5,-1 1-7,-1 0-13,-8 2-23,13-9-59,-13 9-5,7-9-2,-7 9-4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47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-5 184 3,'0'0'83,"0"0"-7,-1 9 3,1-9-56,0 0-2,0 0-1,0 0 1,0 0 0,0 0-6,9-5 8,-9 5-6,9-8 5,-9 8-8,10-13 1,-6 4-5,1-3 0,-2-1-3,2-2-3,-2-1 0,1 0-2,0-1-1,-1 0-1,1 1 0,-1 4-1,1 1 1,-1 4 0,-3 7 1,7-6 0,-7 6 0,7 4 2,-7-4-1,7 11 1,-5-2 0,2 1 1,-2 3-1,1 0 1,0 2-1,0 0 1,0 2 0,1 1-3,-1-1 2,1 0-3,0-1 2,0-1-5,1-1 5,-1-2-6,2-2 4,-2-3-3,-4-7-3,11 8-9,-11-8-24,9-1-59,-9 1-10,2-11-1,-7 4-11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48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102 108 1,'-6'7'33,"6"-7"33,-8 3 1,8-3-47,-9-2-3,9 2-3,-9-7 2,9 7 1,-7-10 0,3 3 2,4 7-2,-7-16-1,5 8 0,-2-4-1,2 4-1,-1-4-2,1 3-2,1 0-1,1 0-2,0 9-1,7-9-2,-7 9-1,13 2-1,-3 2 1,3 4 0,-2 3-1,2 1 2,-2 2-1,-2 0 2,-1 1-1,-1 1 0,-5 1-1,-1 1 1,-3 1-2,-4 0 1,-1 1-1,-3 0 1,-2 0-2,-2-2 1,-2-1 0,1-2 0,-1-2 0,3-3 1,2-2-2,1-1 1,2-2 0,8-5-2,0 0 2,-3 8 0,3-8 1,14 2 4,-3-1 0,3 0 1,3-1 1,3 2 0,-1-1-1,1 1 0,-1-4-3,-2 2-2,-2-2-4,-1 0-6,-3-1-9,-4-4-17,2 2-43,-4-3-30,-1 0-1,-3-1-5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49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-2 242 51,'3'9'79,"-3"-9"5,0 0-10,0 0-49,0 0-4,1-9-8,-1-2 3,3 1-6,-1-4 5,0 1-6,1-4 5,-1 2-3,0-3 1,2 0-2,-3-2-1,1 0-2,1 1 1,0 1-1,-2 2 0,2 2 1,-2 2 1,1 5 0,-2 7 0,0 0-1,0 0-1,10 7 0,-6 3-1,2 0-3,1 1-3,1 2 0,0-1-2,1 1 1,-1 1 1,-1 2-2,0 0 0,-1 3 1,-1 2-1,-2 0 2,0 5 3,-2-2 0,1-1 0,-1-2-2,-1-4 2,1-4-8,1-4-4,-2-9-12,0 0-26,0 0-48,2-9-9,-3-3-1,-2-1-1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50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1 49 62,'-2'12'88,"2"-12"3,4 7-7,-4-7-40,11-1-23,-1 0-8,2-4 3,2 0-11,1 0-3,1-2-14,1-1-7,-3-1-23,2 2-39,-2-1-6,-2 1-1,-1 2-2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51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0 92 67,'0'0'81,"11"6"1,-11-6-4,5 13-57,1-2-2,-2 0-4,4 6-2,-1 0-8,1 2-1,-2 1-3,1 0 0,-3-1 0,-2-1-3,-1 1 1,-2-3 4,-2-1 2,0-3-1,-2-2-5,5-10 5,-12 3-2,5-9-1,1-7 2,0-5-5,1-6 0,0-6-1,3-3 8,1-2-6,2 1 4,3 1 0,0 2 0,3 5 0,2 3 1,1 7 2,0 6 2,2 5 0,1 4 1,-1 7-3,1 2 2,-1 6-1,-2 2-3,-1 3 0,-2 2-4,-3 0-1,-2 0-1,-3 1 0,-1-4-2,-3-1 2,-2-3-1,0-2 0,-2-2 1,1-3 1,0-2 1,1-1 0,7-4 2,-8 9 3,8-9-1,5 12 2,3-3-1,3 2 3,2 2-2,4 2 5,1 0-1,1 0-3,-1-2 1,-1 0-3,-2-1-3,-1-2-13,-2-3-23,-1-4-61,-11-3-7,10-2-3,-12-5-7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52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2 67 44,'0'0'84,"0"0"1,0 0-6,0 0-42,0 0-7,-7-2-5,7 2 0,2-8-9,-2 8 2,5-14-7,0 7 5,-1-3-6,1 3 1,0-1-4,2 2-2,2 2-1,-2 3 1,1 1 3,1 4-1,0 3 4,-1 3-5,1 0 2,-1 2-4,-3 2 2,1 1-4,-2 0 2,-1 0-4,-2-1 0,-2 0 0,0 0-1,-4-1 0,0 0 0,-2-3 1,0-1-1,-2-2 1,0-2-1,0-2 1,1-1 0,1-2-1,7 0 1,-11-3-1,11 3 1,0 0 0,0-11 0,0 11 0,10-10-1,-10 10 1,15-14 1,-7 9-1,2 1 0,0 1 0,1 3 0,0 3 0,2 6 0,-1 1 0,0 5 1,-1 2 0,-2 2-1,-1 2 1,-1 0-2,-3 0 2,-3-3-1,-2 1 2,-3-5-2,-1-1 2,-4-3-2,1-2 1,-3-2 0,0-3 0,0-2-2,1-1 1,0-1-2,3 0-2,7 1-9,-9-7-16,9 7-35,2-11-42,3 4-3,-2-3-5,3-1-3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53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8 0 27,'0'0'85,"-3"12"1,1-5-5,2-7-34,-4 13-28,4-13-1,-1 13-4,1-6-6,3 1-3,1 2-2,1 1 1,0 1-1,0 1 1,1 2-1,-1 0-1,-1 0-3,-1 3 1,0-2-1,-1 1 1,-1-2-2,0 1 1,0-2-1,-1 0 1,0-2 0,0-3 0,1 0 0,-1-2 1,1 1-1,-1-8 1,4 8 0,-4-8 0,8 4 1,-8-4-1,12-1 3,-5 0 0,0 0 3,2 0 1,0 0 1,1-1 1,-1 2-1,1 2 1,1-2-1,-2 2-2,1-1-1,-2 1-3,-1-2-1,-7 0 0,12 2-1,-12-2-1,8-2-7,-8 2-6,0 0-21,7-3-51,-7 3-8,0 0-5,0 0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54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-1 0 98,'0'0'90,"2"8"1,-2-8-28,1 15-25,-2-7-7,4 6-8,0-1-9,1 4-4,0-2-5,1 1-3,-1 0-9,0-4-13,3 1-37,-3-4-39,-4-9-2,3 8-7,-3-8 24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55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395 140 51,'-12'10'103,"12"-10"0,-12 4-5,12-4-67,-12 0-13,12 0-2,0 0-1,0 0-2,11-9-2,-2 5-1,2-1 1,4 0 0,2-1 1,3 2-2,2-3-1,4 2-2,2-3 1,3 2-1,3-2 1,0 1-1,2-2 1,2 1 0,0 0 0,1 0-1,1 1-1,0 2 0,3-1 0,1 1-1,1-1-1,1 1 0,-1 0-1,1 1 0,1-1 1,-1 2-1,-2 2 1,0 0-1,-1 3 1,1 0-1,0 3-1,-1-1 0,0 1-1,0-1 1,0 0 0,1-1-1,-1-1 0,1-1 0,1 0 1,1 2-1,0-2 1,-1 3 0,0-1 0,-1 3 1,-1 0 0,-1 2 0,-1 1 0,-1-2 0,-1 2-1,1 0 2,-1 0-2,1 1 0,1 0-1,-1 0 0,0 0 2,0 2 1,0-3-2,-1 0 0,0-1-1,-2-3 2,-3 0-2,0 0 1,-1 0-2,-3-1 0,-1 1 0,-3 0 1,-2 0-1,-2 0 0,-2 2 0,0-2 0,-3 2 0,-1 0 0,-2-1-1,1 1 5,-2 0-1,1-2 1,-2 2 0,-1-1 0,0 1 0,-1 0-2,0 0 4,0 0-8,0-1 3,0 1-3,1-4 3,-1 1-3,0-1 3,1 0-1,-2-1-1,0 1 1,0 0 1,-2 0-2,0 1 1,-7-4 0,13 8 0,-13-8 0,13 8 0,-6-4 0,-7-4-1,14 6 2,-14-6-1,13 9 0,-5-6 1,-1 2 0,0 1-1,2 0 1,-1 0-2,1 2 2,1-1-1,0 2 0,1 0-1,1 1 1,0 2-2,-1 0 2,3 0 0,-2 2-1,0 2-1,1-1 2,-2 3-1,-1 0 1,1-1 6,1 3 0,-1 0-1,0 1 2,-2 0-2,1 1 2,0 1-2,-1-1-3,-1-1-4,1 2-1,-1-1 2,-1 1-2,0 0 2,0 0-2,0 1 2,1 2 2,-1 1-2,-2 1 2,1 2-2,-2 0 2,1 1-2,-2-1 2,-1 1-2,-1-1-3,1 0 3,-2-2-3,1 0 2,-1 0-2,0-1 2,-1 2-1,1-4 1,-2 2 4,-1 0-2,0 1 2,-2-1-1,0 1 2,-2-2-2,1-1 2,-1-1-1,0-1 1,-1-1 2,0-2-4,-1-2 4,0 1-4,-1-2-3,-1 0-3,-1-2 3,0-1-3,-3-1 1,1 1 1,-1-3-1,0 0 1,-2-1 6,0 1 0,0-2-1,0 0 0,-3-1 0,1 1 1,-2-2-1,0 1 1,-2-2-2,2 0 2,-2-1-1,0 0 0,2-2-1,-1 1 1,1-1-1,1 0 1,-2 0-4,1 0-1,0-1 0,0 1 0,0-2 1,0 0-2,-1-1 2,-1-2-2,0 0 5,1-1 0,-2 1 0,-1 0 0,-1 1 0,-1 0 0,0 1 0,0-1 1,0 1-1,0 0 0,-1-3-3,0 1 1,1-3-1,-1 1-1,-1 1 1,-2-2 0,-1 0 0,0 1 0,-1-1 2,-1 2 0,0-2 0,-1 0 1,1 1-1,-1 1-2,0-1 1,1 3-1,-3 1 1,1 0-1,-3 1 1,0 1-1,1 1 1,-1-1 1,1 1 0,0-1-1,2 0 1,-1 0 0,3 0-1,-1-1 0,1 2 0,1-1 1,-2 0-1,-1 0 0,-1 0 0,2 1 1,-2 0 0,2 2-1,1 0 1,0 0-1,0 1 1,1 0 0,1 2-1,2-2 1,-1 2 0,0 1 0,-1-1-1,0 1 1,0 0-1,-1 2 1,1-1-1,0 2 1,0 0-1,-1 0 1,2 0-1,1 1 1,0-1-1,1 1 1,0-1-1,1 1 0,0 2 1,-1 0-1,0 0 1,2 0-1,-1 2 0,1 0 0,0 3 1,2-1-1,1 0 0,1 1 1,3 1-1,-2 1 1,1 2-2,2 1 3,-1 1-3,1 2 3,0 1-2,2 2-1,-1 1 2,0 1-2,3-1 3,0-1-3,1 0 2,0-1-2,1 1 2,0 0 2,0-1-2,2 2 1,-1-1-1,0 1 2,-1 1-2,2-1 2,-1 1-2,1 1 0,-1-2-1,1 3 2,-1-1-1,2 3 1,1 0-2,-1 0 2,2 0-1,2 0 3,1-1-3,1 1 2,0-1 0,3-2-3,-1-1 3,2 1-3,0-2 2,2-1-1,1 1 2,0 0-2,2-3 0,2 1 3,2 0-3,1-1 2,0 0-2,4-1 1,0 1-1,1-4 2,3 2 2,1-1-2,1-3 2,1 0-6,1-1 5,0-3-5,1-1 5,1-1-5,1-2 1,0 0-2,1-1 2,1-2 2,1 0-2,4-2 2,1-1-2,1-1 2,1-2-2,3-3 2,2 0-1,0-2 1,3-2-1,0 1 1,0-2 0,0-1 0,2 0-1,-1 1 1,4-1-1,1 1 1,-1 0-1,2 0 2,1 1-1,2-1 1,-1 2-1,2 0 1,-1 0 0,0 0-1,0 1 0,0 0 1,-2 0-1,-1 1 0,-2 1 1,0 2-1,-3-2 1,0 1-1,-1 1 0,-1 0-1,-1 1-2,0 2 2,2 2 2,-2-2-1,2 1 0,-1 2 0,0 0 1,4 1-1,-1-2 0,0-1 0,0 1-3,2 0 3,-1 0 1,-1 0-1,-2-1 0,0 1 0,-1 2-1,-1 0 1,0 0-1,-2 0-2,-1 0 0,-1 1-1,-1 1 2,-3-1 4,0-1 1,-2 1-1,-3 0 1,0 1-1,-2 0 2,0-1-1,-1 2-1,-1 0-5,1 1 0,-2 2 1,0-1-1,-3 0 1,0 0-1,-3-1 0,0-1 0,-3 0 2,-2-2-2,-1 0 1,-3-3-1,1 3 1,-2-1 0,0 2 0,0 0 0,-2-1 0,0 0 0,-3 1 0,2 0 0,-2 0 1,-1 1-1,-2 0 0,0 0 2,0 2-2,-2 2 3,0 1-3,0 0 3,-2-1-3,0 1 3,-2 0-1,0 1-1,-2 1 1,-3 0-1,-1 1 2,-2 1-2,-2 0 3,-2 0-3,0 0 2,-2-2-1,0 0 1,-2 0-1,1-1 1,-1 0-2,-1-2-2,-1 0 2,0-2-2,0 0-2,-1-1-3,-1-3 3,-1 1-4,0-2 4,0 0 0,-2 0 0,-1 0 1,0 0 4,-2 2 0,0-1 0,-2 1 1,-2 1-1,1 0-2,-1-1-1,-1 1 0,-2 0 0,-1 1 1,-2-1-1,0 1 1,-1-2 0,-1 0 2,0-2 0,-2 0-1,1-1 1,0-1-2,0-1 2,-1 2-2,0 1 2,-1 1 6,-2 0-7,2 1 10,-2 0-10,-1 2 1,1-2 6,-1 0-6,0 0 5,0-2-13,-1 2 13,0-1-14,-1 2 15,3 1-5,-2 1-3,1 3 3,1-2-2,-1 3 2,1-1-2,2-2 2,-2 0-2,1-2 2,3-1-1,0-3 0,1-2-2,1 0 2,3-2-2,0 1 2,0 0-2,2 1 2,1 0-3,0 1 10,3-2-8,0 1 7,4 1-8,0 0 9,3 0-8,2-3 7,2 0-8,3-1 2,2 2-2,1-2 1,3 0-1,0-1 1,2-3-1,0 2 1,4-1 0,-1 1 0,1-2 1,1 0-1,0 1 0,-1 1 1,8-5-1,-12 13 1,12-13-1,-13 13 1,13-13-1,-12 12 1,12-12-1,-9 10-1,9-10-3,0 0-5,-7 10-7,7-10-7,0 0-16,-2-10-38,3 1-63,0-3-5,-1-2 4,0-2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3:25.156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469 0 22,'-5'10'87,"3"5"5,-6-6-4,-2-1-54,2 2-9,-3-5-4,3 3-2,-3-4-6,2 2-3,-2-3-3,-1 3 1,-1-1-2,-1 2 0,-1 0-2,-1 1-1,-1 1-1,-1 0 1,-1 1-1,0 0 6,1 2-8,-2 0 8,1 0-9,-1 2 8,2 0-7,-2 3 7,3-2-8,-1 5 4,1-4-2,1 3 2,2-4 0,1 0 1,2-2-2,4-2 2,-1-4-1,8-7-1,-7 8-1,7-8-1,0 0 1,0 0-1,0 0 0,10-8 0,-10 8-1,11-5 1,-4 1-1,-7 4 1,15-5-1,-8 2 0,2 2 2,-1-1 0,2 1 1,1 1 0,-1 0 2,3 1 2,-1 1 3,3 0 0,-1 2 1,3 1 1,3-1-1,3 0 0,1-2-1,4-1-2,2-2-1,4-2-3,4 0 0,1-1-2,1-1 0,2 1-1,0 0 0,-1 1 0,0 0 1,-3 0-1,-2 2 1,-4 0-2,-2 0-2,-5 0-10,-1 5-17,-5-4-83,-5-1-3,-2 3-6,-12-2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15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17 409 1,'0'0'0,"0"0"58,0 0 31,0 12-64,-1 2-10,2 4-2,2 9-4,2 7-1,0 7-8,1 4 3,0 9-3,2 2 3,-1 0-2,1-1 4,-2-3-3,-1-7 1,0-5-1,-2-8 3,0-9-4,-2-9 1,-1-14-1,0 0 0,-6-12-2,0-8 0,1-6 0,-4-7-4,0-6 3,-1-4-1,2-1 1,-1 0-2,3-1 4,-1 2-4,3 3 3,1 7 1,2 6-1,1 5 0,2 9 1,-2 13 0,10-3 0,-2 13 1,-1 6-1,2 5 2,1 1-2,1-1 1,0-1 0,-1-2 0,1-6-1,0-7 0,1-6 1,-2-9-2,1-5 1,-3-6 0,0-3 0,-1-3-2,-2-4 3,-2 0-2,-2 3 2,-1 4-1,-2 2 1,-1 7 0,-2 4-1,5 11 1,-8-3-1,4 11 0,2 8 0,0 1 0,2 5-1,1 0 1,2 1 1,1-2 1,3-1-2,0-6 1,2-5 0,1-4-1,2-6 1,-2-3 0,2-7-1,-3-3-1,0-5 0,0 1 1,-3-3 0,0 0-1,1 2 1,-2 2 0,-1 4 0,1 3 0,-5 10 0,10-6 0,-10 6 0,13 11-1,-7-1 1,0-1 0,0 2-1,2-1 0,-2-2 1,-6-8 0,13 5-1,-13-5 1,10-11 0,-5 2 0,0-5 0,0 2 1,1-3-1,-1 4 0,1-1 1,0 5-1,-6 7 0,11-4 0,-11 4-1,10 7 2,-10-7-1,11 8 1,-11-8 2,13 2 1,-13-2 1,12-11 4,-7 1-2,0-3 1,-1-3-2,-2-1 3,1-2-6,-3-3 2,0 1-2,0-2-2,-1-2 2,-3 0-2,0-1 2,-2-2-3,0 2 3,-1 0-1,-1 1 1,0 5 1,1 2 3,1 4 0,-2 3-1,3 3 0,5 8-1,-7-7 0,7 7 0,0 0-4,-7 12-3,6-2 2,4 5-2,-1 4 2,3 5-2,-1 3 1,3 3-1,1 2 0,0 2 0,0-1 1,0 0-2,0-3-2,-1-1 3,1-2-2,-2-4 2,1-3-1,-1-6 2,0 0-2,-1-5 3,-5-9 0,9 9 1,-9-9 0,8-2 0,-8 2 1,8-11 1,-5 4 2,0-1-1,0 0 0,-2-2 1,1 1 3,0-2-3,-2 0 0,1 1-1,0-1 1,-2-1-3,1 1 2,0 2-3,-1 2-1,1 7 1,-2-8-1,2 8 0,0 0 0,-4 14-1,2-1-3,2 1 3,0 2-3,0 1 3,3 1-3,2-3 2,1-1-2,2-4 3,1-3 1,3-3 0,1-4 0,2-5 0,-3-3 0,2-3 1,-2-5 3,-1 0-2,0-2 3,-2-2-4,0 2 4,-1 0-4,0 3 4,-1 2-3,0 4-2,-1 1-1,1 6 1,-7 2 0,12 10 0,-6 2-1,-1 3-3,-1 3 2,1-1-2,-2 1 3,1-3-4,0-1 3,0-3-2,-4-11 1,7 7-8,-7-7-13,7-2-17,-7 2-35,7-5-26,-10-2 1,3 7 101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16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-1 75 50,'0'0'105,"0"0"-2,4-7-6,5 1-101,1-3-42,6-5-53,9 5 1,-3-9-3,7 6 95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16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109 383 1,'-4'-16'89,"2"6"3,-4-5-55,-1-2-15,-2 3-5,0-1-7,-2 3-6,2 3-2,-2 5-4,2 9 2,0 6 0,1 10-2,1 6 2,3 6-1,2 2 1,1-1 0,2-3 0,1-6 2,2-5 1,2-10 1,-6-10-1,12-9 0,-4-8-1,-1-9 0,1-4-1,0-7-1,-1-6-5,-1-4 5,0-1-5,-2 0 4,-2 1-3,1 4 3,-2 3-1,-1 6 1,0 8 3,0 8 2,0 8 0,0 10 0,3 14 2,0 6-1,1 7 2,1 5-3,2 4 1,1 1-5,1-4 2,1-4-1,-1-4 1,3-7-2,-1-5 0,-1-11 1,-1-7-1,0-4 1,0-5-2,-3-5 1,-1-2-2,-3-3 2,-2 1-2,-2 1 2,0 3-1,-3 3 0,-1 6 1,6 10 1,-9 4-1,6 12 1,2 6 1,2 4-2,2 3-2,2 2-6,3-4-12,3-5-38,2-3-39,-2-18-3,4-4 71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17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34 408 1,'-8'15'61,"3"8"34,-4-5 1,5 6-74,-1-2-18,2 0-2,4-1 1,2-5-5,2-4-1,4-5-1,0-6-3,2-7-2,1-5 1,-1-5 0,1-3-1,-2-2 2,0-4-2,-2-2 6,-1-4-1,-3 1 6,0-2-2,-2-1 5,-1 2-1,-2 0 3,0 6 3,-2 3 2,2 7 0,-1 5-2,2 10-1,0 0-1,-3 16-1,3 5-3,3 1-3,0 5-1,3 1 1,0 2-1,1-3 0,0-3 0,1-5 0,0-5 0,0-5 0,-2-4 0,-6-5 0,11-3 0,-11 3 0,8-16 0,-5 3 0,0-1 1,0 0-2,0-1 1,-1 3 0,3 3 2,-5 9 0,12-4 0,-3 9-1,0 3 2,2 2-1,0-1 0,3 0 0,-2-3-1,0-4 0,1-6-1,-1-4 0,2-5 0,-3-4 0,2-2 0,-4-2 1,0-1-1,-3 2 1,-2 1 0,-3 2-1,-2 3 1,-1 6 0,2 8-1,-12 3 0,6 10-1,0 5 1,0 7 0,2 1 0,1 1-1,1-2 2,2-4-1,2-6 0,-2-15 0,8 7-1,-8-7 1,12-18 0,-5 0 0,-2 0-1,0-5 1,1 0 0,-3 1 0,2 3-1,-2 3 2,1 5-2,-4 11 1,8-5 0,-2 12 0,-2 4 1,4 3-1,-3 0 0,4 0 0,-2-1 1,3-5-1,-3-5 1,3-5 0,0-5-1,-1-4 1,0-4-1,-2-2 2,1-2-2,-2-1 1,-2 2-1,-1 2 1,1 3 0,-2 3-1,-2 10 1,0 0 0,10-4-1,-10 4 0,11 12 0,-3-6 0,0-2 0,1-1 1,1-4-1,3-5 1,-2-3 4,1-4-3,1-3 4,-3-3-4,0-1 3,-2 1-2,-1 1 2,-5 1-3,-2 3-1,-2 2 1,-2 4-2,4 8 1,-9-5-2,9 5 0,-7 15 1,5 1-2,3 6-2,1 6 3,3 4-2,1 6 2,4 3-1,0 3 0,2 0-1,0 0 0,-1-2 0,-2 3-4,-2-3-1,-2-4 0,-5-5 0,-1-7 0,-3-5 0,-2-7 2,-2-10 3,0-8 3,-2-8 1,2-6 2,0-3 4,1-5 2,5-2 1,1-4 2,4 0-3,2-2 3,5-3-3,1-1-2,4-1-3,1-3 1,-1 0 0,0 1-2,-1 4 2,-3 3-3,-2 6 3,-4 7-3,-3 7 4,-2 14-5,0 0 0,-11 6 2,6 9-3,-1 2 2,3 1-3,3-2 2,3-2-12,7-8-52,3-5-44,-1-15 0,6-3-1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18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0 415 1,'4'14'2,"4"13"91,-3 2-3,0 12-74,5 8-9,1 5 2,2 2 2,-1-1-8,1-3-1,-2-4-2,-1-6 4,0-9-3,-3-7 1,-1-9-1,-2-8 1,-4-9 0,0 0 1,6-14 2,-6-6-1,-2-7 1,-2-5 0,-1-5 2,0-3-2,-2-1 0,1 0-1,1 3-1,1 5-2,0 4 0,3 7-1,2 5 0,1 9 1,-2 8-2,9 0 1,-2 7-1,0 3 2,0 1-2,1 1 1,1-1 0,-2-2 0,1-2 1,-8-7 0,12-1 0,-12 1 0,12-15 0,-8 3 1,0-4 0,-2-1-1,0-3 0,-2 1 1,-3-1-1,0 2 0,-3 3 1,0 3-1,0 4 0,6 8 0,-11 3 0,7 10-1,1 8 0,3 5 1,3 5-2,2 1 2,2 2-2,1-4 2,2-4-2,1-8 2,0-8-2,0-7 1,-1-9 0,-1-7 0,-1-4 1,-2-5-2,0-5 2,-2 0-2,-1-1 2,0 2-1,0 2 0,-1 5-1,0 4 1,2 5 0,-4 10 2,8-3-3,-8 3 1,12 15 0,-4-3 0,0-1 0,2 1 0,0-1 0,1-2-2,-2-6 2,3-4-1,-2-3 1,2-5 0,-2-5-1,2-3 2,-1-4 2,-1-3-1,0-2 1,-3-3-1,-1 0 2,-3-2-2,-1-1 2,-5-2-2,1 0-1,-4 0 2,0-1-1,-1 0 1,-1 2-1,3 3 1,0 4-1,2 5 1,0 5-3,2 6 1,1 10-1,0 0 0,10 19 0,-4 4-2,2 9 2,0 7-3,4 7 2,-1 4-2,2 0-2,-1-2 2,1-5 0,-1-6 0,0-6 0,-1-8 1,-1-6 0,-2-8 2,-1-6 1,1-4 1,-1-4 0,-1-4 1,0-5 5,-2-3-3,0-3 3,-1-1-2,-2 0 3,-2 1-4,-1 2 2,-1 4-4,1 4-1,2 10 0,-7-3-1,5 13-1,1 5-4,3 5 2,0 3-1,2 1 1,1-1-2,1-2 2,2-3-3,0-9 4,1-6 0,1-7 1,1-6 4,-1-6-3,1-5 3,1-4-2,0-2 2,1 0-2,0 0 2,0 4-2,0 5-3,-1 6 2,0 7 0,0 6 0,-1 8 2,-2 3-2,-1 4 1,-1 3-2,-2 0 3,-2-1-5,-2-4-9,0 0-29,-4-2-71,-4-10 2,-1 3-5,-8-10 104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19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-3 75 1,'0'0'66,"0"-18"20,6 11-20,1-2-124,2-5-30,7 4 16,-2-7 72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0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0 343 1,'12'-12'85,"2"1"5,-8-5-54,2-5-19,-1-4 4,-3-3-6,-2-4-6,-2-2 1,0-1-6,-3 0 4,0 3-8,-1 5 4,0 5-4,3 9 3,1 13 1,0 0 0,0 22 1,4 9-3,3 11 2,1 12-3,3 14 1,0 9-7,2 4-4,2 2 2,0-3-1,1-7 2,-1-8 3,1-12 2,-1-15 1,-1-14 5,-1-10 5,1-14-3,-1-7-1,-2-9 1,-3-8 1,-4-8-2,-2-4 1,-2-5-4,-4-1 2,-2 1-1,-3 4 1,-3 3-2,1 9-3,0 5 1,1 8-1,0 8 0,3 5-1,0 7 0,2 3 0,2 2-1,2 1 1,2-1-1,1-3 0,3-2 2,-5-8 0,15 1 0,-6-9 1,2-6 0,0-5 0,0-3 2,-1-2-2,-1-2 1,-2 0 0,0 0 1,-2 3-2,-3 4 1,0 6-1,-1 5 1,-1 8-2,0 0-1,-3 21 0,2 3-1,1 4 1,2 2-3,1 1 4,2-3-3,1-3 2,3-5 0,-2-8 1,3-9 0,-2-8 1,0-9 1,1-4 1,-2-6 3,0-4 0,-2-5 2,1 0-2,0 1 2,0 5-1,-1 4 5,0 6-1,0 6 0,3 8-2,-1 4 0,2 5-1,1 2-8,0-1-19,6-1-67,0-1-27,-3-6-6,0 0 3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1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2 356 1,'-2'25'53,"6"16"48,-2 2-1,1 8-80,5 9-2,2 1 0,2 2-6,0-3-6,0-5-1,0-8-2,-2-8-1,-1-9 0,-3-9 0,-1-9 0,-5-12 1,0 0 0,4-19 0,-4-1 0,-3-9-2,-1-6 2,1-8 0,-2-4-2,-2-5-2,1 3 0,1 2 1,2 5-2,-1 6 4,3 8-3,2 7 0,3 11 1,3 10 1,2 9-1,2 4 1,-1 4-1,3 1 1,0-1 0,-1-3 0,0-4-1,-1-9 0,-1-9 0,-1-9-1,-1-5 0,0-4-1,-3-5 2,-1-2-2,-1-1 2,0 1-2,-3 5 2,0 5-1,0 5 1,-2 5-1,2 13 1,0 0 1,-2 18-2,2 2 3,0 6-1,1 2 1,0 2-2,1-1 2,0-4-2,2-5 0,1-5 0,0-7 0,2-6-1,2-5 0,0-4 0,1-4-1,-1-3 1,1-2 0,-1 0 0,1 1-1,-3 2 2,1 2-1,-2 1 1,-1 1 0,-5 9-1,11-10 1,-11 10-1,10-5 1,-10 5 0,11-2-2,-11 2 2,10-1 0,-10 1 0,10 2 0,-10-2 0,10 6 0,-10-6 1,10 10 0,-2-4-1,-8-6 0,11 9 0,-11-9 0,12 3 1,-12-3-2,10-9 1,-5 0 0,0-1 0,-2-3-2,2 1 2,-3-3-2,1 1 2,-1 1-1,0 1 0,-1 1 0,0-1 0,-1 1 1,1 0-3,0 0-2,1 2-5,-2-3-1,1 1-2,-1 0 1,1 0 1,-2-1 0,0 2 2,-1-1 7,-1 1 5,-1 0 3,-1 1 2,0-2-1,-1-1 2,0 1-2,-1-2 0,1 2-5,1-1 0,1-1-1,1 1-1,-1 3 0,2 0 0,-1 1 1,1 1 2,2 7 2,-4-7 1,4 7 2,1 8 0,1 3 0,1 8-1,3 2 2,1 7-5,2 4 1,1 3-2,1 1 0,1 1-2,-2-5 2,1-4-3,-2-3 2,-1-7-1,0-7 0,-2-4-1,-6-7 0,10-6 0,-4-2-1,-2-4 1,1 1-1,1-2 1,0 2-1,0-1 0,1 1 1,0 2-1,1-2 0,-2-1 1,2-2-1,-2-1 2,0-1-2,-3-1 2,0 1-1,-3 1 1,0 2 0,-2 4 1,2 9-1,0 0-1,-9 5 2,6 10-2,1 6 2,1 1-3,2 1 2,0 0-1,2-3 1,2-4-1,1-7 0,0-9 0,3-6-1,2-5 1,-2-5-1,3-3-1,-1-2 1,0-1 0,2 1-1,-2 3 1,-1 4 0,-1 6 2,1 5-1,-2 6 1,0 5 2,-3 4-2,-1 2 2,-2 2-2,0-1-3,-2 1-11,-2-4-23,-1-3-72,0 3-5,-6-6 2,2 5 106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2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20 151 1,'-11'-10'79,"11"10"29,-9-12-2,10 3-77,5-2-25,4-5-16,5-1-21,5-2-24,2 0-21,-1-3-28,8 6 66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3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0 1,'6'16'21,"4"11"82,-6 0 0,3 6-64,0 6-19,1 3-2,0-1-11,-1 0-20,0-4-21,1-7-42,0-2-22,-5-13 8,3-2 90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4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0 620 1,'0'0'72,"0"0"-16,8 4-23,-8-4-4,6 11-8,0-4-8,0 0-4,2 2-5,-1-3-2,2-1 0,-1-1-1,2-3 0,-2-4 0,2 0 0,-4-3 0,1-1 0,-2-1-1,-2-2 1,-1 1 0,-4-1 0,-2 0-1,-2-1 0,-3-1 5,-1 2-5,0-1 4,1 0-3,1 2 4,1 0-5,2 2 5,5 7-5,-7-9 0,7 9 1,0 0-1,0 0 0,0 0 0,12-7 0,-5 4-1,2 1 2,1 0 0,2 2 0,-1 0 1,3 3 1,-2 1 2,2 3 0,-2 2-2,-2-1 4,2 2-4,-4-2 5,1 0-7,-2-3 6,1-5-8,-8 0 6,12-7 4,-6-2-5,0-4 3,-3-2-3,1-3 4,-1-1-2,0 1 2,-2-1-4,1 3-2,-1 4 0,3 6 0,-4 6 0,8-2-2,-1 8-1,1 3 1,1 3-1,1-1 1,0 0 0,1-4 0,3-2 0,-3-5 0,1-6 1,1-3 0,-1-4 1,0-6-1,-1-2 2,-1-4 1,-3-5 2,-1-4-2,-2-2 2,0-3 4,-4-2-1,-1 0 0,-2 0 1,-1 5 0,-1 4 2,1 7 0,-2 7-1,0 10-5,6 8-1,-10 16-2,8 7-2,-1 9-2,3 9-6,0 5 3,3 3-3,2 0 2,0-4 0,5-5 3,-2-5-1,4-8 2,-1-9 0,1-6 0,1-10 1,-1-4 1,2-7 0,-2-5 0,-2-4 2,1-3-2,-3-4 2,-1-1-1,-2 0 1,-2 1-2,-2 4 1,-1 4-1,-1 4-1,1 13-1,0 0 0,-3 16 0,3 4-2,1 3 3,3 2-2,0-1 3,3-3-1,2-3 3,1-9-1,2-6 2,1-6-2,2-4-3,1-4-17,-2-5-47,2-2-52,-1 3-2,-5-5-2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5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-25 12 121,'-5'4'123,"5"-4"-12,-6 4-16,6-4-176,0 0-38,7-16 1,0 6-6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6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12 748 1,'0'0'38,"0"0"12,-7 0-29,7 0-4,0 0-4,0 0-6,2-9-1,-2 9 0,2-7-3,-2 7 1,2-9-1,-2 9-1,2-11 0,-2 11-1,3-12 0,-2 3-1,0 2 1,1-4 1,-2-2 0,1-1 0,0-2-1,-1 0 2,0-2-1,0 0 1,-1 0 1,0 1 1,-1 2 5,0 2 3,-1 1 1,2 3 0,-1 2 0,2 7 1,-2-7-3,2 7-1,0 0-3,0 0-3,2 14 1,1-3 0,0 3 2,2 8-1,1 6 1,2 3 1,0 6-5,4 4 2,1 3-3,1 3-4,2 1 1,-1 0-3,2-1 1,-2 0-1,-1-1 1,-1-3-1,-1-3 2,-4-5 1,-1-4-1,-2-3 1,-3-8-1,-1-4 2,-1-5-1,0-11 1,-3 7 0,3-7 0,-8-9 0,3 0 1,0-3-1,-1-4 0,1-4 0,-1-2-1,0-4 1,0-2-1,-1-4 2,0-1 1,-1-4-2,1 2 3,-1-2-3,1 1 3,-1 0-1,2 2 0,1 2-1,3 3-1,-2 4 1,3 2 0,1 2 0,0 5-1,0 4 1,1 2-1,-1 10 1,0-12 1,0 12 0,0 0 1,0 0-1,0 0 1,2 9 0,0 0 0,0 1-1,2 3 0,1 0-2,2 0 0,1-1-2,-2 0 2,4-1-1,-3-4-1,2-2 1,-2-1 0,1-4 0,-8 0 1,13-5 0,-13 5 0,11-10 2,-6 2 0,-1 0 1,0-1-1,0-1 1,-1-1-1,0-2 2,0 1-3,-1-3 2,0 0-3,-1 0 2,-1-1-2,-1 2 1,-1 1-1,0 0 1,-2 3-1,0 2 1,4 8-1,-10-10 1,10 10-2,-11-2 2,11 2-2,-10 9 0,7-2 0,1 4-1,2 2 1,1 2-2,3 3 1,1 1-2,2 0 3,1-1-2,1-2 2,-1-2-1,2-5 1,0-2 0,-1-6 1,-1-3-1,2-3 1,-3-3 0,1-4-1,-1 0 1,-1-3-1,-2 0 1,1 0-1,-2 0 1,-1-3 0,-1 0 1,0 2-2,-1-2 1,0 2 3,2 1-2,-2 3 1,2 1-2,0 3 2,-2 8-3,6-9 3,-6 9-3,10 3-2,-10-3 1,13 11-1,-4-4 1,1 2-2,0 0 2,1 0-3,-1-1 3,0-1 0,-1 0 0,-1-1 1,-8-6-2,11 10 3,-11-10-1,8 7 1,-8-7 0,8 0 0,-8 0 0,7-5 0,-7 5 1,7-15-1,-3 4 2,-1-1 1,0-4-2,0-2 1,1-2-1,-2-4 2,0-1-1,0-4 0,-2 0 0,0-3-2,-2-1 2,0 1-2,-2-1 2,1 1-1,-1 0 2,0 2-3,0 2-3,0 1 4,0 4-3,0 3-1,0 4 0,1 4 0,-1 3-2,4 9 1,0 0 3,-7-1 0,6 8 4,0 5-2,1 3 1,1 4 0,0 7 0,3 4 0,2 4 0,1 1-3,2 4-4,0 1 4,4 0-3,-1-2 2,1-2-3,0-6 1,0-5 1,-2-3-1,1-5 1,-2-4-1,1-6 3,-2-2-3,0-4 3,-1-6 2,-1-1-1,1-5 1,-2-4-1,0-1 2,-3-1-2,1-3 2,-3-1 0,-1 1-2,-1-1 1,-2 3-2,-1 3 2,-2 3-1,1 3 0,5 9-1,-10-2 0,6 9-1,3 6 0,0 3 0,3 3-1,2 1 2,1 0-2,2-1 1,0-2 0,2-5 1,1-3-1,0-5 0,-1-4 1,1-2 0,-2-5 0,2-2 0,-2-3 1,0-3-1,-1-2 1,1-3 0,-1-2 1,0-1-2,0-3 2,0 0-1,0 3 1,0 3-2,1 2 2,0 6-1,1 5 0,1 5-1,-1 7 0,1 4 0,-2 2 0,1 3 0,-3 1-1,0 2 0,-4-2 0,-1 2 2,-3 0-2,-2-2 1,-2 0-2,-2 1 2,-2-2-1,-2-1 1,1-1-6,-1-2-8,2 1-15,-3-5-39,1-2-42,5 0-6,-3-5 2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7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-5 210 141,'0'0'115,"0"0"0,0 0-3,-1-12-98,10-2-2,3-5 0,7-1-10,2-4-15,0-4-22,9 5-35,0-2-40,0 1-2,1 3-5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8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0 88,'0'0'105,"0"0"2,0 0-3,0 0-85,5 8-2,-5-8-2,16 20-6,-5 0-5,5 6-1,0 10-4,2 7 1,1 8-5,0 3 1,-2 4-3,0-3 3,-4-1-2,-1-4 2,-5-6-1,-2-8-3,-2-7-12,-3-10-25,-3-9-57,3-10-2,-12 0-1,4-11 55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9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11-12 125,'-6'2'110,"6"-2"-5,-8 12-9,3-5-112,5 2-30,1-3-39,-1-6-14,10 15-6,-10-15 21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50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30 454 88,'-8'11'108,"0"-5"-5,3 7 0,-2 1-81,2 2-16,5 1 1,3 2-5,4-1-4,3-2-3,1-1 3,2-6-1,2-3 1,0-6 0,-1-4 0,-2-5 2,-2-3-1,-3-4 2,-1 0 0,-4-3-3,-2 1-2,-3 0-2,-2 0 2,-4 5-4,-3-1 4,1 5-3,-2 0 2,2 4 1,-1 1 2,4 3 2,0 0 0,8 1 1,0 0 0,0 0 0,-5-10 1,9 3 0,2 1-1,2-2 4,2 2-2,1 1 2,1 5-3,1 3 5,0 6-5,1 3 3,0 2-2,-1 1 1,0 1-3,-1-1 1,-2-3 0,0-3 0,-2-2 1,-8-7 0,10 7 1,-10-7 1,0 0 0,6-11 1,-5 3 3,-2-5-3,2-2 3,0-4-5,-1-2 1,0 0-1,-1 1 0,1 2-1,0 2-3,1 6 4,-1 10-6,10-2 4,-4 8 0,3 7-2,1 3 0,4 2 0,-1 0-1,2-1 1,-2-1-1,1-3 1,-1-3 0,-1-7 1,-1-3 3,-3-5-3,2-6 4,-4-2-5,1-6 2,-1-2-2,-2-3 2,-2-3-1,-2-1-4,-2-3 4,-2-1-5,-2-1 5,-3 0-1,-3 0 3,-2 1-3,-1 2 2,-1 3-1,0 5 2,1 4 0,2 5 1,2 6-2,1 4 0,4 6-1,6-3 1,-8 17 0,9 0-3,2 3 2,2 6-3,4 2 2,2 5-2,3 2 3,2 1-3,1-1 2,2-2-2,-2-4 3,2-2-2,-2-6 5,1-2-5,-1-6 5,-2-2-4,-1-4 3,-1-1-3,-1-4 3,-2-2-4,-2-2 1,-1-3 1,-1-3-3,-1-2 3,-1-1-2,0-3 3,-1-1-2,-1-4 3,-1 1-3,-1-1 4,-2 0-3,-1 1 2,-1 3-2,-3 0 1,1 5-1,-1 4 1,1 5-3,6 1 1,-9 15 0,7 1-1,3 3 2,1 3-2,2 0 1,1-1-2,4-2 3,-1-5-2,1-4 1,1-6 0,0-5 0,1-6 1,-1-5 0,1-4 1,-1-6-1,2-4 3,1 0-1,-1-2 3,1 3-2,0 1 2,1 7-1,-1 5-1,-1 9 1,-1 6-1,0 5-2,-3 5-1,-2 2 1,-3 2-3,-3 1 1,-3 0-5,-4-3-3,-2 2-11,-4-5-16,2 1-40,-1-3-44,-1-5 0,2-3-4,-1-6 21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51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97 602 1,'0'0'22,"0"0"67,-2-9-2,2 0-61,2-3-5,1-3 0,3-2-5,0-5-3,1-1-4,1-7-6,-1 1 2,0-4-4,-1-4 1,-1 0-2,-3-5 2,-3-1-2,-3 2 1,-2 1 1,-4 3 1,-5 3 4,0 3 2,-2 7 1,0 4 2,-1 8 0,3 6 0,0 5-1,4 8-3,4 5-3,3 9-3,4 6-2,5 10-1,2 7-1,5 6 1,4 7 1,2 6-2,2 2 2,3 1-1,-3-2 2,1-2-1,-4-3 1,-1-5 0,-2-3-2,-4-5 1,-3-4 0,-1-4 0,-1-5 0,-2-2 0,0-6-1,-1-3-1,0-7 2,0-6-1,-2-9 1,0 0-1,9-4 1,-5-8 0,0-5 1,0-5 0,0-5 0,0-3 0,-2-1 0,0-3 0,-2 1-1,-2 1 1,-2 3-1,-2 2-2,-2 4 2,0 5 0,-1 5 0,0 5 0,1 4 0,0 6 0,1 3-1,0 5 1,2 2-1,2 3 1,0-2-1,2 0 1,2-1-1,0-3 1,-1-9 0,8 6-1,-8-6 1,12-13-1,-4-2 2,-1-3-1,3-4 0,-2-1 0,-1-4 2,-1 1-2,0 1 1,-2 3-1,-1 4 2,-1 4-1,0 6 1,-2 8-1,0 0-1,5 8 1,-2 5-1,0 1 1,0 3-2,1-1 1,2-1-1,0-2 1,-2-3-1,-4-10 1,11 9 0,-11-9 0,10-7 0,-4-1 0,-2-4 0,1-3 0,-1-2 1,-1-1-1,0-2 1,-2-1 1,0 3-1,0 1 1,-1 4-1,0 4 3,0 9-4,0 0 1,0 0-1,6 14-1,-2-1 1,2 1-2,0 0 2,2-1-2,-1-3 1,1-3 1,-1-3 0,0-4 0,0-5 0,-7 5 1,11-14 0,-6 2-1,-1 0 1,-1-2 1,0 2-1,-1-1 1,1 4-1,-1 2 2,-2 7-3,8-2 0,-8 2 0,10 11-2,-5-4 2,3 3-4,0-3-2,0-2-11,2-4-25,-2-4-58,-2-8-3,2-1 0,-6-8 52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52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37-10 99,'-11'2'107,"-1"1"-3,3-2-36,3 5-59,6-6-20,-8 6-25,8-6-42,0 0-24,4-12-2,1 5 49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53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-6 34 1,'2'-10'41,"-2"10"48,8-9-1,-8 9-48,11 8-15,-6 3-3,5 5-5,0 5-5,2 4 0,2 6-1,1 2-1,1 3-3,-1 0 0,1-2-1,-4-1-2,-1-4 1,-3-2-3,-2-7 5,-3-1-4,-2-7 4,-1-2-4,0-10 2,0 0-1,0 0-4,-6-14 4,6 2-7,1-3 5,1-1-4,1 0 3,1 0-3,1 3 2,1-1 0,3 2 0,-1-1 0,1-1 0,1 1 1,0-1 0,1 0-1,-1-1 1,-1 1 0,-2 1 0,-1 3 2,-4 1 0,-2 9 2,0-9-1,0 9 0,-11 8-1,3 3 0,3 6 1,-3 4-3,2 5 1,2 1-1,1 1 4,3-2 1,1 0-3,3-6 5,1-5-3,4-6 3,2-5-2,0-7-2,2-3-2,-1-5-1,3 0 4,-1-4-4,0 2 1,-3-2-7,1 1-6,0 5-15,-4-3-29,1 1-57,-3 4-4,-2-1 1,-4 8 34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54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-12 113 56,'0'0'114,"-4"9"1,4-9-4,0 0-60,5-13-42,4 2 0,2-1-2,4-1-10,0-2-11,4 3-13,-3-2-25,3 1-56,1 5 0,-1 0-3,-1 5 63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55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138 238 56,'-1'-9'106,"-5"-3"-3,0 2 1,-4 0-83,-4-2-5,0 4-1,-2 2-10,1 5-5,0 5 0,0 5-1,5 10-1,0 5-1,5 5 1,2 1 0,3 1 0,2-3 3,3-3-2,1-5 4,2-7-1,1-7 2,0-9-1,1-5 0,-1-5 1,2-5-1,-2-4 1,0 0-2,-2-2 0,0 0-2,-2 3 1,-1 2-1,-2 3 2,-1 4-2,-1 3 3,0 9 1,-1-11 1,1 11 1,0 0 0,-7-1 1,7 1-1,0 0-1,-9 6 0,9-6-2,0 0-2,-7 6 0,7-6 0,0 0 0,0 0 0,0 0-1,0 0 1,0 0 1,0 0-1,0 0 1,0 0 0,0 0-1,0 0 1,-4 7 1,4-7-1,0 0 0,4 8-1,-4-8 0,6 13-1,1-1 1,-1 3-1,3 5 0,1 1 0,1 3 1,-1 1-2,0 1 2,-2 1-1,0-1 1,-2-1-2,-2-1 2,-2 0 0,-2 1-5,0-1 0,-3 2-6,-2 1 3,-1-1-5,0 0 5,-2-4-4,-1-4 1,0-4 4,1-7 2,0-7 2,1-9 2,0-7 0,1-7 0,2-3 2,2-2-5,4-1 4,2 0-3,2 1 3,3 1-3,2-1 3,5 1-3,1-2 1,0-1 2,2-4-2,-1-2 3,0 0 0,1 2 1,-2-1-1,-3 2 2,-3 5 0,-2 2 1,-4 5 1,-3 5 1,-3 4-3,-4 4 1,-1 6 1,-4 8-3,0 4 0,-1 6-4,-1 4-1,2 6-1,0 2 0,2 1 0,1-1 0,3-3-1,0-5 2,4-3 1,0-6 2,0-11-1,3 8 0,-3-8 1,9-8-1,-5 1 0,2-3 0,0 0 1,1 0-1,-1-1 0,0 2 0,-1 0 0,0 2 0,-5 7 0,10-12 0,-10 12 1,0 0-1,6-7 0,-6 7 1,0 0-2,0 0 1,3-8 0,-3 8 0,0 0 1,0-8-1,0 8-1,0 0 1,0 0 0,0 0 0,6-4-1,-6 4 1,8-2 0,-8 2 2,8-7-2,-8 7 2,9-12-1,-6 4 2,-3 8-1,5-12 0,-5 12 1,3-13-3,-3 13 3,2-10-2,-2 10 2,1-10-1,-1 10-1,1-10 1,-1 10 0,2-11 0,-2 11 0,1-10-1,-1 10 0,3-8 0,-3 8 0,0 0 0,0-7 1,0 7-1,0 0 0,0 0 0,0 0 0,0 0 0,0 0 0,0 0-1,0 0 0,0 0 0,7 3 0,-7-3 0,0 0 0,0 0 0,0 0 0,0 8 0,0-8-1,0 0 1,0 0 1,0 0-1,0 0 0,0 0 0,0 0-1,0 0 1,-6 5 0,6-5 0,0 0 0,0 0 0,0 0 0,0 0 0,-7 4 0,7-4 1,0 0-1,0 0 1,0 0-1,0 0 2,0 0-1,0 0 0,0 0 0,0 0 1,0 0-1,0 0 0,0 0-1,0 0 0,0 0 0,0 0 1,0 0-1,0 0 0,0 0 0,0 0 0,10-7 0,-10 7 0,7-7 0,-7 7 0,11-10 0,-3 4-1,-1-1 1,1-1 0,3 0 1,-1-1-2,2 1 1,0 0 0,1 3 1,0 2-2,-1 3 2,2 3-1,-2 2 0,1 1 0,-2 4 0,0 0 0,-2 1 0,-2 1 0,-3 2-1,-3-1 1,-3 2-3,-4 1-1,-4 0 2,-3 0-1,-2 0 1,-2-2-1,-1-3 0,0-2 0,2-2 3,1-4 0,3-2 0,4-3 0,8 2-1,-5-15 4,11 5-2,3-5 1,4-2 1,6 0-1,2 0 0,3 2-3,4 4 0,2 6-2,1 7-1,1 9-1,-3 7-1,-1 7-1,-2 8-1,-4 5 4,-7 4-2,-8 3 3,-6 1 5,-7 0 6,-7-1 4,-4-2-2,-7-7 4,0-5-4,-3-11 5,2-8-5,2-12-4,4-10-4,5-11-9,7-9-1,7-8-14,2-9-16,12-3-78,2-2-2,4-2 3,1 1-6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2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19 979 1,'0'0'33,"0"0"58,-10-1 2,10 1-44,0 0-17,-8-13 0,8 13 0,-3-17-3,6 6-8,-2-5-5,4-2-5,-3-5-2,5-3-5,-4-5-2,2 0 0,-1-4-4,-1-1 1,-1-4 0,-1-1 0,0 2 0,-2 0 3,0 4 4,0 3-1,-2 6 6,1 6-1,-2 6 2,4 14-1,0 0-1,-5 7 1,5 12-5,3 9 0,0 6-6,5 10 3,-1 8-2,6 7-1,0 9 0,0 0 0,1 5-1,0-3-2,-1 1 3,-2-3-6,-2-7 3,-3-6-1,-2-8 2,-4-8-2,0-10 4,-4-7-1,-1-11 1,5-11 2,-14-5 0,8-9-1,-1-11 2,0-7-2,1-9 1,1-5 1,2-4-1,1-4-1,2 0 0,0 2 1,3 1-2,3 3-1,-1 4-2,0 5 3,1 3-3,0 4 3,-2 3-3,1 1 3,-2 5-2,-1 7 4,0 4-2,-2 12 0,0 0-1,8 6 1,-5 9 3,0 2-3,1 5 2,-2 1-2,2-3 2,-1-5-3,-1-5 5,-2-10-7,0 0-2,6-8 3,-3-8-1,-2-5 2,1-4-2,0-2 3,1-4-2,0 0 3,-1 2 1,0 2-3,-1 2 3,0 4-2,-2 5 1,0 7 0,1 9-1,0 0 1,0 11-1,0 5 1,3 4 0,0 4 0,3 3-1,-1-1 2,3-2-2,-2-2 1,2-5 0,-1-4 0,-1-6-2,2-5 2,-8-2-2,11-11 1,-7 2 0,-1-5-1,1-2 2,-2-2-2,-1-1 2,2 2-1,-1 0 1,1 2-2,-1 4 1,1 3 0,-3 8 0,6-4 0,-6 4-1,10 8 1,-5 0-2,-5-8 2,10 12 0,-10-12-1,8 5 1,-8-5 0,0 0 0,8-12 0,-5 3 0,-2-3 0,1-1 0,1-2-3,1-1 0,-3-1-3,3 0 1,-3 0-2,1-1 2,-2 2-1,0 0 1,-1 2 1,0 1 3,-2 1 0,0-1 1,0-1-1,-1 0 0,2-1 1,-3 0-2,1-3 2,-1-2-2,0-1 2,0-3-2,0 2 3,-1-2 1,0 0-1,0 1 3,-1 2-1,1 1 3,0 3 0,0 4 1,0 2 0,2 3-1,4 8 0,0 0-2,-4 8-1,7 6-1,3 8-1,3 8-3,3 4 2,1 8-1,2 3-1,3 1 0,-3-2 1,1-1-1,-1-6 1,-1-3 0,-3-7 1,-1-6-2,-3-6 3,0-6-2,-7-9 2,12 0-1,-7-8 0,1-5 1,-1-5-1,-1-2 2,0-3-3,-1-1 3,0-1-3,-2 2 0,-2 3 2,-1 3-3,0 6 3,2 11-1,-4-7 0,4 7 0,-2 16 0,2 1 2,3 3-3,1 0 4,1 0-4,1-4 0,1-4 1,1-3 0,0-8 0,0-5-1,2-5 0,2-2 1,-1 0-2,1-1 2,1 3-3,0 5 2,-1 4-2,-1 6 2,-3 5-1,-3 6-1,-2 3 1,-3 3-7,-4-3-14,0-1-73,-4-1-13,-5-5-5,-2-4 0</inkml:trace>
</inkml:ink>
</file>

<file path=word/ink/ink37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3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0 129 202,'14'-5'121,"-1"-5"-8,2-1-22,-2-8-157,4-1-51,3-1-2,2-1-2,1 1 18</inkml:trace>
</inkml:ink>
</file>

<file path=word/ink/ink38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4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91 328 140,'-11'7'112,"-4"0"-2,1 3-3,-1 3-105,0 0-1,4 6 1,5 0-3,2 3 2,5 0-3,3 0 2,1-2-2,4-5 1,2-6 0,0-5 0,1-6 0,0-7-1,0-5 2,-1-6-1,-2-6 3,1-3-1,-4-3 3,1-4-2,-4-3 4,0-1-1,-5-3 1,0-1 2,-3 1 0,-1 0 1,-4 5 1,2 6 2,1 7-3,-1 10 1,8 15-2,-8 6-1,8 16-2,2 10-5,3 7-1,0 7-3,4 2 1,1-2-1,1-4 1,0-9-1,0-7 0,2-10 3,-1-10 0,1-12 0,-2-8 2,1-7-2,-1-6 5,0-4-5,-2-2 3,1-3 2,-2 3-1,-2 3 2,0 7-2,-1 7 2,-5 16-6,8 0 6,-4 14-4,1 8-2,1 3 1,2 3-7,3-1-9,-1-9-30,7-5-69,-4-8-4,1-11-3,-2-6-4</inkml:trace>
</inkml:ink>
</file>

<file path=word/ink/ink39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5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48 573 76,'-10'12'108,"3"-7"-3,1 4 0,-2 1-73,-1-1-18,4 6 0,2 2-4,2 3-1,2 3-4,4 3 1,3 2 2,4-2-4,0 0 0,4-6-4,0-4 2,1-6-2,-2-6-3,-2-6 2,-2-8-5,-1-2 4,-2-7-2,-3-2 4,-1-6-3,-2-1 3,-2-5 4,-2-5-4,-1-3 4,-2 0-3,-1-5-1,-2 2 1,1 0 2,-1 6 4,1 4-1,1 9 4,0 5-3,4 11 4,2 9-2,0 9 0,4 8 0,1 8-6,2 6 1,1 4-5,2 5 2,0 1-1,0-1 1,0-4-1,0-2-2,-3-7 2,-1-6-1,-1-6 1,-2-5 0,-3-10 0,0 0 0,0 0 0,1-16 1,-3 1-2,0-4 2,0-2-2,1-1 2,1 1-2,1 3 1,1 4-1,3 7 4,2 5-3,3 6 2,2 6-1,1 1 1,1 3-1,2-3 1,0-2-1,0-4-3,-1-5 3,-1-6-2,0-5-1,-2-4 2,-2-6-2,-1-1 2,-1-1-2,-3-1 2,-2-1 1,-2 3 0,-1 1 0,-4 4-3,0 3 4,-4 5-4,2 3 5,-3 5-2,2 6-2,2 6 1,-1 5-1,2 5 4,3 3-5,1 3 4,0-2-3,3-1-1,0-4 2,1-4-1,-1-7 1,-3-9-1,9 3 0,-9-3 1,8-17-1,-5 3 1,0-3-1,-1-2 3,-2-2-2,1 2 2,0 2-1,0 1 0,1 3 1,1 5-2,-3 8 1,11 2-1,-1 7 1,0 2-3,1 1 2,1 2-1,1-3 0,-1-3 0,0-3 0,-2-5 0,-1-4 0,-1-4 1,-1-4-1,-2-3 2,-1-2 0,-1-1-3,-3-2 4,0 0-4,-2 0 4,1 3-5,0 2 5,0 2-5,1 6 4,0 7-1,0 0-1,12 7-1,-4 4 2,-1 2 1,3 2-3,0-2 4,1-1-4,-1-5 4,0-5-4,0-5 1,-2-4-1,1-4 4,-1-5-2,0-3 2,-2-3-3,0-2 4,-3-2-3,0-1 7,-2-1-8,-1 1 2,-1 2-1,0 2 2,-2 5-3,2 6 3,1 12-2,0 0 0,-5 9 1,4 9-8,-1 4 7,0 3-8,1 2 9,-2-1-8,2-3 7,1-5-7,-1-4 7,2-6 6,-1-8-6,0 0 6,8-4-6,-4-6 6,1-4 0,1-4 1,0-2-2,-3-1-4,3-2 4,-2 3-4,1 3 4,-1 2-5,0 6-1,-4 9 0,9 4 1,-3 9-1,1 6 1,1 8-1,1 4 1,3 6 0,1 2-3,0 2 0,-1 0-3,1 2-1,-2 0 0,-4 0 1,-3-4 0,-4-2-1,-5-4 6,-2-4 0,-4-7 4,-3-7 0,-1-9 1,-2-8 0,0-6-1,2-7 1,2-3-2,2-4 1,3-3-3,4-2 2,4-1-3,3 0 2,4-2-2,2-2-1,2-1 4,2-1-2,0-3 3,2-2-1,1-2 2,-1-1-2,1 2 1,-2 1 1,-1 2-4,-4 5 4,1 5-1,-2 7 2,-3 7 0,-5 13 1,0 0 0,0 10 1,-4 9 3,0 6-2,-2 3 3,0 2-2,2 1 1,2-4-2,2-1 2,4-6-4,0-7-1,4-8-10,2-7-19,6-4-57,1-11-61,-1-8-3,1-5-3,-3-10-2</inkml:trace>
</inkml:ink>
</file>

<file path=word/ink/ink40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8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19 979 1,'0'0'33,"0"0"58,-10-1 2,10 1-44,0 0-17,-8-13 0,8 13 0,-3-17-3,6 6-8,-2-5-5,4-2-5,-3-5-2,5-3-5,-4-5-2,2 0 0,-1-4-4,-1-1 1,-1-4 0,-1-1 0,0 2 0,-2 0 3,0 4 4,0 3-1,-2 6 6,1 6-1,-2 6 2,4 14-1,0 0-1,-5 7 1,5 12-5,3 9 0,0 6-6,5 10 3,-1 8-2,6 7-1,0 9 0,0 0 0,1 5-1,0-3-2,-1 1 3,-2-3-6,-2-7 3,-3-6-1,-2-8 2,-4-8-2,0-10 4,-4-7-1,-1-11 1,5-11 2,-14-5 0,8-9-1,-1-11 2,0-7-2,1-9 1,1-5 1,2-4-1,1-4-1,2 0 0,0 2 1,3 1-2,3 3-1,-1 4-2,0 5 3,1 3-3,0 4 3,-2 3-3,1 1 3,-2 5-2,-1 7 4,0 4-2,-2 12 0,0 0-1,8 6 1,-5 9 3,0 2-3,1 5 2,-2 1-2,2-3 2,-1-5-3,-1-5 5,-2-10-7,0 0-2,6-8 3,-3-8-1,-2-5 2,1-4-2,0-2 3,1-4-2,0 0 3,-1 2 1,0 2-3,-1 2 3,0 4-2,-2 5 1,0 7 0,1 9-1,0 0 1,0 11-1,0 5 1,3 4 0,0 4 0,3 3-1,-1-1 2,3-2-2,-2-2 1,2-5 0,-1-4 0,-1-6-2,2-5 2,-8-2-2,11-11 1,-7 2 0,-1-5-1,1-2 2,-2-2-2,-1-1 2,2 2-1,-1 0 1,1 2-2,-1 4 1,1 3 0,-3 8 0,6-4 0,-6 4-1,10 8 1,-5 0-2,-5-8 2,10 12 0,-10-12-1,8 5 1,-8-5 0,0 0 0,8-12 0,-5 3 0,-2-3 0,1-1 0,1-2-3,1-1 0,-3-1-3,3 0 1,-3 0-2,1-1 2,-2 2-1,0 0 1,-1 2 1,0 1 3,-2 1 0,0-1 1,0-1-1,-1 0 0,2-1 1,-3 0-2,1-3 2,-1-2-2,0-1 2,0-3-2,0 2 3,-1-2 1,0 0-1,0 1 3,-1 2-1,1 1 3,0 3 0,0 4 1,0 2 0,2 3-1,4 8 0,0 0-2,-4 8-1,7 6-1,3 8-1,3 8-3,3 4 2,1 8-1,2 3-1,3 1 0,-3-2 1,1-1-1,-1-6 1,-1-3 0,-3-7 1,-1-6-2,-3-6 3,0-6-2,-7-9 2,12 0-1,-7-8 0,1-5 1,-1-5-1,-1-2 2,0-3-3,-1-1 3,0-1-3,-2 2 0,-2 3 2,-1 3-3,0 6 3,2 11-1,-4-7 0,4 7 0,-2 16 0,2 1 2,3 3-3,1 0 4,1 0-4,1-4 0,1-4 1,1-3 0,0-8 0,0-5-1,2-5 0,2-2 1,-1 0-2,1-1 2,1 3-3,0 5 2,-1 4-2,-1 6 2,-3 5-1,-3 6-1,-2 3 1,-3 3-7,-4-3-14,0-1-73,-4-1-13,-5-5-5,-2-4 0</inkml:trace>
</inkml:ink>
</file>

<file path=word/ink/ink4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9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0 129 202,'14'-5'121,"-1"-5"-8,2-1-22,-2-8-157,4-1-51,3-1-2,2-1-2,1 1 18</inkml:trace>
</inkml:ink>
</file>

<file path=word/ink/ink4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0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91 328 140,'-11'7'112,"-4"0"-2,1 3-3,-1 3-105,0 0-1,4 6 1,5 0-3,2 3 2,5 0-3,3 0 2,1-2-2,4-5 1,2-6 0,0-5 0,1-6 0,0-7-1,0-5 2,-1-6-1,-2-6 3,1-3-1,-4-3 3,1-4-2,-4-3 4,0-1-1,-5-3 1,0-1 2,-3 1 0,-1 0 1,-4 5 1,2 6 2,1 7-3,-1 10 1,8 15-2,-8 6-1,8 16-2,2 10-5,3 7-1,0 7-3,4 2 1,1-2-1,1-4 1,0-9-1,0-7 0,2-10 3,-1-10 0,1-12 0,-2-8 2,1-7-2,-1-6 5,0-4-5,-2-2 3,1-3 2,-2 3-1,-2 3 2,0 7-2,-1 7 2,-5 16-6,8 0 6,-4 14-4,1 8-2,1 3 1,2 3-7,3-1-9,-1-9-30,7-5-69,-4-8-4,1-11-3,-2-6-4</inkml:trace>
</inkml:ink>
</file>

<file path=word/ink/ink4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41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48 572 76,'-10'12'108,"3"-7"-3,1 4 0,-2 2-73,-1-2-18,4 5 0,2 3-4,2 3-1,2 4-4,4 1 1,3 3 2,4-1-4,0-2 0,4-5-4,0-4 2,1-6-2,-2-6-3,-2-6 2,-2-8-5,-1-2 4,-2-7-2,-3-2 4,-1-6-3,-2-1 3,-2-5 4,-2-4-4,-1-4 4,-2-1-3,-1-3-1,-2 0 1,1 2 2,-1 4 4,1 6-1,1 7 4,0 7-3,4 10 4,2 9-2,0 8 0,4 10 0,1 7-6,2 6 1,1 4-5,2 5 2,0 0-1,0 0 1,0-3-1,0-4-2,-3-6 2,-1-5-1,-1-8 1,-2-3 0,-3-11 0,0 0 0,0 0 0,1-16 1,-3 0-2,0-2 2,0-4-2,1 0 2,1 2-2,1 2 1,1 4-1,3 7 4,2 4-3,3 8 2,2 5-1,1 1 1,1 3-1,2-3 1,0-3-1,0-2-3,-1-7 3,-1-5-2,0-5-1,-2-4 2,-2-6-2,-1-1 2,-1 0-2,-3-3 2,-2 1 1,-2 1 0,-1 3 0,-4 2-3,0 5 4,-4 4-4,2 3 5,-3 5-2,2 5-2,2 8 1,-1 4-1,2 4 4,3 5-5,1 1 4,0-1-3,3-1-1,0-4 2,1-4-1,-1-6 1,-3-10-1,9 2 0,-9-2 1,8-17-1,-5 3 1,0-3-1,-1-2 3,-2-1-2,1 0 2,0 3-1,0 1 0,1 4 1,1 4-2,-3 8 1,11 2-1,-1 6 1,0 3-3,1 2 2,1 0-1,1-2 0,-1-2 0,0-5 0,-2-4 0,-1-4 0,-1-4 1,-1-4-1,-2-2 2,-1-3 0,-1-2-3,-3 0 4,0-1-4,-2 0 4,1 3-5,0 1 5,0 4-5,1 4 4,0 8-1,0 0-1,12 7-1,-4 4 2,-1 3 1,3 0-3,0 0 4,1-3-4,-1-4 4,0-4-4,0-7 1,-2-3-1,1-4 4,-1-5-2,0-2 2,-2-5-3,0 0 4,-3-3-3,0-1 7,-2-1-8,-1 1 2,-1 1-1,0 4 2,-2 4-3,2 6 3,1 12-2,0 0 0,-5 9 1,4 9-8,-1 4 7,0 3-8,1 1 9,-2 1-8,2-4 7,1-5-7,-1-4 7,2-7 6,-1-7-6,0 0 6,8-3-6,-4-8 6,1-3 0,1-3 1,0-3-2,-3-2-4,3 0 4,-2 2-4,1 3 4,-1 2-5,0 6-1,-4 9 0,9 3 1,-3 11-1,1 5 1,1 8-1,1 4 1,3 6 0,1 2-3,0 2 0,-1-1-3,1 4-1,-2-1 0,-4-1 1,-3-3 0,-4-2-1,-5-4 6,-2-4 0,-4-7 4,-3-7 0,-1-9 1,-2-8 0,0-5-1,2-9 1,2-2-2,2-4 1,3-3-3,4-2 2,4-1-3,3 0 2,4-2-2,2-1-1,2-2 4,2-2-2,0-2 3,2-2-1,1-2 2,-1 0-2,1 0 1,-2 3 1,-1 1-4,-4 5 4,1 5-1,-2 7 2,-3 7 0,-5 13 1,0 0 0,0 10 1,-4 8 3,0 7-2,-2 4 3,0 1-2,2 0 1,2-2-2,2-2 2,4-7-4,0-5-1,4-9-10,2-8-19,6-2-57,1-12-61,-1-8-3,1-5-3,-3-10-2</inkml:trace>
</inkml:ink>
</file>

<file path=word/ink/ink4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4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19 979 1,'0'0'33,"0"0"58,-10-1 2,10 1-44,0 0-17,-8-13 0,8 13 0,-3-17-3,6 6-8,-2-5-5,4-2-5,-3-5-2,5-3-5,-4-5-2,2 0 0,-1-4-4,-1-1 1,-1-4 0,-1-1 0,0 2 0,-2 0 3,0 4 4,0 3-1,-2 6 6,1 6-1,-2 6 2,4 14-1,0 0-1,-5 7 1,5 12-5,3 9 0,0 6-6,5 10 3,-1 8-2,6 7-1,-1 9 0,2 0 0,0 5-1,0-3-2,-1 1 3,-2-3-6,-2-7 3,-3-6-1,-2-8 2,-4-8-2,0-10 4,-4-7-1,-2-11 1,6-11 2,-13-5 0,7-9-1,-1-11 2,0-7-2,1-9 1,1-5 1,2-4-1,0-4-1,3 0 0,1 2 1,2 1-2,3 3-1,-1 4-2,0 5 3,1 3-3,-1 4 3,0 3-3,0 1 3,-2 5-2,-1 7 4,0 4-2,-2 12 0,0 0-1,8 6 1,-6 9 3,2 2-3,1 5 2,-3 1-2,1-3 2,1-5-3,-2-5 5,-2-10-7,0 0-2,6-8 3,-4-8-1,0-5 2,0-4-2,0-2 3,1-4-2,-1 0 3,0 2 1,1 2-3,-2 2 3,-1 4-2,0 5 1,-1 7 0,1 9-1,0 0 1,-1 11-1,2 5 1,2 4 0,0 4 0,2 3-1,1-1 2,1-2-2,0-2 1,0-5 0,1-4 0,-2-6-2,1-5 2,-7-2-2,11-11 1,-7 2 0,0-5-1,0-2 2,-2-2-2,-1-1 2,1 2-1,0 0 1,1 2-2,-1 4 1,1 3 0,-3 8 0,7-4 0,-7 4-1,9 8 1,-4 0-2,-5-8 2,10 12 0,-10-12-1,9 5 1,-9-5 0,0 0 0,8-12 0,-6 3 0,0-3 0,0-1 0,1-2-3,0-1 0,-1-1-3,1 0 1,-1 0-2,-1-1 2,-1 2-1,1 0 1,-3 2 1,1 1 3,-2 1 0,1-1 1,-1-1-1,-1 0 0,1-1 1,-2 0-2,1-3 2,0-2-2,-1-1 2,-1-3-2,2 2 3,-2-2 1,0 0-1,0 1 3,-1 2-1,0 1 3,1 3 0,0 4 1,1 2 0,0 3-1,5 8 0,0 0-2,-4 8-1,8 6-1,2 8-1,3 8-3,2 4 2,2 8-1,2 3-1,3 1 0,-2-2 1,0-1-1,-2-6 1,0-3 0,-3-7 1,-1-6-2,-3-6 3,0-6-2,-7-9 2,12 0-1,-6-8 0,-1-5 1,0-5-1,-1-2 2,1-3-3,-2-1 3,0-1-3,-2 2 0,-1 3 2,-2 3-3,0 6 3,2 11-1,-6-7 0,6 7 0,-2 16 0,3 1 2,1 3-3,3 0 4,0 0-4,1-4 0,2-4 1,-1-3 0,1-8 0,0-5-1,2-5 0,2-2 1,-1 0-2,1-1 2,1 3-3,0 5 2,-1 4-2,-1 6 2,-3 5-1,-3 6-1,-2 3 1,-3 3-7,-4-3-14,0-1-73,-4-1-13,-5-5-5,-2-4 0</inkml:trace>
</inkml:ink>
</file>

<file path=word/ink/ink4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5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0 129 202,'14'-5'121,"-1"-6"-8,2 0-22,-3-8-157,6 1-51,3-4-2,0 0-2,2 1 18</inkml:trace>
</inkml:ink>
</file>

<file path=word/ink/ink4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6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91 328 140,'-11'7'112,"-4"0"-2,1 3-3,-1 3-105,0 0-1,4 6 1,5 0-3,2 3 2,5 0-3,3 0 2,1-2-2,4-5 1,2-6 0,0-5 0,1-6 0,0-7-1,0-5 2,-1-6-1,-2-6 3,1-3-1,-4-3 3,1-4-2,-4-3 4,0-1-1,-5-3 1,0-1 2,-3 1 0,-1 0 1,-4 5 1,2 6 2,1 7-3,-1 10 1,8 15-2,-8 6-1,8 16-2,2 10-5,3 7-1,0 7-3,4 2 1,1-2-1,1-4 1,0-9-1,0-7 0,2-10 3,-1-10 0,1-12 0,-2-8 2,1-7-2,-1-6 5,0-4-5,-2-2 3,1-3 2,-2 3-1,-2 3 2,0 7-2,-1 7 2,-5 16-6,8 0 6,-4 14-4,1 8-2,1 3 1,2 3-7,3-1-9,-1-9-30,7-5-69,-4-8-4,1-11-3,-2-6-4</inkml:trace>
</inkml:ink>
</file>

<file path=word/ink/ink47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7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48 572 76,'-10'12'108,"3"-7"-3,1 4 0,-2 2-73,-1-2-18,4 5 0,2 3-4,2 3-1,2 4-4,4 1 1,3 3 2,4-1-4,0-2 0,4-5-4,0-4 2,1-6-2,-2-6-3,-2-6 2,-2-8-5,-1-2 4,-2-7-2,-3-2 4,-1-6-3,-2-1 3,-2-5 4,-2-4-4,-1-4 4,-2-1-3,-1-3-1,-2 0 1,1 2 2,-1 4 4,0 6-1,3 7 4,-1 7-3,4 10 4,2 9-2,0 8 0,4 10 0,1 7-6,1 6 1,3 4-5,1 5 2,0 0-1,0 0 1,0-3-1,-1-4-2,-1-6 2,-2-5-1,-1-8 1,-2-3 0,-3-11 0,0 0 0,0 0 0,1-16 1,-3 0-2,0-2 2,0-4-2,0 0 2,2 2-2,2 2 1,0 4-1,3 7 4,2 4-3,3 8 2,1 5-1,2 1 1,2 3-1,1-3 1,0-3-1,0-2-3,-1-7 3,-1-5-2,0-5-1,-2-4 2,-3-6-2,1-1 2,-2 0-2,-3-3 2,-3 1 1,-1 1 0,-1 3 0,-3 2-3,-2 5 4,-2 4-4,0 3 5,-1 5-2,1 5-2,1 8 1,1 4-1,1 4 4,2 5-5,2 1 4,1-1-3,1-1-1,2-4 2,0-4-1,-1-6 1,-3-10-1,9 2 0,-9-2 1,8-17-1,-5 3 1,-1-3-1,0-2 3,-1-1-2,0 0 2,0 3-1,0 1 0,1 4 1,1 4-2,-3 8 1,11 2-1,-2 6 1,2 3-3,0 2 2,1 0-1,1-2 0,-1-2 0,1-5 0,-3-4 0,-2-4 0,1-4 1,-3-4-1,-1-2 2,-1-3 0,-1-2-3,-2 0 4,-2-1-4,0 0 4,-1 3-5,1 1 5,0 4-5,1 4 4,0 8-1,0 0-1,12 7-1,-4 4 2,-1 3 1,3 0-3,1 0 4,-1-3-4,0-4 4,1-4-4,-2-7 1,-1-3-1,2-4 4,-2-5-2,-1-2 2,-1-5-3,0 0 4,-3-3-3,0-1 7,-1-1-8,-3 1 2,0 1-1,0 4 2,-2 4-3,2 6 3,1 12-2,0 0 0,-5 9 1,4 9-8,-1 4 7,0 3-8,1 1 9,-2 1-8,3-4 7,-1-5-7,0-4 7,3-7 6,-2-7-6,0 0 6,7-3-6,-3-8 6,2-3 0,0-3 1,-1-3-2,-1-2-4,1 0 4,0 2-4,-1 3 4,0 2-5,0 6-1,-4 9 0,9 3 1,-3 11-1,1 5 1,1 8-1,1 4 1,3 6 0,1 2-3,0 2 0,0-1-3,-1 4-1,-1-1 0,-4-1 1,-3-3 0,-4-2-1,-5-4 6,-2-4 0,-4-7 4,-2-7 0,-2-9 1,-3-8 0,1-5-1,2-9 1,3-2-2,0-4 1,5-3-3,3-2 2,3-1-3,4 0 2,4-2-2,2-1-1,2-2 4,2-2-2,1-2 3,0-2-1,2-2 2,0 0-2,-1 0 1,-1 3 1,-1 1-4,-4 5 4,1 5-1,-2 7 2,-3 7 0,-5 13 1,0 0 0,0 10 1,-4 8 3,0 7-2,-2 4 3,0 1-2,2 0 1,2-2-2,2-2 2,4-7-4,0-5-1,4-9-10,2-8-19,6-2-57,1-12-61,-1-8-3,1-5-3,-3-10-2</inkml:trace>
</inkml:ink>
</file>

<file path=word/ink/ink48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0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19 978 1,'0'0'33,"0"0"58,-10-1 2,10 1-44,0 0-17,-8-13 0,8 13 0,-3-17-3,6 6-8,-2-5-5,4-2-5,-3-5-2,5-3-5,-4-5-2,2 0 0,-1-4-4,-1-1 1,-1-4 0,-1 0 0,0 1 0,-2 0 3,0 4 4,0 3-1,-2 6 6,1 6-1,-2 6 2,4 14-1,0 0-1,-5 7 1,5 12-5,3 9 0,0 6-6,5 10 3,-1 8-2,6 7-1,-1 8 0,2 1 0,0 5-1,0-3-2,-1 1 3,-2-3-6,-2-7 3,-3-6-1,-2-8 2,-4-8-2,0-10 4,-4-7-1,-2-11 1,6-11 2,-13-5 0,7-9-1,-1-11 2,0-7-2,1-9 1,1-5 1,2-4-1,0-4-1,3 0 0,1 2 1,2 1-2,3 3-1,-1 4-2,0 5 3,1 3-3,-1 4 3,0 3-3,0 2 3,-2 4-2,-1 7 4,0 4-2,-2 12 0,0 0-1,8 6 1,-6 9 3,2 2-3,0 4 2,-2 2-2,1-3 2,1-5-3,-2-5 5,-2-10-7,0 0-2,6-8 3,-4-8-1,0-5 2,0-4-2,0-1 3,1-5-2,-1 0 3,0 2 1,1 2-3,-2 2 3,-1 4-2,0 5 1,-1 7 0,1 9-1,0 0 1,-1 11-1,2 5 1,2 4 0,0 4 0,2 3-1,1-1 2,1-2-2,0-2 1,0-5 0,1-4 0,-2-6-2,1-5 2,-7-2-2,11-11 1,-7 2 0,0-5-1,0-2 2,-2-2-2,-1-1 2,1 2-1,0 0 1,1 2-2,-1 4 1,1 3 0,-3 8 0,7-4 0,-7 4-1,9 8 1,-4 0-2,-5-8 2,11 12 0,-11-12-1,9 5 1,-9-5 0,0 0 0,8-12 0,-6 3 0,0-3 0,0-1 0,1-2-3,0-1 0,-1-1-3,1 0 1,-1 0-2,-1-1 2,-1 2-1,1 0 1,-3 2 1,1 1 3,-2 1 0,1-1 1,-1-1-1,-1 0 0,1-1 1,-2 0-2,1-3 2,0-2-2,-1-1 2,-1-3-2,2 2 3,-3-2 1,1 0-1,0 1 3,-1 2-1,0 1 3,1 3 0,0 4 1,1 2 0,0 3-1,5 8 0,0 0-2,-4 8-1,8 6-1,2 8-1,3 8-3,2 4 2,2 8-1,3 3-1,2 1 0,-2-2 1,0-1-1,-2-6 1,0-3 0,-3-7 1,-1-6-2,-3-6 3,0-6-2,-7-9 2,12 0-1,-6-8 0,-1-5 1,0-5-1,-1-2 2,1-3-3,-3-1 3,1-1-3,-2 2 0,-1 3 2,-2 3-3,0 6 3,2 11-1,-5-7 0,5 7 0,-2 16 0,3 1 2,1 3-3,2 0 4,1 0-4,1-4 0,2-4 1,-1-3 0,1-8 0,0-5-1,2-5 0,2-2 1,-1 0-2,1-1 2,1 3-3,0 5 2,-1 4-2,-1 6 2,-3 5-1,-3 6-1,-2 3 1,-3 3-7,-4-3-14,0-1-73,-4-1-13,-5-5-5,-2-4 0</inkml:trace>
</inkml:ink>
</file>

<file path=word/ink/ink49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1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0 129 202,'14'-5'121,"-1"-6"-8,2 0-22,-3-8-157,6 1-51,3-4-2,0 0-2,2 1 18</inkml:trace>
</inkml:ink>
</file>

<file path=word/ink/ink50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2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91 328 140,'-11'7'112,"-4"0"-2,1 3-3,-1 3-105,0 0-1,4 6 1,5 0-3,2 3 2,5 0-3,3 0 2,1-2-2,4-5 1,2-6 0,0-5 0,1-6 0,0-7-1,0-5 2,-1-6-1,-2-6 3,1-3-1,-4-3 3,1-4-2,-4-3 4,0-1-1,-5-3 1,0-1 2,-3 1 0,-1 0 1,-4 5 1,2 6 2,1 7-3,-1 10 1,8 15-2,-8 6-1,8 16-2,2 10-5,3 7-1,0 7-3,4 2 1,1-2-1,1-4 1,0-9-1,0-7 0,2-10 3,-1-10 0,1-12 0,-2-8 2,1-7-2,-1-6 5,0-4-5,-2-2 3,1-3 2,-2 3-1,-2 3 2,0 7-2,-1 7 2,-5 16-6,8 0 6,-4 14-4,1 8-2,1 3 1,2 3-7,3-1-9,-1-9-30,7-5-69,-4-8-4,1-11-3,-2-6-4</inkml:trace>
</inkml:ink>
</file>

<file path=word/ink/ink5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33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48 573 76,'-10'12'108,"3"-7"-3,1 4 0,-2 2-73,-1-2-18,4 5 0,2 3-4,2 3-1,2 4-4,4 1 1,3 3 2,4-1-4,0-2 0,4-5-4,0-4 2,1-6-2,-2-6-3,-2-6 2,-2-8-5,-1-2 4,-2-7-2,-3-2 4,-1-6-3,-2-1 3,-2-5 4,-2-4-4,-1-4 4,-2-1-3,-1-3-1,-2 0 1,1 2 2,-1 3 4,0 7-1,3 7 4,-1 7-3,4 10 4,2 9-2,0 8 0,4 10 0,1 7-6,1 6 1,3 5-5,1 4 2,0 0-1,0 0 1,0-3-1,-1-4-2,-1-6 2,-2-5-1,-1-8 1,-2-3 0,-3-11 0,0 0 0,0 0 0,1-16 1,-3 0-2,0-2 2,0-4-2,0 0 2,2 2-2,2 2 1,0 4-1,3 7 4,2 4-3,3 8 2,1 5-1,2 1 1,2 3-1,1-3 1,0-3-1,0-2-3,-1-7 3,-1-5-2,0-5-1,-2-4 2,-3-6-2,1-1 2,-2 0-2,-3-3 2,-3 1 1,-1 1 0,-1 2 0,-3 3-3,-2 5 4,-2 4-4,0 3 5,-1 5-2,1 5-2,1 8 1,1 4-1,1 4 4,2 6-5,2 0 4,1-1-3,1-1-1,2-4 2,0-4-1,-1-6 1,-3-10-1,9 2 0,-9-2 1,8-17-1,-5 3 1,-1-3-1,0-2 3,-1-1-2,0 0 2,0 3-1,0 1 0,1 3 1,1 5-2,-3 8 1,11 2-1,-2 6 1,2 4-3,0 1 2,1 0-1,1-2 0,-1-2 0,0-5 0,-2-4 0,-2-4 0,1-4 1,-3-4-1,-1-2 2,-1-3 0,-1-3-3,-2 1 4,-2-1-4,0 0 4,-1 3-5,1 1 5,0 4-5,1 4 4,0 8-1,0 0-1,12 7-1,-4 4 2,-1 3 1,3 0-3,1 0 4,-1-3-4,0-4 4,1-4-4,-2-7 1,-1-3-1,2-4 4,-2-5-2,-1-2 2,-1-5-3,0 0 4,-3-3-3,0-1 7,-1-1-8,-3 1 2,0 1-1,0 4 2,-2 4-3,2 6 3,1 12-2,0 0 0,-5 9 1,4 9-8,-1 4 7,0 3-8,1 1 9,-2 1-8,3-4 7,-1-5-7,0-4 7,3-7 6,-2-7-6,0 0 6,7-3-6,-3-8 6,2-3 0,0-3 1,-1-3-2,-1-2-4,1 0 4,0 2-4,-1 3 4,0 2-5,0 6-1,-4 9 0,9 3 1,-3 11-1,1 5 1,1 8-1,1 4 1,3 6 0,1 2-3,0 2 0,0-1-3,-1 4-1,-1 0 0,-4-2 1,-3-3 0,-4-2-1,-5-4 6,-2-4 0,-4-7 4,-2-7 0,-2-9 1,-3-8 0,1-5-1,2-9 1,3-2-2,0-4 1,5-3-3,3-2 2,3-1-3,4 0 2,4-2-2,2-1-1,2-3 4,2-1-2,1-2 3,0-2-1,2-2 2,0 0-2,-1 0 1,-1 3 1,-1 1-4,-4 5 4,1 5-1,-2 7 2,-3 7 0,-5 13 1,0 0 0,0 10 1,-4 8 3,0 7-2,-2 4 3,0 1-2,2 0 1,2-2-2,2-2 2,4-7-4,0-5-1,4-9-10,2-8-19,6-2-57,1-12-61,-1-8-3,1-5-3,-3-10-2</inkml:trace>
</inkml:ink>
</file>

<file path=word/ink/ink5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6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154 593 1,'0'0'22,"0"0"50,0 0-3,-12 10-51,12-10 3,0 0 0,-2-11 0,2 11-3,5-16 1,-5 16 0,8-24 1,-2 12-1,-3-7 1,3 0 3,-4-3-1,3-3-3,-3-1-2,-1-2-3,-2-4-2,-1-2-1,-3-1-1,-2-1-5,-1-5 0,-2 3-1,-3-1-2,0 2 0,-2 4 1,2 5-2,-2 5 3,1 7-1,0 7-1,2 6 0,1 7 2,11-4-2,-15 18-1,10-5 1,2 3-3,0-1 1,3 1-1,1 2 0,2-1-1,-1 2 1,3 3 0,-1 1-1,0 3 1,0 2 0,0 2-2,2 0 2,-2 4-4,1 1 0,1-1 0,-1 1 0,4 1 0,-3-1 0,4 1-1,-1 0 0,1 1 3,0-1 2,2 1-2,2 0 2,0 0-2,2 0 2,0-2-1,2-1 1,-1-4-2,0-3 3,1-3-2,-1-2 2,-2-6-2,0-2 1,-1-5 0,-2-3 1,0-5 0,-2-2 0,-10 1 0,13-18 0,-10 5 1,-1-5-1,-2-3 2,-3-2-1,0-2 1,-2-2-1,-2 1 1,0-1-1,-1 2 0,0 1 0,-2 2 0,-1 0-1,-1 6 1,-1 2-1,-1 5 1,-1 4-2,-1 6-1,0 5 0,0 8-1,0 1-1,3 3 0,-1 1 1,5-2-1,2-2 2,2-5 0,5-10 2,0 0-2,0 0 3,15-2-1,-4-9 1,-1-4 0,4-5 0,-1-3 1,0-4 0,1-5 2,-1 1-1,-1-4 0,-2 3-1,-2 2 2,-2 7-1,-3 4 1,0 9-2,-3 10 0,0 0-1,-4 16 1,3 3-1,1 4-2,1 1 1,1 1-2,4-2 1,0-1-1,2-7 1,1-3-1,2-8 2,-11-4 0,19-8 1,-8-4-1,-2-5 1,-2-3 1,0-3-1,-3-4 2,0 2 3,-3-2 0,-1 2 0,-4 4 0,2 4 1,-2 5-6,4 12 6,0 0-6,-12 7-4,12 8 0,1 3-1,4 2 0,2 0-1,3-3 5,3-4-5,1-4 4,0-8 1,-1-4 0,0-5 0,-1-5 2,-2-6 4,-4 0-1,-3-4 1,-2 0 0,-1 1-1,-3 2 0,-1 3 0,0 5 2,4 12-6,0 0-2,-6 20-3,8 2 1,4 7 1,2 1-2,3 1-1,4-2-4,0-7-5,2-9-7,-4-10-20,3-10-60,-4-6 1,-5-10 0,-1-3-1</inkml:trace>
</inkml:ink>
</file>

<file path=word/ink/ink5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7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18 3 104,'0'0'87,"-10"19"-2,10-19-2,-12 5-79,12-5-21,0 0-33,7-16-27,-5 5-6,-2 11-2</inkml:trace>
</inkml:ink>
</file>

<file path=word/ink/ink5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8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0 0 51,'6'20'84,"-5"-3"-4,7 7 4,0 2-60,3 0 1,4 6 3,2 0-7,2 4-2,0-1-6,0-1 2,-3-3-9,1-2 4,-6-5-8,-2-5-3,-4-2-7,-3-6-8,-2-11-7,0 0-8,0 0-13,-15 1-16,15-1-3,-14-20-5,6 6 7,3 0 5</inkml:trace>
</inkml:ink>
</file>

<file path=word/ink/ink5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15:09:41.429"/>
    </inkml:context>
    <inkml:brush xml:id="br0">
      <inkml:brushProperty name="width" value="0.02646" units="cm"/>
      <inkml:brushProperty name="height" value="0.02646" units="cm"/>
      <inkml:brushProperty name="color" value="#ED1C24"/>
      <inkml:brushProperty name="fitToCurve" value="1"/>
    </inkml:brush>
  </inkml:definitions>
  <inkml:trace contextRef="#ctx0" brushRef="#br0">67 139 42,'-1'13'82,"1"-13"3,0 0 1,0 0-58,0 0-1,0 0 2,0-19-8,3 4-3,-3-2-2,3-4-2,-6 2 0,2 1 0,-5 3-1,6 15-4,-15-13 0,15 13-1,-20 10-1,12 5-2,-1 3-3,3 4-1,2 1-2,4 3 0,4-1-1,2-2 2,4-2-1,1-2 2,3-7 1,2-2 0,-1-7 0,1-4 2,-2-5 0,-1-4-1,-3-8 1,-2-2-2,-2-6 1,-2-2 0,-1 0 0,-1 0 0,1 1 2,0 5 2,1 5 1,1 6-2,-5 11 0,19-6 0,-19 6-1,22 14-2,-11-6-1,1 3-2,-2 1-1,-2 3 1,-3-1-1,-3 1 1,-2-1-2,-2-2 0,-4 2-5,-1-4-6,2 1-11,5-11-16,-12 8-35,12-8-34,0 0-1,-2-19-2,2 2 3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Modele-Chevrollier.dot</Template>
  <TotalTime>11</TotalTime>
  <Pages>1</Pages>
  <Words>446</Words>
  <Characters>2454</Characters>
  <Application>Microsoft Office Word</Application>
  <DocSecurity>0</DocSecurity>
  <Lines>20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4</vt:i4>
      </vt:variant>
    </vt:vector>
  </HeadingPairs>
  <TitlesOfParts>
    <vt:vector size="5" baseType="lpstr">
      <vt:lpstr>Modèle mathématique._x000d_
Ne pas hésiter à consulter le fichier d'aide._x000d_
                              Réalisation Marc Guillemot.</vt:lpstr>
      <vt:lpstr>DR1 : Mouvements de sélection et d’engagement</vt:lpstr>
      <vt:lpstr>DR2 : Chaine de puissance du module électrohydraulique</vt:lpstr>
      <vt:lpstr>DR3 : Séquence de changement de rapport</vt:lpstr>
      <vt:lpstr>DR4 : Détermination de l’effort d’engagement</vt:lpstr>
    </vt:vector>
  </TitlesOfParts>
  <Company>Site de Digne les Bains</Company>
  <LinksUpToDate>false</LinksUpToDate>
  <CharactersWithSpaces>2895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mathématique._x000d_
Ne pas hésiter à consulter le fichier d'aide._x000d_
                              Réalisation Marc Guillemot.</dc:title>
  <dc:creator>Bruno</dc:creator>
  <cp:lastModifiedBy>Bruno</cp:lastModifiedBy>
  <cp:revision>10</cp:revision>
  <cp:lastPrinted>2017-09-25T19:45:00Z</cp:lastPrinted>
  <dcterms:created xsi:type="dcterms:W3CDTF">2017-03-13T15:01:00Z</dcterms:created>
  <dcterms:modified xsi:type="dcterms:W3CDTF">2017-09-25T19:45:00Z</dcterms:modified>
</cp:coreProperties>
</file>