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30DC" w:rsidRPr="003E03E0" w:rsidRDefault="00EB30DC" w:rsidP="00EB30DC">
      <w:pPr>
        <w:pStyle w:val="Titre"/>
      </w:pPr>
      <w:bookmarkStart w:id="0" w:name="_GoBack"/>
      <w:bookmarkEnd w:id="0"/>
      <w:r>
        <w:t xml:space="preserve">DR1 : </w:t>
      </w:r>
      <w:r w:rsidR="00F3158F">
        <w:t>Mouvements de sélection et d’eng</w:t>
      </w:r>
      <w:r w:rsidR="008B044D">
        <w:t>a</w:t>
      </w:r>
      <w:r w:rsidR="00F3158F">
        <w:t>gement</w: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05"/>
        <w:gridCol w:w="7624"/>
      </w:tblGrid>
      <w:tr w:rsidR="00F3158F" w:rsidRPr="00B253D8" w:rsidTr="009E3833">
        <w:trPr>
          <w:trHeight w:val="682"/>
          <w:jc w:val="center"/>
        </w:trPr>
        <w:tc>
          <w:tcPr>
            <w:tcW w:w="7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158F" w:rsidRDefault="00F3158F" w:rsidP="00F3158F">
            <w:pPr>
              <w:pStyle w:val="Titre1"/>
              <w:numPr>
                <w:ilvl w:val="0"/>
                <w:numId w:val="0"/>
              </w:numPr>
              <w:spacing w:before="120" w:after="0"/>
              <w:outlineLvl w:val="0"/>
            </w:pPr>
            <w:r>
              <w:t>Figure 1 : Cinématique de commande</w:t>
            </w:r>
          </w:p>
        </w:tc>
        <w:tc>
          <w:tcPr>
            <w:tcW w:w="7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158F" w:rsidRPr="00B253D8" w:rsidRDefault="00F3158F" w:rsidP="00F3158F">
            <w:pPr>
              <w:pStyle w:val="Titre1"/>
              <w:numPr>
                <w:ilvl w:val="0"/>
                <w:numId w:val="0"/>
              </w:numPr>
              <w:spacing w:before="120" w:after="0"/>
              <w:outlineLvl w:val="0"/>
            </w:pPr>
            <w:r>
              <w:t>Figure 2 : Chaîne d’action</w:t>
            </w:r>
          </w:p>
        </w:tc>
      </w:tr>
      <w:tr w:rsidR="00F3158F" w:rsidTr="009E3833">
        <w:trPr>
          <w:trHeight w:val="6428"/>
          <w:jc w:val="center"/>
        </w:trPr>
        <w:tc>
          <w:tcPr>
            <w:tcW w:w="79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58F" w:rsidRDefault="00F3158F" w:rsidP="00F3158F">
            <w:pPr>
              <w:spacing w:after="0"/>
              <w:jc w:val="center"/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F23FCC3" wp14:editId="42A47997">
                      <wp:extent cx="4876800" cy="4769786"/>
                      <wp:effectExtent l="0" t="0" r="0" b="12065"/>
                      <wp:docPr id="91" name="Zone de dessin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90" name="Image 52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8175" y="57784"/>
                                  <a:ext cx="4633005" cy="47147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46" o:spid="_x0000_s1026" editas="canvas" style="width:384pt;height:375.55pt;mso-position-horizontal-relative:char;mso-position-vertical-relative:line" coordsize="48768,476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48768;height:47694;visibility:visible;mso-wrap-style:square">
                        <v:fill o:detectmouseclick="t"/>
                        <v:path o:connecttype="none"/>
                      </v:shape>
                      <v:shape id="Image 52" o:spid="_x0000_s1028" type="#_x0000_t75" style="position:absolute;left:1981;top:577;width:46330;height:471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wrbbBAAAA2wAAAA8AAABkcnMvZG93bnJldi54bWxET8uKwjAU3Q/4D+EK7sZUF6LVKOJrRISp&#10;r/2lubbF5qY0mVrn6ycLYZaH854tWlOKhmpXWFYw6EcgiFOrC84UXC/bzzEI55E1lpZJwYscLOad&#10;jxnG2j75RM3ZZyKEsItRQe59FUvp0pwMur6tiAN3t7VBH2CdSV3jM4SbUg6jaCQNFhwacqxolVP6&#10;OP8YBYevZHe6jH/L4+1x2CTr6vvosVGq122XUxCeWv8vfrv3WsEkrA9fwg+Q8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uwrbbBAAAA2wAAAA8AAAAAAAAAAAAAAAAAnwIA&#10;AGRycy9kb3ducmV2LnhtbFBLBQYAAAAABAAEAPcAAACNAwAAAAA=&#10;">
                        <v:imagedata r:id="rId9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62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58F" w:rsidRDefault="00F3158F" w:rsidP="00F3158F">
            <w:pPr>
              <w:spacing w:after="0"/>
              <w:jc w:val="center"/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3AD96AE6" wp14:editId="41E6D99D">
                      <wp:extent cx="4381500" cy="4936901"/>
                      <wp:effectExtent l="0" t="0" r="0" b="0"/>
                      <wp:docPr id="89" name="Zone de dessin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81" name="Image 54"/>
                                <pic:cNvPicPr/>
                              </pic:nvPicPr>
                              <pic:blipFill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67" r="13" b="7340"/>
                                <a:stretch/>
                              </pic:blipFill>
                              <pic:spPr bwMode="auto">
                                <a:xfrm>
                                  <a:off x="48" y="1"/>
                                  <a:ext cx="4216468" cy="46906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82" name="Zone de texte 448"/>
                              <wps:cNvSpPr txBox="1"/>
                              <wps:spPr>
                                <a:xfrm>
                                  <a:off x="133" y="631993"/>
                                  <a:ext cx="1484874" cy="3442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Electrovanne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Zone de texte 55"/>
                              <wps:cNvSpPr txBox="1"/>
                              <wps:spPr>
                                <a:xfrm>
                                  <a:off x="2467019" y="631966"/>
                                  <a:ext cx="1629553" cy="3442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Vérin d’engagement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Zone de texte 57"/>
                              <wps:cNvSpPr txBox="1"/>
                              <wps:spPr>
                                <a:xfrm>
                                  <a:off x="2466079" y="2093866"/>
                                  <a:ext cx="1629998" cy="3318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Levier d’engagement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Zone de texte 58"/>
                              <wps:cNvSpPr txBox="1"/>
                              <wps:spPr>
                                <a:xfrm>
                                  <a:off x="130" y="1972130"/>
                                  <a:ext cx="1553407" cy="3731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Coulisseau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Zone de texte 59"/>
                              <wps:cNvSpPr txBox="1"/>
                              <wps:spPr>
                                <a:xfrm>
                                  <a:off x="94" y="3304353"/>
                                  <a:ext cx="2006493" cy="3439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Fourchette et baladeur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" name="Zone de texte 64"/>
                              <wps:cNvSpPr txBox="1"/>
                              <wps:spPr>
                                <a:xfrm>
                                  <a:off x="2360842" y="3304499"/>
                                  <a:ext cx="1979085" cy="3440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Bague de synchro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Zone de texte 65"/>
                              <wps:cNvSpPr txBox="1"/>
                              <wps:spPr>
                                <a:xfrm>
                                  <a:off x="260856" y="4588228"/>
                                  <a:ext cx="1045439" cy="3518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Pignon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47" o:spid="_x0000_s1026" editas="canvas" style="width:345pt;height:388.75pt;mso-position-horizontal-relative:char;mso-position-vertical-relative:line" coordsize="43815,49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43815;height:49364;visibility:visible;mso-wrap-style:square">
                        <v:fill o:detectmouseclick="t"/>
                        <v:path o:connecttype="none"/>
                      </v:shape>
                      <v:shape id="Image 54" o:spid="_x0000_s1028" type="#_x0000_t75" style="position:absolute;width:42165;height:46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bV1XEAAAA2wAAAA8AAABkcnMvZG93bnJldi54bWxEj0FrwkAUhO8F/8PyBG/NJj1Yia4iSmmF&#10;Xqoi5PbIPrMx2bchu9H033cLhR6HmfmGWW1G24o79b52rCBLUhDEpdM1VwrOp7fnBQgfkDW2jknB&#10;N3nYrCdPK8y1e/AX3Y+hEhHCPkcFJoQul9KXhiz6xHXE0bu63mKIsq+k7vER4baVL2k6lxZrjgsG&#10;O9oZKpvjYBXsL7fDyO9mfsteh5Pkoiyo+VRqNh23SxCBxvAf/mt/aAWLDH6/xB8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7bV1XEAAAA2wAAAA8AAAAAAAAAAAAAAAAA&#10;nwIAAGRycy9kb3ducmV2LnhtbFBLBQYAAAAABAAEAPcAAACQAwAAAAA=&#10;">
                        <v:imagedata r:id="rId11" o:title="" cropbottom="4810f" cropleft="5025f" cropright="9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448" o:spid="_x0000_s1029" type="#_x0000_t202" style="position:absolute;left:1;top:6319;width:14849;height:34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tqHMEA&#10;AADbAAAADwAAAGRycy9kb3ducmV2LnhtbESPQYvCMBSE78L+h/AWvIim9aCl21RkoYvXVX/Ao3k2&#10;XZuX0kRb/71ZEDwOM/MNU+wm24k7Db51rCBdJSCIa6dbbhScT9UyA+EDssbOMSl4kIdd+TErMNdu&#10;5F+6H0MjIoR9jgpMCH0upa8NWfQr1xNH7+IGiyHKoZF6wDHCbSfXSbKRFluOCwZ7+jZUX483q+Dn&#10;1nN6MdW4Pf0trB3TtGoWnVLzz2n/BSLQFN7hV/ugFWRr+P8Sf4As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Lahz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Electrovanne</w:t>
                              </w:r>
                            </w:p>
                          </w:txbxContent>
                        </v:textbox>
                      </v:shape>
                      <v:shape id="Zone de texte 55" o:spid="_x0000_s1030" type="#_x0000_t202" style="position:absolute;left:24670;top:6319;width:16295;height:3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fPh8EA&#10;AADbAAAADwAAAGRycy9kb3ducmV2LnhtbESP3YrCMBSE74V9h3AEb2SbVsG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/Hz4f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Vérin d’engagement</w:t>
                              </w:r>
                            </w:p>
                          </w:txbxContent>
                        </v:textbox>
                      </v:shape>
                      <v:shape id="Zone de texte 57" o:spid="_x0000_s1031" type="#_x0000_t202" style="position:absolute;left:24660;top:20938;width:16300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5X88EA&#10;AADbAAAADwAAAGRycy9kb3ducmV2LnhtbESP3YrCMBSE74V9h3AEb2SbVsS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uV/P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Levier d’engagement</w:t>
                              </w:r>
                            </w:p>
                          </w:txbxContent>
                        </v:textbox>
                      </v:shape>
                      <v:shape id="Zone de texte 58" o:spid="_x0000_s1032" type="#_x0000_t202" style="position:absolute;left:1;top:19721;width:15534;height:3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LyaMEA&#10;AADbAAAADwAAAGRycy9kb3ducmV2LnhtbESP3YrCMBSE74V9h3AEb2SbVtC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i8mj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Coulisseau</w:t>
                              </w:r>
                            </w:p>
                          </w:txbxContent>
                        </v:textbox>
                      </v:shape>
                      <v:shape id="Zone de texte 59" o:spid="_x0000_s1033" type="#_x0000_t202" style="position:absolute;top:33043;width:20065;height:3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BsH8EA&#10;AADbAAAADwAAAGRycy9kb3ducmV2LnhtbESPQWvCQBSE7wX/w/KEXsRs0kMq0VVEiPRa7Q94ZF+y&#10;0ezbkF2T+O/dQqHHYWa+YXaH2XZipMG3jhVkSQqCuHK65UbBz7Vcb0D4gKyxc0wKnuThsF+87bDQ&#10;buJvGi+hERHCvkAFJoS+kNJXhiz6xPXE0avdYDFEOTRSDzhFuO3kR5rm0mLLccFgTydD1f3ysArO&#10;j56z2pTT5/W2snbKsrJZdUq9L+fjFkSgOfyH/9pfWsEmh98v8QfI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+wbB/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Fourchette et baladeur</w:t>
                              </w:r>
                            </w:p>
                          </w:txbxContent>
                        </v:textbox>
                      </v:shape>
                      <v:shape id="Zone de texte 64" o:spid="_x0000_s1034" type="#_x0000_t202" style="position:absolute;left:23608;top:33044;width:19791;height:3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JhMEA&#10;AADbAAAADwAAAGRycy9kb3ducmV2LnhtbESPQWvCQBSE7wX/w/KEXsRs0kOV6CoiRHpt7A94ZF+y&#10;0ezbkF2T+O/dQqHHYWa+YfbH2XZipMG3jhVkSQqCuHK65UbBz7VYb0H4gKyxc0wKnuTheFi87THX&#10;buJvGsvQiAhhn6MCE0KfS+krQxZ94nri6NVusBiiHBqpB5wi3HbyI00/pcWW44LBns6Gqnv5sAou&#10;j56z2hTT5npbWTtlWdGsOqXel/NpByLQHP7Df+0vrWC7gd8v8QfIw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D8yYT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Bague de synchro</w:t>
                              </w:r>
                            </w:p>
                          </w:txbxContent>
                        </v:textbox>
                      </v:shape>
                      <v:shape id="Zone de texte 65" o:spid="_x0000_s1035" type="#_x0000_t202" style="position:absolute;left:2608;top:45882;width:10454;height:35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Nd9rsA&#10;AADbAAAADwAAAGRycy9kb3ducmV2LnhtbERPSwrCMBDdC94hjOBGNK0LlWoUESpu/RxgaMam2kxK&#10;E229vVkILh/vv9n1thZvan3lWEE6S0AQF05XXCq4XfPpCoQPyBprx6TgQx522+Fgg5l2HZ/pfQml&#10;iCHsM1RgQmgyKX1hyKKfuYY4cnfXWgwRtqXULXYx3NZyniQLabHi2GCwoYOh4nl5WQXHV8Pp3eTd&#10;8vqYWNulaV5OaqXGo36/BhGoD3/xz33SClZxbPwSf4Dcfg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FjXfa7AAAA2wAAAA8AAAAAAAAAAAAAAAAAmAIAAGRycy9kb3ducmV2Lnht&#10;bFBLBQYAAAAABAAEAPUAAACA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Pignon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9E3833" w:rsidRDefault="009E3833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  <w: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  <w:br w:type="page"/>
      </w:r>
    </w:p>
    <w:p w:rsidR="009E3833" w:rsidRDefault="009E3833" w:rsidP="009E3833">
      <w:pPr>
        <w:pStyle w:val="Titre"/>
      </w:pPr>
      <w:r>
        <w:lastRenderedPageBreak/>
        <w:t>DR2 : Chaine de puissance du module électrohydraulique</w:t>
      </w:r>
    </w:p>
    <w:p w:rsidR="009E3833" w:rsidRDefault="009E3833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5F3F0216" wp14:editId="0F3FEFCB">
                <wp:extent cx="9251950" cy="5551170"/>
                <wp:effectExtent l="0" t="0" r="0" b="30480"/>
                <wp:docPr id="79" name="Zone de dessin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779991" y="2649656"/>
                            <a:ext cx="1010005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Default="009E3833" w:rsidP="009E3833">
                              <w:pPr>
                                <w:jc w:val="center"/>
                              </w:pPr>
                              <w:r>
                                <w:t>Moteur</w:t>
                              </w:r>
                            </w:p>
                            <w:p w:rsidR="009E3833" w:rsidRDefault="009E3833" w:rsidP="009E3833">
                              <w:pPr>
                                <w:jc w:val="center"/>
                              </w:pPr>
                            </w:p>
                            <w:p w:rsidR="009E3833" w:rsidRDefault="009E3833" w:rsidP="00A21F4D">
                              <w:pPr>
                                <w:jc w:val="center"/>
                              </w:pPr>
                              <w:r>
                                <w:sym w:font="Symbol" w:char="F068"/>
                              </w:r>
                              <w:r>
                                <w:t xml:space="preserve"> = 80%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516016" y="2649656"/>
                            <a:ext cx="995870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Default="009E3833" w:rsidP="009E3833">
                              <w:pPr>
                                <w:jc w:val="center"/>
                              </w:pPr>
                              <w:r>
                                <w:t>Pompe hydraulique</w:t>
                              </w:r>
                            </w:p>
                            <w:p w:rsidR="009E3833" w:rsidRDefault="009E3833" w:rsidP="00A21F4D">
                              <w:pPr>
                                <w:jc w:val="center"/>
                              </w:pPr>
                              <w:r>
                                <w:sym w:font="Symbol" w:char="F068"/>
                              </w:r>
                              <w:r>
                                <w:t xml:space="preserve"> = </w:t>
                              </w:r>
                              <w:r w:rsidR="00A21F4D">
                                <w:t>50%</w:t>
                              </w:r>
                            </w:p>
                            <w:p w:rsidR="009E3833" w:rsidRDefault="009E3833" w:rsidP="009E383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3608261" y="1407067"/>
                            <a:ext cx="1401927" cy="9136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Default="009E3833" w:rsidP="009E3833">
                              <w:pPr>
                                <w:jc w:val="center"/>
                              </w:pPr>
                              <w:r w:rsidRPr="00A21F4D">
                                <w:t>Accumulateur</w:t>
                              </w:r>
                            </w:p>
                            <w:p w:rsidR="00A21F4D" w:rsidRPr="00A21F4D" w:rsidRDefault="00A21F4D" w:rsidP="009E3833">
                              <w:pPr>
                                <w:jc w:val="center"/>
                              </w:pPr>
                              <w:r>
                                <w:t>(Tare à 30 bars)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5064158" y="2649656"/>
                            <a:ext cx="1010005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Default="009E3833" w:rsidP="009E3833">
                              <w:pPr>
                                <w:jc w:val="center"/>
                              </w:pPr>
                              <w:r>
                                <w:t>Distribution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7073887" y="2649656"/>
                            <a:ext cx="1254153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Pr="00A21F4D" w:rsidRDefault="009E3833" w:rsidP="009E3833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 w:rsidRPr="00A21F4D">
                                <w:rPr>
                                  <w:color w:val="FFFFFF" w:themeColor="background1"/>
                                </w:rPr>
                                <w:t>Vérin d’engagement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AutoShape 31"/>
                        <wps:cNvSpPr>
                          <a:spLocks noChangeArrowheads="1"/>
                        </wps:cNvSpPr>
                        <wps:spPr bwMode="auto">
                          <a:xfrm>
                            <a:off x="141349" y="2905369"/>
                            <a:ext cx="638642" cy="382928"/>
                          </a:xfrm>
                          <a:prstGeom prst="rightArrow">
                            <a:avLst>
                              <a:gd name="adj1" fmla="val 50000"/>
                              <a:gd name="adj2" fmla="val 41695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1789995" y="2905369"/>
                            <a:ext cx="726021" cy="382928"/>
                          </a:xfrm>
                          <a:prstGeom prst="rightArrow">
                            <a:avLst>
                              <a:gd name="adj1" fmla="val 50000"/>
                              <a:gd name="adj2" fmla="val 4739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AutoShape 33"/>
                        <wps:cNvSpPr>
                          <a:spLocks noChangeArrowheads="1"/>
                        </wps:cNvSpPr>
                        <wps:spPr bwMode="auto">
                          <a:xfrm>
                            <a:off x="6074162" y="2905369"/>
                            <a:ext cx="999725" cy="382928"/>
                          </a:xfrm>
                          <a:prstGeom prst="rightArrow">
                            <a:avLst>
                              <a:gd name="adj1" fmla="val 50000"/>
                              <a:gd name="adj2" fmla="val 6526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8328040" y="2905369"/>
                            <a:ext cx="659201" cy="382928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35"/>
                        <wps:cNvSpPr>
                          <a:spLocks noChangeArrowheads="1"/>
                        </wps:cNvSpPr>
                        <wps:spPr bwMode="auto">
                          <a:xfrm>
                            <a:off x="3511886" y="2905369"/>
                            <a:ext cx="1552272" cy="382928"/>
                          </a:xfrm>
                          <a:prstGeom prst="rightArrow">
                            <a:avLst>
                              <a:gd name="adj1" fmla="val 50000"/>
                              <a:gd name="adj2" fmla="val 10134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3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926939" y="2464617"/>
                            <a:ext cx="669481" cy="382928"/>
                          </a:xfrm>
                          <a:prstGeom prst="leftRightArrow">
                            <a:avLst>
                              <a:gd name="adj1" fmla="val 50000"/>
                              <a:gd name="adj2" fmla="val 3496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AutoShape 37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1225883" y="2002019"/>
                            <a:ext cx="754291" cy="542267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AutoShape 38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2590546" y="2002019"/>
                            <a:ext cx="754291" cy="542267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AutoShape 39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185222" y="758146"/>
                            <a:ext cx="755576" cy="542267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AutoShape 40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6717369" y="988736"/>
                            <a:ext cx="754291" cy="542267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AutoShape 41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8128866" y="2003393"/>
                            <a:ext cx="754291" cy="540982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564571"/>
                            <a:ext cx="647637" cy="2865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E3833" w:rsidRDefault="009E3833" w:rsidP="009E3833">
                              <w:r>
                                <w:t>Pa =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789995" y="3563286"/>
                            <a:ext cx="647637" cy="287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E3833" w:rsidRDefault="009E3833" w:rsidP="009E3833">
                              <w:r>
                                <w:t>Pm =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421937" y="3563286"/>
                            <a:ext cx="647637" cy="287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E3833" w:rsidRDefault="009E3833" w:rsidP="009E3833">
                              <w:r>
                                <w:t>Ph =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lèche à angle droit 27"/>
                        <wps:cNvSpPr/>
                        <wps:spPr>
                          <a:xfrm rot="5400000" flipH="1">
                            <a:off x="5524549" y="1851080"/>
                            <a:ext cx="739859" cy="860040"/>
                          </a:xfrm>
                          <a:prstGeom prst="bentUpArrow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6324499" y="1637015"/>
                            <a:ext cx="1254153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Pr="00A21F4D" w:rsidRDefault="009E3833" w:rsidP="009E3833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 w:rsidRPr="00A21F4D">
                                <w:rPr>
                                  <w:color w:val="FFFFFF" w:themeColor="background1"/>
                                </w:rPr>
                                <w:t>Vérin d’embrayage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6368796" y="3852409"/>
                            <a:ext cx="1254153" cy="914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E3833" w:rsidRPr="00A21F4D" w:rsidRDefault="009E3833" w:rsidP="009E3833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 w:rsidRPr="00A21F4D">
                                <w:rPr>
                                  <w:color w:val="FFFFFF" w:themeColor="background1"/>
                                </w:rPr>
                                <w:t>Vérin de sélection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lèche à angle droit 30"/>
                        <wps:cNvSpPr/>
                        <wps:spPr>
                          <a:xfrm rot="16200000" flipH="1" flipV="1">
                            <a:off x="5577448" y="3504480"/>
                            <a:ext cx="739859" cy="860040"/>
                          </a:xfrm>
                          <a:prstGeom prst="bentUpArrow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AutoShape 41"/>
                        <wps:cNvCnPr>
                          <a:cxnSpLocks noChangeShapeType="1"/>
                        </wps:cNvCnPr>
                        <wps:spPr bwMode="auto">
                          <a:xfrm rot="5400000" flipV="1">
                            <a:off x="6921008" y="4873979"/>
                            <a:ext cx="754291" cy="540982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7622949" y="3945164"/>
                            <a:ext cx="659201" cy="382928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7568645" y="1911170"/>
                            <a:ext cx="659201" cy="382928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Zone de dessin 452" o:spid="_x0000_s1036" editas="canvas" style="width:728.5pt;height:437.1pt;mso-position-horizontal-relative:char;mso-position-vertical-relative:line" coordsize="92519,55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">
                <v:shape id="_x0000_s1037" type="#_x0000_t75" style="position:absolute;width:92519;height:55511;visibility:visible;mso-wrap-style:square">
                  <v:fill o:detectmouseclick="t"/>
                  <v:path o:connecttype="none"/>
                </v:shape>
                <v:rect id="Rectangle 26" o:spid="_x0000_s1038" style="position:absolute;left:7799;top:26496;width:10100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ig8EA&#10;AADbAAAADwAAAGRycy9kb3ducmV2LnhtbERPPW/CMBDdK/EfrENiKw4UVZBiEKIKKiOEhe0aX5OU&#10;+BzZDqT8ejxUYnx638t1bxpxJedrywom4wQEcWF1zaWCU569zkH4gKyxsUwK/sjDejV4WWKq7Y0P&#10;dD2GUsQQ9ikqqEJoUyl9UZFBP7YtceR+rDMYInSl1A5vMdw0cpok79JgzbGhwpa2FRWXY2cUfNfT&#10;E94P+S4xi+wt7Pv8tzt/KjUa9psPEIH68BT/u7+0gllcH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cYoPBAAAA2wAAAA8AAAAAAAAAAAAAAAAAmAIAAGRycy9kb3du&#10;cmV2LnhtbFBLBQYAAAAABAAEAPUAAACGAwAAAAA=&#10;">
                  <v:textbox>
                    <w:txbxContent>
                      <w:p w:rsidR="009E3833" w:rsidRDefault="009E3833" w:rsidP="009E3833">
                        <w:pPr>
                          <w:jc w:val="center"/>
                        </w:pPr>
                        <w:r>
                          <w:t>Moteur</w:t>
                        </w:r>
                      </w:p>
                      <w:p w:rsidR="009E3833" w:rsidRDefault="009E3833" w:rsidP="009E3833">
                        <w:pPr>
                          <w:jc w:val="center"/>
                        </w:pPr>
                      </w:p>
                      <w:p w:rsidR="009E3833" w:rsidRDefault="009E3833" w:rsidP="00A21F4D">
                        <w:pPr>
                          <w:jc w:val="center"/>
                        </w:pPr>
                        <w:r>
                          <w:sym w:font="Symbol" w:char="F068"/>
                        </w:r>
                        <w:r>
                          <w:t xml:space="preserve"> = 80%</w:t>
                        </w:r>
                      </w:p>
                    </w:txbxContent>
                  </v:textbox>
                </v:rect>
                <v:rect id="Rectangle 27" o:spid="_x0000_s1039" style="position:absolute;left:25160;top:26496;width:9958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HGMQA&#10;AADbAAAADwAAAGRycy9kb3ducmV2LnhtbESPQWvCQBSE74X+h+UVems2WpE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xxjEAAAA2wAAAA8AAAAAAAAAAAAAAAAAmAIAAGRycy9k&#10;b3ducmV2LnhtbFBLBQYAAAAABAAEAPUAAACJAwAAAAA=&#10;">
                  <v:textbox>
                    <w:txbxContent>
                      <w:p w:rsidR="009E3833" w:rsidRDefault="009E3833" w:rsidP="009E3833">
                        <w:pPr>
                          <w:jc w:val="center"/>
                        </w:pPr>
                        <w:r>
                          <w:t>Pompe hydraulique</w:t>
                        </w:r>
                      </w:p>
                      <w:p w:rsidR="009E3833" w:rsidRDefault="009E3833" w:rsidP="00A21F4D">
                        <w:pPr>
                          <w:jc w:val="center"/>
                        </w:pPr>
                        <w:r>
                          <w:sym w:font="Symbol" w:char="F068"/>
                        </w:r>
                        <w:r>
                          <w:t xml:space="preserve"> = </w:t>
                        </w:r>
                        <w:r w:rsidR="00A21F4D">
                          <w:t>50%</w:t>
                        </w:r>
                      </w:p>
                      <w:p w:rsidR="009E3833" w:rsidRDefault="009E3833" w:rsidP="009E3833">
                        <w:pPr>
                          <w:jc w:val="center"/>
                        </w:pPr>
                      </w:p>
                    </w:txbxContent>
                  </v:textbox>
                </v:rect>
                <v:rect id="Rectangle 28" o:spid="_x0000_s1040" style="position:absolute;left:36082;top:14070;width:14019;height:91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kgMIA&#10;AADbAAAADwAAAGRycy9kb3ducmV2LnhtbESPQYvCMBSE74L/ITzBm6a6sm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J2SAwgAAANsAAAAPAAAAAAAAAAAAAAAAAJgCAABkcnMvZG93&#10;bnJldi54bWxQSwUGAAAAAAQABAD1AAAAhwMAAAAA&#10;">
                  <v:textbox>
                    <w:txbxContent>
                      <w:p w:rsidR="009E3833" w:rsidRDefault="009E3833" w:rsidP="009E3833">
                        <w:pPr>
                          <w:jc w:val="center"/>
                        </w:pPr>
                        <w:r w:rsidRPr="00A21F4D">
                          <w:t>Accumulateur</w:t>
                        </w:r>
                      </w:p>
                      <w:p w:rsidR="00A21F4D" w:rsidRPr="00A21F4D" w:rsidRDefault="00A21F4D" w:rsidP="009E3833">
                        <w:pPr>
                          <w:jc w:val="center"/>
                        </w:pPr>
                        <w:r>
                          <w:t>(Tare à 30 bars)</w:t>
                        </w:r>
                      </w:p>
                    </w:txbxContent>
                  </v:textbox>
                </v:rect>
                <v:rect id="Rectangle 29" o:spid="_x0000_s1041" style="position:absolute;left:50641;top:26496;width:10100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BG8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eB5Ab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8EbxQAAANsAAAAPAAAAAAAAAAAAAAAAAJgCAABkcnMv&#10;ZG93bnJldi54bWxQSwUGAAAAAAQABAD1AAAAigMAAAAA&#10;">
                  <v:textbox>
                    <w:txbxContent>
                      <w:p w:rsidR="009E3833" w:rsidRDefault="009E3833" w:rsidP="009E3833">
                        <w:pPr>
                          <w:jc w:val="center"/>
                        </w:pPr>
                        <w:r>
                          <w:t>Distribution</w:t>
                        </w:r>
                      </w:p>
                    </w:txbxContent>
                  </v:textbox>
                </v:rect>
                <v:rect id="Rectangle 30" o:spid="_x0000_s1042" style="position:absolute;left:70738;top:26496;width:12542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LHs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myx7EAAAA2wAAAA8AAAAAAAAAAAAAAAAAmAIAAGRycy9k&#10;b3ducmV2LnhtbFBLBQYAAAAABAAEAPUAAACJAwAAAAA=&#10;">
                  <v:textbox>
                    <w:txbxContent>
                      <w:p w:rsidR="009E3833" w:rsidRPr="00A21F4D" w:rsidRDefault="009E3833" w:rsidP="009E3833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 w:rsidRPr="00A21F4D">
                          <w:rPr>
                            <w:color w:val="FFFFFF" w:themeColor="background1"/>
                          </w:rPr>
                          <w:t>Vérin d’engagement</w:t>
                        </w:r>
                      </w:p>
                    </w:txbxContent>
                  </v:textbox>
                </v:re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31" o:spid="_x0000_s1043" type="#_x0000_t13" style="position:absolute;left:1413;top:29053;width:6386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5MesEA&#10;AADbAAAADwAAAGRycy9kb3ducmV2LnhtbERPS0vDQBC+F/wPywjemokFQ4nZlqIUejN9HDyO2TEJ&#10;zc7G7NpEf333UOjx43sX68l26sKDb51oeE5SUCyVM63UGk7H7XwJygcSQ50T1vDHHtarh1lBuXGj&#10;7PlyCLWKIeJz0tCE0OeIvmrYkk9czxK5bzdYChEONZqBxhhuO1ykaYaWWokNDfX81nB1PvxaDV/d&#10;e/ZZ9j87NDiW/J/icdp/aP30OG1eQQWewl18c++Mhpe4Pn6JPw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+THrBAAAA2wAAAA8AAAAAAAAAAAAAAAAAmAIAAGRycy9kb3du&#10;cmV2LnhtbFBLBQYAAAAABAAEAPUAAACGAwAAAAA=&#10;"/>
                <v:shape id="AutoShape 32" o:spid="_x0000_s1044" type="#_x0000_t13" style="position:absolute;left:17899;top:29053;width:7261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Lp4cMA&#10;AADbAAAADwAAAGRycy9kb3ducmV2LnhtbESPzWrDMBCE74G+g9hCb/HahYbiRjGlIZBb83fIcWNt&#10;bVNr5Vpq7Obpo0Cgx2FmvmHmxWhbdebeN040ZEkKiqV0ppFKw2G/mr6C8oHEUOuENfyxh2LxMJlT&#10;btwgWz7vQqUiRHxOGuoQuhzRlzVb8onrWKL35XpLIcq+QtPTEOG2xec0naGlRuJCTR1/1Fx+736t&#10;hlO7nB033c8aDQ4bvqS4H7efWj89ju9voAKP4T98b6+NhpcMbl/iD8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Lp4cMAAADbAAAADwAAAAAAAAAAAAAAAACYAgAAZHJzL2Rv&#10;d25yZXYueG1sUEsFBgAAAAAEAAQA9QAAAIgDAAAAAA==&#10;"/>
                <v:shape id="AutoShape 33" o:spid="_x0000_s1045" type="#_x0000_t13" style="position:absolute;left:60741;top:29053;width:9997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zSDcMA&#10;AADbAAAADwAAAGRycy9kb3ducmV2LnhtbESPT2vCQBTE74LfYXlCb/piiyLRVcRS8Fb/HTw+s88k&#10;mH2bZrcm7ad3CwWPw8z8hlmsOlupOze+dKJhPEpAsWTOlJJrOB0/hjNQPpAYqpywhh/2sFr2ewtK&#10;jWtlz/dDyFWEiE9JQxFCnSL6rGBLfuRqluhdXWMpRNnkaBpqI9xW+JokU7RUSlwoqOZNwdnt8G01&#10;XKr36XlXf23RYLvj3wSP3f5T65dBt56DCtyFZ/i/vTUaJm/w9yX+A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zSDcMAAADbAAAADwAAAAAAAAAAAAAAAACYAgAAZHJzL2Rv&#10;d25yZXYueG1sUEsFBgAAAAAEAAQA9QAAAIgDAAAAAA==&#10;"/>
                <v:shape id="AutoShape 34" o:spid="_x0000_s1046" type="#_x0000_t13" style="position:absolute;left:83280;top:29053;width:6592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txlcMA&#10;AADbAAAADwAAAGRycy9kb3ducmV2LnhtbESPT2vCQBTE7wW/w/IEb/XFQoNEVxFLwVv900OPz+wz&#10;CWbfxuzWRD+9Wyh4HGbmN8x82dtaXbn1lRMNk3ECiiV3ppJCw/fh83UKygcSQ7UT1nBjD8vF4GVO&#10;mXGd7Pi6D4WKEPEZaShDaDJEn5dsyY9dwxK9k2sthSjbAk1LXYTbGt+SJEVLlcSFkhpel5yf979W&#10;w7H+SH+2zWWDBrst3xM89LsvrUfDfjUDFbgPz/B/e2M0vKfw9yX+A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txlcMAAADbAAAADwAAAAAAAAAAAAAAAACYAgAAZHJzL2Rv&#10;d25yZXYueG1sUEsFBgAAAAAEAAQA9QAAAIgDAAAAAA==&#10;"/>
                <v:shape id="AutoShape 35" o:spid="_x0000_s1047" type="#_x0000_t13" style="position:absolute;left:35118;top:29053;width:15523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KGx8AA&#10;AADbAAAADwAAAGRycy9kb3ducmV2LnhtbERPO0/DMBDeK/EfrEPq1l7oEKFQt6pAlbqRBwPjER9J&#10;1PgcYtOk/fX1gMT46Xtv97Pt1YVH3znR8LROQLHUznTSaPiojqtnUD6QGOqdsIYre9jvHhZbyoyb&#10;pOBLGRoVQ8RnpKENYcgQfd2yJb92A0vkvt1oKUQ4NmhGmmK47XGTJCla6iQ2tDTwa8v1ufy1Gr76&#10;t/QzH35OaHDK+ZZgNRfvWi8f58MLqMBz+Bf/uU9GQxrXxy/xB+Du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5KGx8AAAADbAAAADwAAAAAAAAAAAAAAAACYAgAAZHJzL2Rvd25y&#10;ZXYueG1sUEsFBgAAAAAEAAQA9QAAAIUDAAAAAA==&#10;"/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AutoShape 36" o:spid="_x0000_s1048" type="#_x0000_t69" style="position:absolute;left:39269;top:24646;width:6695;height:3829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XX1sMA&#10;AADbAAAADwAAAGRycy9kb3ducmV2LnhtbESPQWvCQBSE74X+h+UVems2URpKdJVSEMVDUVvvj+wz&#10;G5t9m2bXJP77riD0OMzMN8x8OdpG9NT52rGCLElBEJdO11wp+P5avbyB8AFZY+OYFFzJw3Lx+DDH&#10;QruB99QfQiUihH2BCkwIbSGlLw1Z9IlriaN3cp3FEGVXSd3hEOG2kZM0zaXFmuOCwZY+DJU/h4tV&#10;8HrMz9cw3cqtkaa3Zbb7/VwPSj0/je8zEIHG8B++tzdaQZ7B7Uv8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XX1sMAAADbAAAADwAAAAAAAAAAAAAAAACYAgAAZHJzL2Rv&#10;d25yZXYueG1sUEsFBgAAAAAEAAQA9QAAAIgDAAAAAA==&#10;"/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37" o:spid="_x0000_s1049" type="#_x0000_t38" style="position:absolute;left:12259;top:20019;width:7542;height:5423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+98cMAAADbAAAADwAAAGRycy9kb3ducmV2LnhtbESPwW7CMBBE70j9B2sr9QZOoxZQwCCE&#10;hODSQ2k/YImXODReR7ZDwt9jJKQeRzPzRrNcD7YRV/KhdqzgfZKBIC6drrlS8PuzG89BhIissXFM&#10;Cm4UYL16GS2x0K7nb7oeYyUShEOBCkyMbSFlKA1ZDBPXEifv7LzFmKSvpPbYJ7htZJ5lU2mx5rRg&#10;sKWtofLv2FkFfpb3xpTdbX/6GD67aq8vW/+l1NvrsFmAiDTE//CzfdAKpjk8vqQfIF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6/vfHDAAAA2wAAAA8AAAAAAAAAAAAA&#10;AAAAoQIAAGRycy9kb3ducmV2LnhtbFBLBQYAAAAABAAEAPkAAACRAwAAAAA=&#10;" adj="10791">
                  <v:stroke endarrow="block"/>
                </v:shape>
                <v:shape id="AutoShape 38" o:spid="_x0000_s1050" type="#_x0000_t38" style="position:absolute;left:25906;top:20019;width:7542;height:5423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MYasMAAADbAAAADwAAAGRycy9kb3ducmV2LnhtbESPzW7CMBCE70i8g7WVegOnUKAKGISQ&#10;EL1w4OcBtvESp43Xke2Q8PY1UqUeRzPzjWa16W0t7uRD5VjB2zgDQVw4XXGp4HrZjz5AhIissXZM&#10;Ch4UYLMeDlaYa9fxie7nWIoE4ZCjAhNjk0sZCkMWw9g1xMm7OW8xJulLqT12CW5rOcmyubRYcVow&#10;2NDOUPFzbq0Cv5h0xhTt4/D13s/a8qC/d/6o1OtLv12CiNTH//Bf+1MrmE/h+SX9ALn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zGGrDAAAA2wAAAA8AAAAAAAAAAAAA&#10;AAAAoQIAAGRycy9kb3ducmV2LnhtbFBLBQYAAAAABAAEAPkAAACRAwAAAAA=&#10;" adj="10791">
                  <v:stroke endarrow="block"/>
                </v:shape>
                <v:shape id="AutoShape 39" o:spid="_x0000_s1051" type="#_x0000_t38" style="position:absolute;left:41852;top:7580;width:7556;height:5423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S78sMAAADbAAAADwAAAGRycy9kb3ducmV2LnhtbESPwW7CMBBE75X4B2uRuBUHRNMqYBBC&#10;QnDpobQfsI23cSBeR7ZDwt9jJKQeRzPzRrPaDLYRV/KhdqxgNs1AEJdO11wp+Pnev36ACBFZY+OY&#10;FNwowGY9ellhoV3PX3Q9xUokCIcCFZgY20LKUBqyGKauJU7en/MWY5K+ktpjn+C2kfMsy6XFmtOC&#10;wZZ2hsrLqbMK/Pu8N6bsboffxfDWVQd93vlPpSbjYbsEEWmI/+Fn+6gV5Dk8vqQfIN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Eu/LDAAAA2wAAAA8AAAAAAAAAAAAA&#10;AAAAoQIAAGRycy9kb3ducmV2LnhtbFBLBQYAAAAABAAEAPkAAACRAwAAAAA=&#10;" adj="10791">
                  <v:stroke endarrow="block"/>
                </v:shape>
                <v:shape id="AutoShape 40" o:spid="_x0000_s1052" type="#_x0000_t38" style="position:absolute;left:67173;top:9887;width:7543;height:5423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geacIAAADbAAAADwAAAGRycy9kb3ducmV2LnhtbESPQWsCMRSE7wX/Q3hCbzWrtCqrUUQQ&#10;vfRQ9Qc8N8/N6uZlSbLu+u9NodDjMDPfMMt1b2vxIB8qxwrGowwEceF0xaWC82n3MQcRIrLG2jEp&#10;eFKA9WrwtsRcu45/6HGMpUgQDjkqMDE2uZShMGQxjFxDnLyr8xZjkr6U2mOX4LaWkyybSosVpwWD&#10;DW0NFfdjaxX42aQzpmif+8tn/9WWe33b+m+l3of9ZgEiUh//w3/tg1YwncHvl/QD5O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sgeacIAAADbAAAADwAAAAAAAAAAAAAA&#10;AAChAgAAZHJzL2Rvd25yZXYueG1sUEsFBgAAAAAEAAQA+QAAAJADAAAAAA==&#10;" adj="10791">
                  <v:stroke endarrow="block"/>
                </v:shape>
                <v:shape id="AutoShape 41" o:spid="_x0000_s1053" type="#_x0000_t38" style="position:absolute;left:81288;top:20034;width:7543;height:5410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eKG8EAAADbAAAADwAAAGRycy9kb3ducmV2LnhtbERPS2rDMBDdB3oHMYXuErkhdYsT2ZRA&#10;SDddNOkBptbEcmKNjCTH9u2rRaHLx/vvqsl24k4+tI4VPK8yEMS10y03Cr7Ph+UbiBCRNXaOScFM&#10;AaryYbHDQruRv+h+io1IIRwKVGBi7AspQ23IYli5njhxF+ctxgR9I7XHMYXbTq6zLJcWW04NBnva&#10;G6pvp8Eq8K/r0Zh6mI8/m+llaI76uvefSj09Tu9bEJGm+C/+c39oBXkam76kHyD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V4obwQAAANsAAAAPAAAAAAAAAAAAAAAA&#10;AKECAABkcnMvZG93bnJldi54bWxQSwUGAAAAAAQABAD5AAAAjwMAAAAA&#10;" adj="10791">
                  <v:stroke endarrow="block"/>
                </v:shape>
                <v:shape id="Text Box 42" o:spid="_x0000_s1054" type="#_x0000_t202" style="position:absolute;top:35645;width:6476;height:2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0hncMA&#10;AADbAAAADwAAAGRycy9kb3ducmV2LnhtbESP0WrCQBRE3wX/YbmFvohulJrU1FW00JJXNR9wzV6T&#10;0OzdkF1N8vfdQsHHYWbOMNv9YBrxoM7VlhUsFxEI4sLqmksF+eVr/g7CeWSNjWVSMJKD/W462WKq&#10;bc8nepx9KQKEXYoKKu/bVEpXVGTQLWxLHLyb7Qz6ILtS6g77ADeNXEVRLA3WHBYqbOmzouLnfDcK&#10;blk/W2/667fPk9NbfMQ6udpRqdeX4fABwtPgn+H/dqYVxBv4+xJ+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0hncMAAADbAAAADwAAAAAAAAAAAAAAAACYAgAAZHJzL2Rv&#10;d25yZXYueG1sUEsFBgAAAAAEAAQA9QAAAIgDAAAAAA==&#10;" stroked="f">
                  <v:textbox>
                    <w:txbxContent>
                      <w:p w:rsidR="009E3833" w:rsidRDefault="009E3833" w:rsidP="009E3833">
                        <w:r>
                          <w:t>Pa =</w:t>
                        </w:r>
                      </w:p>
                    </w:txbxContent>
                  </v:textbox>
                </v:shape>
                <v:shape id="Text Box 43" o:spid="_x0000_s1055" type="#_x0000_t202" style="position:absolute;left:17899;top:35632;width:6477;height:2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4e3b8A&#10;AADbAAAADwAAAGRycy9kb3ducmV2LnhtbERPy4rCMBTdD/gP4QpuBpsqM1arUXRgxG3VD7g2tw9s&#10;bkoTbf37yUKY5eG8N7vBNOJJnastK5hFMQji3OqaSwXXy+90CcJ5ZI2NZVLwIge77ehjg6m2PWf0&#10;PPtShBB2KSqovG9TKV1ekUEX2ZY4cIXtDPoAu1LqDvsQbho5j+OFNFhzaKiwpZ+K8vv5YRQUp/7z&#10;e9Xfjv6aZF+LA9bJzb6UmoyH/RqEp8H/i9/uk1aQhPXhS/gBcvs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vh7dvwAAANsAAAAPAAAAAAAAAAAAAAAAAJgCAABkcnMvZG93bnJl&#10;di54bWxQSwUGAAAAAAQABAD1AAAAhAMAAAAA&#10;" stroked="f">
                  <v:textbox>
                    <w:txbxContent>
                      <w:p w:rsidR="009E3833" w:rsidRDefault="009E3833" w:rsidP="009E3833">
                        <w:r>
                          <w:t>Pm =</w:t>
                        </w:r>
                      </w:p>
                    </w:txbxContent>
                  </v:textbox>
                </v:shape>
                <v:shape id="Text Box 44" o:spid="_x0000_s1056" type="#_x0000_t202" style="position:absolute;left:34219;top:35632;width:6476;height:2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K7RsMA&#10;AADbAAAADwAAAGRycy9kb3ducmV2LnhtbESP0WrCQBRE34X+w3ILfZG6UaxpUzdBC0petX7ANXtN&#10;QrN3Q3Y1yd+7gtDHYWbOMOtsMI24UedqywrmswgEcWF1zaWC0+/u/ROE88gaG8ukYCQHWfoyWWOi&#10;bc8Huh19KQKEXYIKKu/bREpXVGTQzWxLHLyL7Qz6ILtS6g77ADeNXETRShqsOSxU2NJPRcXf8WoU&#10;XPJ++vHVn/f+FB+Wqy3W8dmOSr29DptvEJ4G/x9+tnOtIJ7D40v4AT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K7RsMAAADbAAAADwAAAAAAAAAAAAAAAACYAgAAZHJzL2Rv&#10;d25yZXYueG1sUEsFBgAAAAAEAAQA9QAAAIgDAAAAAA==&#10;" stroked="f">
                  <v:textbox>
                    <w:txbxContent>
                      <w:p w:rsidR="009E3833" w:rsidRDefault="009E3833" w:rsidP="009E3833">
                        <w:r>
                          <w:t>Ph =</w:t>
                        </w:r>
                      </w:p>
                    </w:txbxContent>
                  </v:textbox>
                </v:shape>
                <v:shape id="Flèche à angle droit 27" o:spid="_x0000_s1057" style="position:absolute;left:55244;top:18511;width:7399;height:8600;rotation:-90;flip:x;visibility:visible;mso-wrap-style:square;v-text-anchor:middle" coordsize="739859,860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lUcQA&#10;AADbAAAADwAAAGRycy9kb3ducmV2LnhtbESPzWrDMBCE74W+g9hCLyWRE0gT3CghBEp96CV/98Xa&#10;WKbWypFU28nTR4VAj8PMfMMs14NtREc+1I4VTMYZCOLS6ZorBcfD52gBIkRkjY1jUnClAOvV89MS&#10;c+163lG3j5VIEA45KjAxtrmUoTRkMYxdS5y8s/MWY5K+ktpjn+C2kdMse5cWa04LBlvaGip/9r9W&#10;QWdi//12uhXXw0zatvjys/7ilXp9GTYfICIN8T/8aBdawXwKf1/SD5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M5VHEAAAA2wAAAA8AAAAAAAAAAAAAAAAAmAIAAGRycy9k&#10;b3ducmV2LnhtbFBLBQYAAAAABAAEAPUAAACJAwAAAAA=&#10;" path="m,675075r462412,l462412,184965r-92482,l554894,,739859,184965r-92482,l647377,860040,,860040,,675075xe">
                  <v:stroke joinstyle="miter"/>
                  <v:path arrowok="t" o:connecttype="custom" o:connectlocs="0,675075;462412,675075;462412,184965;369930,184965;554894,0;739859,184965;647377,184965;647377,860040;0,860040;0,675075" o:connectangles="0,0,0,0,0,0,0,0,0,0"/>
                </v:shape>
                <v:rect id="Rectangle 30" o:spid="_x0000_s1058" style="position:absolute;left:63244;top:16370;width:12542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I2ScIA&#10;AADbAAAADwAAAGRycy9kb3ducmV2LnhtbESPQYvCMBSE74L/ITzBm6YqrGs1iijK7lHrxduzebbV&#10;5qU0Uau/3iwIexxm5htmtmhMKe5Uu8KygkE/AkGcWl1wpuCQbHrfIJxH1lhaJgVPcrCYt1szjLV9&#10;8I7ue5+JAGEXo4Lc+yqW0qU5GXR9WxEH72xrgz7IOpO6xkeAm1IOo+hLGiw4LORY0Sqn9Lq/GQWn&#10;YnjA1y7ZRmayGfnfJrncjmulup1mOQXhqfH/4U/7RysYj+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ojZJwgAAANsAAAAPAAAAAAAAAAAAAAAAAJgCAABkcnMvZG93&#10;bnJldi54bWxQSwUGAAAAAAQABAD1AAAAhwMAAAAA&#10;">
                  <v:textbox>
                    <w:txbxContent>
                      <w:p w:rsidR="009E3833" w:rsidRPr="00A21F4D" w:rsidRDefault="009E3833" w:rsidP="009E3833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 w:rsidRPr="00A21F4D">
                          <w:rPr>
                            <w:color w:val="FFFFFF" w:themeColor="background1"/>
                          </w:rPr>
                          <w:t>Vérin d’embrayage</w:t>
                        </w:r>
                      </w:p>
                    </w:txbxContent>
                  </v:textbox>
                </v:rect>
                <v:rect id="Rectangle 30" o:spid="_x0000_s1059" style="position:absolute;left:63687;top:38524;width:12542;height:9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uPc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y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S649xQAAANsAAAAPAAAAAAAAAAAAAAAAAJgCAABkcnMv&#10;ZG93bnJldi54bWxQSwUGAAAAAAQABAD1AAAAigMAAAAA&#10;">
                  <v:textbox>
                    <w:txbxContent>
                      <w:p w:rsidR="009E3833" w:rsidRPr="00A21F4D" w:rsidRDefault="009E3833" w:rsidP="009E3833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 w:rsidRPr="00A21F4D">
                          <w:rPr>
                            <w:color w:val="FFFFFF" w:themeColor="background1"/>
                          </w:rPr>
                          <w:t>Vérin de sélection</w:t>
                        </w:r>
                      </w:p>
                    </w:txbxContent>
                  </v:textbox>
                </v:rect>
                <v:shape id="Flèche à angle droit 30" o:spid="_x0000_s1060" style="position:absolute;left:55773;top:35045;width:7399;height:8600;rotation:-90;flip:x y;visibility:visible;mso-wrap-style:square;v-text-anchor:middle" coordsize="739859,860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t8QcMA&#10;AADbAAAADwAAAGRycy9kb3ducmV2LnhtbESPwWrDMBBE74X8g9hAbo2cQNzWtRyKIRB6KUkLvS7W&#10;RjKxVq6lOM7fV4VAj8PMvGHK7eQ6MdIQWs8KVssMBHHjdctGwdfn7vEZRIjIGjvPpOBGAbbV7KHE&#10;QvsrH2g8RiMShEOBCmyMfSFlaCw5DEvfEyfv5AeHMcnBSD3gNcFdJ9dZlkuHLacFiz3Vlprz8eIU&#10;vOCm5SB/3jv7YU51/53H9S1XajGf3l5BRJrif/je3msFTxv4+5J+gK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t8QcMAAADbAAAADwAAAAAAAAAAAAAAAACYAgAAZHJzL2Rv&#10;d25yZXYueG1sUEsFBgAAAAAEAAQA9QAAAIgDAAAAAA==&#10;" path="m,675075r462412,l462412,184965r-92482,l554894,,739859,184965r-92482,l647377,860040,,860040,,675075xe">
                  <v:stroke joinstyle="miter"/>
                  <v:path arrowok="t" o:connecttype="custom" o:connectlocs="0,675075;462412,675075;462412,184965;369930,184965;554894,0;739859,184965;647377,184965;647377,860040;0,860040;0,675075" o:connectangles="0,0,0,0,0,0,0,0,0,0"/>
                </v:shape>
                <v:shape id="AutoShape 41" o:spid="_x0000_s1061" type="#_x0000_t38" style="position:absolute;left:69209;top:48740;width:7543;height:5410;rotation:-9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tfp8QAAADbAAAADwAAAGRycy9kb3ducmV2LnhtbESPT4vCMBTE74LfITzBm6YqqHSNsohb&#10;hOrBP4c9PppnW7Z5KUlW67ffLAgeh5n5DbPadKYRd3K+tqxgMk5AEBdW11wquF6+RksQPiBrbCyT&#10;gid52Kz7vRWm2j74RPdzKEWEsE9RQRVCm0rpi4oM+rFtiaN3s85giNKVUjt8RLhp5DRJ5tJgzXGh&#10;wpa2FRU/51+jYFd/X2Z7eQh5Lpe37DjLDrnLlBoOus8PEIG68A6/2nutYDGH/y/xB8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e1+nxAAAANsAAAAPAAAAAAAAAAAA&#10;AAAAAKECAABkcnMvZG93bnJldi54bWxQSwUGAAAAAAQABAD5AAAAkgMAAAAA&#10;" adj="10791">
                  <v:stroke endarrow="block"/>
                </v:shape>
                <v:shape id="AutoShape 34" o:spid="_x0000_s1062" type="#_x0000_t13" style="position:absolute;left:76229;top:39451;width:6592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KIbsMA&#10;AADbAAAADwAAAGRycy9kb3ducmV2LnhtbESPT2vCQBTE7wW/w/IEb/WlPWhJXYNUCrn599Dja/Y1&#10;CWbfxuxqop/eLRR6HGbmN8wiG2yjrtz52omGl2kCiqVwppZSw/Hw+fwGygcSQ40T1nBjD9ly9LSg&#10;1Lhednzdh1JFiPiUNFQhtCmiLyq25KeuZYnej+sshSi7Ek1HfYTbBl+TZIaWaokLFbX8UXFx2l+s&#10;hu9mPfvatuccDfZbvid4GHYbrSfjYfUOKvAQ/sN/7dxomM/h90v8Abh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KIbsMAAADbAAAADwAAAAAAAAAAAAAAAACYAgAAZHJzL2Rv&#10;d25yZXYueG1sUEsFBgAAAAAEAAQA9QAAAIgDAAAAAA==&#10;"/>
                <v:shape id="AutoShape 34" o:spid="_x0000_s1063" type="#_x0000_t13" style="position:absolute;left:75686;top:19111;width:6592;height:3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0cHL8A&#10;AADbAAAADwAAAGRycy9kb3ducmV2LnhtbERPO2/CMBDeK/EfrENiKxc60CpgEAJVYuM5MB7xkUTE&#10;5xAbEvj1eKjU8dP3ns47W6kHN750omE0TECxZM6Ukms4Hn4/f0D5QGKocsIanuxhPut9TCk1rpUd&#10;P/YhVzFEfEoaihDqFNFnBVvyQ1ezRO7iGkshwiZH01Abw22FX0kyRkulxIaCal4WnF33d6vhXK3G&#10;p219W6PBdsuvBA/dbqP1oN8tJqACd+Ff/OdeGw3fcWz8En8Az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PRwcvwAAANsAAAAPAAAAAAAAAAAAAAAAAJgCAABkcnMvZG93bnJl&#10;di54bWxQSwUGAAAAAAQABAD1AAAAhAMAAAAA&#10;"/>
                <w10:anchorlock/>
              </v:group>
            </w:pict>
          </mc:Fallback>
        </mc:AlternateContent>
      </w:r>
    </w:p>
    <w:p w:rsidR="009E3833" w:rsidRDefault="009E3833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  <w:sectPr w:rsidR="009E3833" w:rsidSect="009E3833">
          <w:headerReference w:type="default" r:id="rId12"/>
          <w:footerReference w:type="default" r:id="rId13"/>
          <w:pgSz w:w="16838" w:h="11906" w:orient="landscape"/>
          <w:pgMar w:top="567" w:right="567" w:bottom="567" w:left="567" w:header="720" w:footer="720" w:gutter="0"/>
          <w:cols w:space="720"/>
          <w:docGrid w:linePitch="299"/>
        </w:sectPr>
      </w:pPr>
    </w:p>
    <w:p w:rsidR="00D32946" w:rsidRDefault="00EE3235" w:rsidP="00EE3235">
      <w:pPr>
        <w:pStyle w:val="Titre"/>
      </w:pPr>
      <w:r>
        <w:t>DR</w:t>
      </w:r>
      <w:r w:rsidR="00A93EFB">
        <w:t>3</w:t>
      </w:r>
      <w:r>
        <w:t> : Séquence de changement de rapport</w:t>
      </w:r>
    </w:p>
    <w:tbl>
      <w:tblPr>
        <w:tblStyle w:val="Grilledutableau"/>
        <w:tblW w:w="10740" w:type="dxa"/>
        <w:tblLayout w:type="fixed"/>
        <w:tblLook w:val="04A0" w:firstRow="1" w:lastRow="0" w:firstColumn="1" w:lastColumn="0" w:noHBand="0" w:noVBand="1"/>
      </w:tblPr>
      <w:tblGrid>
        <w:gridCol w:w="5370"/>
        <w:gridCol w:w="975"/>
        <w:gridCol w:w="4395"/>
      </w:tblGrid>
      <w:tr w:rsidR="00D32946" w:rsidTr="002808EC">
        <w:trPr>
          <w:trHeight w:val="315"/>
        </w:trPr>
        <w:tc>
          <w:tcPr>
            <w:tcW w:w="634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D32946" w:rsidRPr="005C7A2D" w:rsidRDefault="00D32946" w:rsidP="002808EC">
            <w:pPr>
              <w:pStyle w:val="Questions"/>
              <w:numPr>
                <w:ilvl w:val="0"/>
                <w:numId w:val="0"/>
              </w:numPr>
              <w:rPr>
                <w:b/>
                <w:noProof/>
              </w:rPr>
            </w:pPr>
            <w:r w:rsidRPr="005C7A2D">
              <w:rPr>
                <w:b/>
                <w:sz w:val="24"/>
              </w:rPr>
              <w:t> Chronogrammes des changements de rapport N-1-2-3-4</w:t>
            </w:r>
          </w:p>
        </w:tc>
        <w:tc>
          <w:tcPr>
            <w:tcW w:w="439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ind w:left="34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7F5BB5C" wp14:editId="79215E42">
                  <wp:extent cx="2546536" cy="4602480"/>
                  <wp:effectExtent l="0" t="0" r="6350" b="7620"/>
                  <wp:docPr id="4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9034"/>
                          <a:stretch/>
                        </pic:blipFill>
                        <pic:spPr bwMode="auto">
                          <a:xfrm>
                            <a:off x="0" y="0"/>
                            <a:ext cx="2548493" cy="4606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946" w:rsidTr="002808EC">
        <w:trPr>
          <w:trHeight w:val="3453"/>
        </w:trPr>
        <w:tc>
          <w:tcPr>
            <w:tcW w:w="63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D32946" w:rsidRPr="00B94B90" w:rsidRDefault="00D32946" w:rsidP="002808EC">
            <w:pPr>
              <w:jc w:val="both"/>
              <w:rPr>
                <w:color w:val="FFFFFF" w:themeColor="background1"/>
              </w:rPr>
            </w:pPr>
            <w:r w:rsidRPr="00B94B90">
              <w:rPr>
                <w:color w:val="FFFFFF" w:themeColor="background1"/>
              </w:rPr>
              <w:t>Les électrovannes de sélection ne sont activées (tout ou rien) qu’au changement de couloir. Les électrovannes EV1 et EV2 sont activées (signal de tension haché) à chaque changement de rapport. Elles pilotent le vérin d’engagement. Activées simultanément elles permettent de passer au neutre</w:t>
            </w:r>
          </w:p>
        </w:tc>
        <w:tc>
          <w:tcPr>
            <w:tcW w:w="439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jc w:val="center"/>
            </w:pPr>
          </w:p>
        </w:tc>
      </w:tr>
      <w:tr w:rsidR="00D32946" w:rsidTr="002808EC">
        <w:trPr>
          <w:trHeight w:val="272"/>
        </w:trPr>
        <w:tc>
          <w:tcPr>
            <w:tcW w:w="634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Pr="005C7A2D" w:rsidRDefault="00D32946" w:rsidP="002808EC">
            <w:pPr>
              <w:pStyle w:val="Questions"/>
              <w:numPr>
                <w:ilvl w:val="0"/>
                <w:numId w:val="0"/>
              </w:numPr>
              <w:rPr>
                <w:b/>
                <w:sz w:val="24"/>
              </w:rPr>
            </w:pPr>
            <w:r w:rsidRPr="005C7A2D">
              <w:rPr>
                <w:b/>
                <w:sz w:val="24"/>
              </w:rPr>
              <w:t> Changement de rapport 2 – 3</w:t>
            </w:r>
          </w:p>
        </w:tc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jc w:val="center"/>
              <w:rPr>
                <w:noProof/>
              </w:rPr>
            </w:pPr>
          </w:p>
        </w:tc>
      </w:tr>
      <w:tr w:rsidR="00D32946" w:rsidTr="002808EC">
        <w:trPr>
          <w:trHeight w:val="3120"/>
        </w:trPr>
        <w:tc>
          <w:tcPr>
            <w:tcW w:w="634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Pr="00B94B90" w:rsidRDefault="00D32946" w:rsidP="002808EC">
            <w:pPr>
              <w:rPr>
                <w:b/>
                <w:color w:val="FFFFFF" w:themeColor="background1"/>
              </w:rPr>
            </w:pPr>
            <w:r w:rsidRPr="00B94B90">
              <w:rPr>
                <w:color w:val="FFFFFF" w:themeColor="background1"/>
              </w:rPr>
              <w:t>L’activation simultanée des 2 électrovannes d’engagement permet le retour à au neutre (fourchette sélectionnée en position centrale). L’activation simultanée des électrovannes, de sélection permet de sélectionner la fourchette 3-4. La désactivation de l’électrovanne EV2 permet l’engagement du rapport 3.</w:t>
            </w:r>
          </w:p>
        </w:tc>
        <w:tc>
          <w:tcPr>
            <w:tcW w:w="439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Default="00D32946" w:rsidP="002808EC">
            <w:pPr>
              <w:jc w:val="center"/>
              <w:rPr>
                <w:noProof/>
              </w:rPr>
            </w:pPr>
          </w:p>
        </w:tc>
      </w:tr>
      <w:tr w:rsidR="00D32946" w:rsidTr="002808EC">
        <w:trPr>
          <w:trHeight w:val="2127"/>
        </w:trPr>
        <w:tc>
          <w:tcPr>
            <w:tcW w:w="53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spacing w:after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029FFC4" wp14:editId="3645CA5C">
                  <wp:extent cx="3268980" cy="3268980"/>
                  <wp:effectExtent l="0" t="0" r="7620" b="7620"/>
                  <wp:docPr id="452" name="Image 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lection2.PN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64"/>
                          <a:stretch/>
                        </pic:blipFill>
                        <pic:spPr bwMode="auto">
                          <a:xfrm>
                            <a:off x="0" y="0"/>
                            <a:ext cx="3272790" cy="3272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spacing w:after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E710231" wp14:editId="406DD250">
                  <wp:extent cx="3139099" cy="3278469"/>
                  <wp:effectExtent l="0" t="0" r="444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lection3.PN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8" t="1811" r="-418" b="799"/>
                          <a:stretch/>
                        </pic:blipFill>
                        <pic:spPr bwMode="auto">
                          <a:xfrm>
                            <a:off x="0" y="0"/>
                            <a:ext cx="3143085" cy="3282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598C" w:rsidRDefault="001D598C">
      <w:pPr>
        <w:spacing w:after="0" w:line="240" w:lineRule="auto"/>
        <w:rPr>
          <w:rFonts w:ascii="Arial" w:hAnsi="Arial"/>
          <w:b/>
          <w:bCs/>
          <w:kern w:val="28"/>
          <w:sz w:val="40"/>
          <w:szCs w:val="40"/>
        </w:rPr>
      </w:pPr>
      <w:r>
        <w:br w:type="page"/>
      </w:r>
    </w:p>
    <w:p w:rsidR="009E3833" w:rsidRDefault="009E3833" w:rsidP="009E3833">
      <w:pPr>
        <w:pStyle w:val="Titre"/>
      </w:pPr>
      <w:r>
        <w:t>DR</w:t>
      </w:r>
      <w:r w:rsidR="00A93EFB">
        <w:t>4</w:t>
      </w:r>
      <w:r>
        <w:t xml:space="preserve"> : Détermination de </w:t>
      </w:r>
      <w:r w:rsidR="005F475C">
        <w:t>l’effort</w:t>
      </w:r>
      <w:r>
        <w:t xml:space="preserve"> d’engagement</w:t>
      </w:r>
    </w:p>
    <w:tbl>
      <w:tblPr>
        <w:tblStyle w:val="Grilledutableau"/>
        <w:tblW w:w="10682" w:type="dxa"/>
        <w:jc w:val="center"/>
        <w:tblLayout w:type="fixed"/>
        <w:tblLook w:val="04A0" w:firstRow="1" w:lastRow="0" w:firstColumn="1" w:lastColumn="0" w:noHBand="0" w:noVBand="1"/>
      </w:tblPr>
      <w:tblGrid>
        <w:gridCol w:w="3560"/>
        <w:gridCol w:w="1651"/>
        <w:gridCol w:w="1910"/>
        <w:gridCol w:w="3561"/>
      </w:tblGrid>
      <w:tr w:rsidR="009E3833" w:rsidTr="009E3833">
        <w:trPr>
          <w:trHeight w:val="1344"/>
          <w:jc w:val="center"/>
        </w:trPr>
        <w:tc>
          <w:tcPr>
            <w:tcW w:w="3560" w:type="dxa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 wp14:anchorId="61B90064" wp14:editId="1150F351">
                  <wp:extent cx="2103120" cy="2179320"/>
                  <wp:effectExtent l="0" t="0" r="0" b="0"/>
                  <wp:docPr id="451" name="Image 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gridSpan w:val="2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>
                  <wp:extent cx="2124075" cy="2205355"/>
                  <wp:effectExtent l="0" t="0" r="9525" b="444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érin-engagement2bis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220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 wp14:anchorId="6079E151" wp14:editId="3EC5B758">
                  <wp:extent cx="2072640" cy="2179320"/>
                  <wp:effectExtent l="0" t="0" r="3810" b="0"/>
                  <wp:docPr id="121" name="Imag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640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3833" w:rsidRPr="00A96B8E" w:rsidTr="009E3833">
        <w:trPr>
          <w:trHeight w:val="2344"/>
          <w:jc w:val="center"/>
        </w:trPr>
        <w:tc>
          <w:tcPr>
            <w:tcW w:w="10682" w:type="dxa"/>
            <w:gridSpan w:val="4"/>
            <w:vAlign w:val="center"/>
          </w:tcPr>
          <w:p w:rsidR="009E3833" w:rsidRPr="00A96B8E" w:rsidRDefault="009E3833" w:rsidP="002808EC">
            <w:pPr>
              <w:spacing w:after="0"/>
              <w:rPr>
                <w:b/>
                <w:sz w:val="28"/>
              </w:rPr>
            </w:pPr>
            <w:r w:rsidRPr="00A96B8E">
              <w:rPr>
                <w:b/>
                <w:sz w:val="28"/>
              </w:rPr>
              <w:t>Description du fonctionnement du vérin d’engagement :</w:t>
            </w:r>
          </w:p>
          <w:p w:rsidR="009E3833" w:rsidRPr="00A96B8E" w:rsidRDefault="009E3833" w:rsidP="002808EC">
            <w:pPr>
              <w:shd w:val="clear" w:color="auto" w:fill="FFFFFF" w:themeFill="background1"/>
              <w:spacing w:line="240" w:lineRule="auto"/>
              <w:rPr>
                <w:color w:val="FFFFFF" w:themeColor="background1"/>
              </w:rPr>
            </w:pPr>
            <w:r w:rsidRPr="00A96B8E">
              <w:rPr>
                <w:color w:val="FFFFFF" w:themeColor="background1"/>
              </w:rPr>
              <w:t>L’activation des deux électrovannes d’engagement permet de centrer le vérin d’engagement en position centrale (Neutre) permettant le cas échéant la sélection d’une nouvelle fourchette.</w:t>
            </w:r>
          </w:p>
          <w:p w:rsidR="009E3833" w:rsidRPr="00A96B8E" w:rsidRDefault="009E3833" w:rsidP="002808EC">
            <w:pPr>
              <w:shd w:val="clear" w:color="auto" w:fill="FFFFFF" w:themeFill="background1"/>
              <w:spacing w:line="240" w:lineRule="auto"/>
              <w:rPr>
                <w:color w:val="FFFFFF" w:themeColor="background1"/>
              </w:rPr>
            </w:pPr>
            <w:r w:rsidRPr="00A96B8E">
              <w:rPr>
                <w:color w:val="FFFFFF" w:themeColor="background1"/>
              </w:rPr>
              <w:t>Les 3 phases de l’engagement d’un rapport :</w:t>
            </w:r>
          </w:p>
          <w:p w:rsidR="009E3833" w:rsidRPr="00A96B8E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FFFF" w:themeColor="background1"/>
              </w:rPr>
            </w:pPr>
            <w:r w:rsidRPr="00A96B8E">
              <w:rPr>
                <w:color w:val="FFFFFF" w:themeColor="background1"/>
              </w:rPr>
              <w:t>Désactivation d’EV2 : le baladeur pousse l’anneau de synchronisation au contact du pignon.</w:t>
            </w:r>
          </w:p>
          <w:p w:rsidR="009E3833" w:rsidRPr="00A96B8E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FFFF" w:themeColor="background1"/>
              </w:rPr>
            </w:pPr>
            <w:r w:rsidRPr="00A96B8E">
              <w:rPr>
                <w:color w:val="FFFFFF" w:themeColor="background1"/>
              </w:rPr>
              <w:t>Synchronisation : le baladeur presse l’anneau de synchronisation (l’effort est modulé pour maitriser le temps de synchronisation).</w:t>
            </w:r>
          </w:p>
          <w:p w:rsidR="009E3833" w:rsidRPr="00A96B8E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FFFF" w:themeColor="background1"/>
              </w:rPr>
            </w:pPr>
            <w:r w:rsidRPr="00A96B8E">
              <w:rPr>
                <w:color w:val="FFFFFF" w:themeColor="background1"/>
              </w:rPr>
              <w:t>Crabotage : Le baladeur s’engage dans les créneaux du pignon lorsque les vitesses sont synchronisées.</w:t>
            </w:r>
          </w:p>
        </w:tc>
      </w:tr>
      <w:tr w:rsidR="009E3833" w:rsidTr="009E3833">
        <w:tblPrEx>
          <w:tblCellMar>
            <w:left w:w="70" w:type="dxa"/>
            <w:right w:w="70" w:type="dxa"/>
          </w:tblCellMar>
        </w:tblPrEx>
        <w:trPr>
          <w:trHeight w:val="1975"/>
          <w:jc w:val="center"/>
        </w:trPr>
        <w:tc>
          <w:tcPr>
            <w:tcW w:w="5211" w:type="dxa"/>
            <w:gridSpan w:val="2"/>
          </w:tcPr>
          <w:p w:rsidR="009E3833" w:rsidRDefault="009E3833" w:rsidP="002808EC">
            <w:pPr>
              <w:spacing w:after="0"/>
            </w:pPr>
            <w:r w:rsidRPr="0019220E">
              <w:rPr>
                <w:b/>
                <w:sz w:val="28"/>
              </w:rPr>
              <w:t>Pression dans le vérin au moment de l’engagement du rapport 1 :</w:t>
            </w:r>
          </w:p>
        </w:tc>
        <w:tc>
          <w:tcPr>
            <w:tcW w:w="5471" w:type="dxa"/>
            <w:gridSpan w:val="2"/>
          </w:tcPr>
          <w:p w:rsidR="009E3833" w:rsidRPr="0019220E" w:rsidRDefault="009E3833" w:rsidP="002808EC">
            <w:pPr>
              <w:rPr>
                <w:color w:val="FFFFFF" w:themeColor="background1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217796B" wp14:editId="1999DE88">
                  <wp:extent cx="3390900" cy="1828800"/>
                  <wp:effectExtent l="0" t="0" r="19050" b="19050"/>
                  <wp:docPr id="21" name="Graphique 2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</w:tr>
      <w:tr w:rsidR="009E3833" w:rsidTr="009E3833">
        <w:tblPrEx>
          <w:tblCellMar>
            <w:left w:w="70" w:type="dxa"/>
            <w:right w:w="70" w:type="dxa"/>
          </w:tblCellMar>
        </w:tblPrEx>
        <w:trPr>
          <w:trHeight w:val="1975"/>
          <w:jc w:val="center"/>
        </w:trPr>
        <w:tc>
          <w:tcPr>
            <w:tcW w:w="10682" w:type="dxa"/>
            <w:gridSpan w:val="4"/>
          </w:tcPr>
          <w:p w:rsidR="009E3833" w:rsidRPr="00A96B8E" w:rsidRDefault="009E3833" w:rsidP="002808EC">
            <w:pPr>
              <w:spacing w:after="0"/>
              <w:rPr>
                <w:b/>
                <w:sz w:val="28"/>
              </w:rPr>
            </w:pPr>
            <w:r w:rsidRPr="00A96B8E">
              <w:rPr>
                <w:b/>
                <w:sz w:val="28"/>
              </w:rPr>
              <w:t xml:space="preserve">Equilibre du </w:t>
            </w:r>
            <w:r>
              <w:rPr>
                <w:b/>
                <w:sz w:val="28"/>
              </w:rPr>
              <w:t>levier d’engagement :</w:t>
            </w:r>
          </w:p>
          <w:p w:rsidR="009E3833" w:rsidRPr="00A96B8E" w:rsidRDefault="009E3833" w:rsidP="002808EC">
            <w:r w:rsidRPr="00A96B8E"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3EFAC705" wp14:editId="35B1ECD3">
                      <wp:extent cx="6619875" cy="2505075"/>
                      <wp:effectExtent l="0" t="0" r="0" b="0"/>
                      <wp:docPr id="456" name="Zone de dessin 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/>
                            <pic:pic xmlns:pic="http://schemas.openxmlformats.org/drawingml/2006/picture">
                              <pic:nvPicPr>
                                <pic:cNvPr id="453" name="Image 559" descr="Dessins pour TP BVR AFSM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5813" r="3290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503401" y="177845"/>
                                  <a:ext cx="3307773" cy="790647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4" name="Image 454"/>
                                <pic:cNvPicPr/>
                              </pic:nvPicPr>
                              <pic:blipFill>
                                <a:blip r:embed="rId22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27943">
                                  <a:off x="1383247" y="290500"/>
                                  <a:ext cx="2395838" cy="18001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55" name="Connecteur droit 455"/>
                              <wps:cNvCnPr>
                                <a:cxnSpLocks/>
                              </wps:cNvCnPr>
                              <wps:spPr>
                                <a:xfrm>
                                  <a:off x="1824283" y="40886"/>
                                  <a:ext cx="0" cy="2218964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558" o:spid="_x0000_s1026" editas="canvas" style="width:521.25pt;height:197.25pt;mso-position-horizontal-relative:char;mso-position-vertical-relative:line" coordsize="66198,2505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">
                      <v:shape id="_x0000_s1027" type="#_x0000_t75" style="position:absolute;width:66198;height:25050;visibility:visible;mso-wrap-style:square">
                        <v:fill o:detectmouseclick="t"/>
                        <v:path o:connecttype="none"/>
                      </v:shape>
                      <v:shape id="Image 559" o:spid="_x0000_s1028" type="#_x0000_t75" alt="Dessins pour TP BVR AFSM" style="position:absolute;left:15034;top:1778;width:33077;height:7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wrdjHAAAA3AAAAA8AAABkcnMvZG93bnJldi54bWxEj0FrwkAUhO9C/8PyCl5EN9VWJHWVqhSk&#10;B4tRAr29Zl+TYPZtzK4x/ffdguBxmJlvmPmyM5VoqXGlZQVPowgEcWZ1ybmC4+F9OAPhPLLGyjIp&#10;+CUHy8VDb46xtlfeU5v4XAQIuxgVFN7XsZQuK8igG9maOHg/tjHog2xyqRu8Brip5DiKptJgyWGh&#10;wJrWBWWn5GIUbL5S08rt6vsjOZ92n4OJSX0+Vqr/2L29gvDU+Xv41t5qBc8vE/g/E46AXP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VwrdjHAAAA3AAAAA8AAAAAAAAAAAAA&#10;AAAAnwIAAGRycy9kb3ducmV2LnhtbFBLBQYAAAAABAAEAPcAAACTAwAAAAA=&#10;">
                        <v:imagedata r:id="rId23" o:title="Dessins pour TP BVR AFSM" cropleft="10363f" cropright="21565f"/>
                      </v:shape>
                      <v:shape id="Image 454" o:spid="_x0000_s1029" type="#_x0000_t75" style="position:absolute;left:13832;top:2905;width:23958;height:18001;rotation:24897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2ShjEAAAA3AAAAA8AAABkcnMvZG93bnJldi54bWxEj0FrwkAUhO+F/oflFbwU3Si2tamriKJ4&#10;E1MFj4/sazY0+zZk15j8e1co9DjMzDfMfNnZSrTU+NKxgvEoAUGcO11yoeD0vR3OQPiArLFyTAp6&#10;8rBcPD/NMdXuxkdqs1CICGGfogITQp1K6XNDFv3I1cTR+3GNxRBlU0jd4C3CbSUnSfIuLZYcFwzW&#10;tDaU/2ZXq+Djc+dPeObytb30+SbDw7E3B6UGL93qC0SgLvyH/9p7rWD6NoXHmXgE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E2ShjEAAAA3AAAAA8AAAAAAAAAAAAAAAAA&#10;nwIAAGRycy9kb3ducmV2LnhtbFBLBQYAAAAABAAEAPcAAACQAwAAAAA=&#10;">
                        <v:imagedata r:id="rId24" o:title="" chromakey="white"/>
                      </v:shape>
                      <v:line id="Connecteur droit 455" o:spid="_x0000_s1030" style="position:absolute;visibility:visible;mso-wrap-style:square" from="18242,408" to="18242,2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+bCMQAAADcAAAADwAAAGRycy9kb3ducmV2LnhtbESPQWvCQBSE7wX/w/KE3nRTqcVGV1Gx&#10;WrwZe/D4zD6zodm3IbvV5N+7gtDjMDPfMLNFaytxpcaXjhW8DRMQxLnTJRcKfo5fgwkIH5A1Vo5J&#10;QUceFvPeywxT7W58oGsWChEh7FNUYEKoUyl9bsiiH7qaOHoX11gMUTaF1A3eItxWcpQkH9JiyXHB&#10;YE1rQ/lv9mcVfK7MaXPeZ9mBt0lbVutO2l2n1Gu/XU5BBGrDf/jZ/tYK3sdjeJyJR0D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T5sIxAAAANwAAAAPAAAAAAAAAAAA&#10;AAAAAKECAABkcnMvZG93bnJldi54bWxQSwUGAAAAAAQABAD5AAAAkgMAAAAA&#10;" strokecolor="black [3213]">
                        <v:stroke dashstyle="longDashDot"/>
                        <o:lock v:ext="edit" shapetype="f"/>
                      </v:line>
                      <w10:anchorlock/>
                    </v:group>
                  </w:pict>
                </mc:Fallback>
              </mc:AlternateContent>
            </w:r>
          </w:p>
        </w:tc>
      </w:tr>
    </w:tbl>
    <w:p w:rsidR="001277EE" w:rsidRPr="00112B07" w:rsidRDefault="001277EE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</w:p>
    <w:sectPr w:rsidR="001277EE" w:rsidRPr="00112B07" w:rsidSect="009E3833">
      <w:pgSz w:w="11906" w:h="16838"/>
      <w:pgMar w:top="567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7DBC" w:rsidRDefault="00627DBC">
      <w:r>
        <w:separator/>
      </w:r>
    </w:p>
  </w:endnote>
  <w:endnote w:type="continuationSeparator" w:id="0">
    <w:p w:rsidR="00627DBC" w:rsidRDefault="00627D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D70" w:rsidRDefault="000D4D70" w:rsidP="009404B2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</w:t>
    </w:r>
    <w:r w:rsidR="00A66482">
      <w:t xml:space="preserve"> </w:t>
    </w:r>
    <w:r>
      <w:t>201</w:t>
    </w:r>
    <w:r w:rsidR="00A66482">
      <w:t>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627DBC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627DBC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DE0792">
      <w:rPr>
        <w:rStyle w:val="Numrodepage"/>
        <w:noProof/>
      </w:rPr>
      <w:t>25/09/2017</w:t>
    </w:r>
    <w:r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7DBC" w:rsidRDefault="00627DBC">
      <w:r>
        <w:separator/>
      </w:r>
    </w:p>
  </w:footnote>
  <w:footnote w:type="continuationSeparator" w:id="0">
    <w:p w:rsidR="00627DBC" w:rsidRDefault="00627D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833" w:rsidRDefault="00627DBC" w:rsidP="009E3833">
    <w:pPr>
      <w:pStyle w:val="En-tte"/>
      <w:pBdr>
        <w:bottom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fldChar w:fldCharType="begin"/>
    </w:r>
    <w:r>
      <w:instrText xml:space="preserve"> FILENAME </w:instrText>
    </w:r>
    <w:r>
      <w:fldChar w:fldCharType="separate"/>
    </w:r>
    <w:r w:rsidR="00DE0792">
      <w:rPr>
        <w:noProof/>
      </w:rPr>
      <w:t>TP5.Engagement.Doc-réponses.docx</w:t>
    </w:r>
    <w:r>
      <w:rPr>
        <w:noProof/>
      </w:rPr>
      <w:fldChar w:fldCharType="end"/>
    </w:r>
    <w:r w:rsidR="009E3833">
      <w:tab/>
    </w:r>
    <w:r w:rsidR="009E3833">
      <w:tab/>
      <w:t>Lycée Chevrollier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90C3D96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444F62A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97425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C2CECA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1163E24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6DEE476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88EDAF4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CC4058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F0C5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40B834"/>
    <w:lvl w:ilvl="0">
      <w:numFmt w:val="bullet"/>
      <w:pStyle w:val="Listepuces"/>
      <w:lvlText w:val="-"/>
      <w:lvlJc w:val="left"/>
      <w:pPr>
        <w:tabs>
          <w:tab w:val="num" w:pos="720"/>
        </w:tabs>
        <w:ind w:left="720" w:hanging="360"/>
      </w:pPr>
      <w:rPr>
        <w:rFonts w:ascii="Ravie" w:eastAsia="Ravie" w:hAnsi="Ravie" w:cs="Ravie" w:hint="default"/>
      </w:rPr>
    </w:lvl>
  </w:abstractNum>
  <w:abstractNum w:abstractNumId="10">
    <w:nsid w:val="1A846BA6"/>
    <w:multiLevelType w:val="multilevel"/>
    <w:tmpl w:val="040C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250D1704"/>
    <w:multiLevelType w:val="multilevel"/>
    <w:tmpl w:val="040C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2DFA18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3">
    <w:nsid w:val="2FCC527A"/>
    <w:multiLevelType w:val="hybridMultilevel"/>
    <w:tmpl w:val="F1063DD0"/>
    <w:lvl w:ilvl="0" w:tplc="B6C2BCC4">
      <w:start w:val="1"/>
      <w:numFmt w:val="decimal"/>
      <w:pStyle w:val="Questions"/>
      <w:lvlText w:val="Question %1 : "/>
      <w:lvlJc w:val="left"/>
      <w:pPr>
        <w:ind w:left="720" w:hanging="360"/>
      </w:pPr>
      <w:rPr>
        <w:rFonts w:ascii="Arial" w:hAnsi="Arial" w:hint="default"/>
        <w:b/>
        <w:i w:val="0"/>
        <w:sz w:val="24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9730FE"/>
    <w:multiLevelType w:val="hybridMultilevel"/>
    <w:tmpl w:val="77AC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433B73"/>
    <w:multiLevelType w:val="hybridMultilevel"/>
    <w:tmpl w:val="AFC828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5AC5714"/>
    <w:multiLevelType w:val="hybridMultilevel"/>
    <w:tmpl w:val="B3927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29544E"/>
    <w:multiLevelType w:val="multilevel"/>
    <w:tmpl w:val="09E62FD2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18"/>
        </w:tabs>
        <w:ind w:left="851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18">
    <w:nsid w:val="6F7656B0"/>
    <w:multiLevelType w:val="multilevel"/>
    <w:tmpl w:val="727EBD3A"/>
    <w:lvl w:ilvl="0">
      <w:start w:val="1"/>
      <w:numFmt w:val="upperRoman"/>
      <w:pStyle w:val="Titre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9"/>
  </w:num>
  <w:num w:numId="14">
    <w:abstractNumId w:val="18"/>
  </w:num>
  <w:num w:numId="15">
    <w:abstractNumId w:val="17"/>
  </w:num>
  <w:num w:numId="16">
    <w:abstractNumId w:val="16"/>
  </w:num>
  <w:num w:numId="17">
    <w:abstractNumId w:val="14"/>
  </w:num>
  <w:num w:numId="18">
    <w:abstractNumId w:val="15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457760"/>
    <w:rsid w:val="000D4D70"/>
    <w:rsid w:val="00112B07"/>
    <w:rsid w:val="001277EE"/>
    <w:rsid w:val="001603F3"/>
    <w:rsid w:val="001D598C"/>
    <w:rsid w:val="0021387F"/>
    <w:rsid w:val="00230B3F"/>
    <w:rsid w:val="00286431"/>
    <w:rsid w:val="00357EBF"/>
    <w:rsid w:val="003C68F8"/>
    <w:rsid w:val="00442BBA"/>
    <w:rsid w:val="00457760"/>
    <w:rsid w:val="004A1A49"/>
    <w:rsid w:val="004B1D90"/>
    <w:rsid w:val="005D64E4"/>
    <w:rsid w:val="005F3E90"/>
    <w:rsid w:val="005F475C"/>
    <w:rsid w:val="00606B3B"/>
    <w:rsid w:val="00627DBC"/>
    <w:rsid w:val="00704179"/>
    <w:rsid w:val="00755DF9"/>
    <w:rsid w:val="007C337F"/>
    <w:rsid w:val="007E2B90"/>
    <w:rsid w:val="007F6E50"/>
    <w:rsid w:val="00864AE7"/>
    <w:rsid w:val="008B044D"/>
    <w:rsid w:val="009404B2"/>
    <w:rsid w:val="009E3833"/>
    <w:rsid w:val="00A21F4D"/>
    <w:rsid w:val="00A66482"/>
    <w:rsid w:val="00A93EFB"/>
    <w:rsid w:val="00B432F6"/>
    <w:rsid w:val="00CC1FAD"/>
    <w:rsid w:val="00D32946"/>
    <w:rsid w:val="00D45FF9"/>
    <w:rsid w:val="00DD2E9F"/>
    <w:rsid w:val="00DE0792"/>
    <w:rsid w:val="00EA0409"/>
    <w:rsid w:val="00EB30DC"/>
    <w:rsid w:val="00EE1E0C"/>
    <w:rsid w:val="00EE3235"/>
    <w:rsid w:val="00EE6D21"/>
    <w:rsid w:val="00F3158F"/>
    <w:rsid w:val="00FB2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D32946"/>
    <w:pPr>
      <w:numPr>
        <w:numId w:val="19"/>
      </w:numPr>
      <w:tabs>
        <w:tab w:val="left" w:pos="1701"/>
      </w:tabs>
    </w:pPr>
    <w:rPr>
      <w:szCs w:val="24"/>
    </w:rPr>
  </w:style>
  <w:style w:type="character" w:customStyle="1" w:styleId="QuestionsChar">
    <w:name w:val="Questions Char"/>
    <w:basedOn w:val="Policepardfaut"/>
    <w:link w:val="Questions"/>
    <w:rsid w:val="00D32946"/>
    <w:rPr>
      <w:rFonts w:ascii="Calibri" w:eastAsia="Calibri" w:hAnsi="Calibri"/>
      <w:sz w:val="22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D32946"/>
    <w:pPr>
      <w:numPr>
        <w:numId w:val="19"/>
      </w:numPr>
      <w:tabs>
        <w:tab w:val="left" w:pos="1701"/>
      </w:tabs>
    </w:pPr>
    <w:rPr>
      <w:szCs w:val="24"/>
    </w:rPr>
  </w:style>
  <w:style w:type="character" w:customStyle="1" w:styleId="QuestionsChar">
    <w:name w:val="Questions Char"/>
    <w:basedOn w:val="Policepardfaut"/>
    <w:link w:val="Questions"/>
    <w:rsid w:val="00D32946"/>
    <w:rPr>
      <w:rFonts w:ascii="Calibri" w:eastAsia="Calibri" w:hAnsi="Calibri"/>
      <w:sz w:val="22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chart" Target="charts/chart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uno_2\AppData\Roaming\Microsoft\Templates\Modele-Chevrollier.dot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runo_2\Documents\1_Travail\Enseignement\PTSI\TP-2016-17\TP4.Statique\TP4-BVR-Renault\Sujet\Loi%20capteur%20de%20pression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fr-FR"/>
              <a:t>Loi capteur de pression</a:t>
            </a:r>
          </a:p>
        </c:rich>
      </c:tx>
      <c:layout>
        <c:manualLayout>
          <c:xMode val="edge"/>
          <c:yMode val="edge"/>
          <c:x val="0.21697513934353713"/>
          <c:y val="3.40769903762029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7722951297754447"/>
          <c:y val="0.23608314440571088"/>
          <c:w val="0.76618440238829799"/>
          <c:h val="0.59104512977544477"/>
        </c:manualLayout>
      </c:layout>
      <c:scatterChart>
        <c:scatterStyle val="lineMarker"/>
        <c:varyColors val="0"/>
        <c:ser>
          <c:idx val="0"/>
          <c:order val="0"/>
          <c:tx>
            <c:strRef>
              <c:f>Feuil1!$B$1</c:f>
              <c:strCache>
                <c:ptCount val="1"/>
                <c:pt idx="0">
                  <c:v>Pression en bar</c:v>
                </c:pt>
              </c:strCache>
            </c:strRef>
          </c:tx>
          <c:marker>
            <c:symbol val="none"/>
          </c:marker>
          <c:xVal>
            <c:numRef>
              <c:f>Feuil1!$A$2:$A$14</c:f>
              <c:numCache>
                <c:formatCode>General</c:formatCode>
                <c:ptCount val="13"/>
                <c:pt idx="0">
                  <c:v>0.43</c:v>
                </c:pt>
                <c:pt idx="1">
                  <c:v>1</c:v>
                </c:pt>
                <c:pt idx="2">
                  <c:v>1.5</c:v>
                </c:pt>
                <c:pt idx="3">
                  <c:v>2</c:v>
                </c:pt>
                <c:pt idx="4">
                  <c:v>2.5</c:v>
                </c:pt>
                <c:pt idx="5">
                  <c:v>3</c:v>
                </c:pt>
                <c:pt idx="6">
                  <c:v>3.5</c:v>
                </c:pt>
                <c:pt idx="7">
                  <c:v>4</c:v>
                </c:pt>
                <c:pt idx="8">
                  <c:v>4.5</c:v>
                </c:pt>
                <c:pt idx="9">
                  <c:v>0.72</c:v>
                </c:pt>
                <c:pt idx="10">
                  <c:v>0.98199999999999998</c:v>
                </c:pt>
                <c:pt idx="11">
                  <c:v>2.7</c:v>
                </c:pt>
                <c:pt idx="12">
                  <c:v>4.5</c:v>
                </c:pt>
              </c:numCache>
            </c:numRef>
          </c:xVal>
          <c:yVal>
            <c:numRef>
              <c:f>Feuil1!$B$2:$B$14</c:f>
              <c:numCache>
                <c:formatCode>General</c:formatCode>
                <c:ptCount val="13"/>
                <c:pt idx="0">
                  <c:v>0</c:v>
                </c:pt>
                <c:pt idx="1">
                  <c:v>11.203899999999999</c:v>
                </c:pt>
                <c:pt idx="2">
                  <c:v>21.0319</c:v>
                </c:pt>
                <c:pt idx="3">
                  <c:v>30.859899999999996</c:v>
                </c:pt>
                <c:pt idx="4">
                  <c:v>40.687899999999999</c:v>
                </c:pt>
                <c:pt idx="5">
                  <c:v>50.515899999999995</c:v>
                </c:pt>
                <c:pt idx="6">
                  <c:v>60.343899999999991</c:v>
                </c:pt>
                <c:pt idx="7">
                  <c:v>70.171899999999994</c:v>
                </c:pt>
                <c:pt idx="8">
                  <c:v>79.999899999999997</c:v>
                </c:pt>
                <c:pt idx="9">
                  <c:v>5.7002199999999981</c:v>
                </c:pt>
                <c:pt idx="10">
                  <c:v>10.850091999999998</c:v>
                </c:pt>
                <c:pt idx="11">
                  <c:v>44.619099999999996</c:v>
                </c:pt>
                <c:pt idx="12">
                  <c:v>80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92628992"/>
        <c:axId val="192639360"/>
      </c:scatterChart>
      <c:valAx>
        <c:axId val="192628992"/>
        <c:scaling>
          <c:orientation val="minMax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Tension capteur (V)</a:t>
                </a:r>
              </a:p>
            </c:rich>
          </c:tx>
          <c:layout>
            <c:manualLayout>
              <c:xMode val="edge"/>
              <c:yMode val="edge"/>
              <c:x val="0.41400807355220948"/>
              <c:y val="0.90012353455818028"/>
            </c:manualLayout>
          </c:layout>
          <c:overlay val="0"/>
        </c:title>
        <c:numFmt formatCode="General" sourceLinked="1"/>
        <c:majorTickMark val="none"/>
        <c:minorTickMark val="none"/>
        <c:tickLblPos val="nextTo"/>
        <c:crossAx val="192639360"/>
        <c:crosses val="autoZero"/>
        <c:crossBetween val="midCat"/>
      </c:valAx>
      <c:valAx>
        <c:axId val="192639360"/>
        <c:scaling>
          <c:orientation val="minMax"/>
          <c:max val="8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Pression (bar)</a:t>
                </a:r>
              </a:p>
            </c:rich>
          </c:tx>
          <c:layout>
            <c:manualLayout>
              <c:xMode val="edge"/>
              <c:yMode val="edge"/>
              <c:x val="2.4033737355864226E-2"/>
              <c:y val="0.30827810586176729"/>
            </c:manualLayout>
          </c:layout>
          <c:overlay val="0"/>
        </c:title>
        <c:numFmt formatCode="General" sourceLinked="1"/>
        <c:majorTickMark val="none"/>
        <c:minorTickMark val="none"/>
        <c:tickLblPos val="nextTo"/>
        <c:crossAx val="19262899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22288477985195673"/>
          <c:y val="0.2706763998250219"/>
          <c:w val="0.39118906485003979"/>
          <c:h val="0.18026027996500438"/>
        </c:manualLayout>
      </c:layout>
      <c:overlay val="0"/>
      <c:spPr>
        <a:solidFill>
          <a:schemeClr val="bg1"/>
        </a:solidFill>
        <a:ln>
          <a:noFill/>
        </a:ln>
      </c:sp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Modele-Chevrollier.dot</Template>
  <TotalTime>17</TotalTime>
  <Pages>1</Pages>
  <Words>257</Words>
  <Characters>1416</Characters>
  <Application>Microsoft Office Word</Application>
  <DocSecurity>0</DocSecurity>
  <Lines>11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4</vt:i4>
      </vt:variant>
    </vt:vector>
  </HeadingPairs>
  <TitlesOfParts>
    <vt:vector size="5" baseType="lpstr">
      <vt:lpstr>Modèle mathématique._x000d_
Ne pas hésiter à consulter le fichier d'aide._x000d_
                              Réalisation Marc Guillemot.</vt:lpstr>
      <vt:lpstr>DR1 : Mouvements de sélection et d’engagement</vt:lpstr>
      <vt:lpstr>DR2 : Chaine de puissance du module électrohydraulique</vt:lpstr>
      <vt:lpstr>DR3 : Séquence de changement de rapport</vt:lpstr>
      <vt:lpstr>DR4 : Détermination de l’effort d’engagement</vt:lpstr>
    </vt:vector>
  </TitlesOfParts>
  <Company>Site de Digne les Bains</Company>
  <LinksUpToDate>false</LinksUpToDate>
  <CharactersWithSpaces>1670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mathématique._x000d_
Ne pas hésiter à consulter le fichier d'aide._x000d_
                              Réalisation Marc Guillemot.</dc:title>
  <dc:creator>Bruno</dc:creator>
  <cp:lastModifiedBy>Bruno</cp:lastModifiedBy>
  <cp:revision>8</cp:revision>
  <cp:lastPrinted>2017-09-25T19:45:00Z</cp:lastPrinted>
  <dcterms:created xsi:type="dcterms:W3CDTF">2017-03-13T13:31:00Z</dcterms:created>
  <dcterms:modified xsi:type="dcterms:W3CDTF">2017-09-25T19:45:00Z</dcterms:modified>
</cp:coreProperties>
</file>