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71D9D7" w14:textId="31DF8813" w:rsidR="00CE515E" w:rsidRDefault="00E23B57" w:rsidP="00CE515E">
      <w:pPr>
        <w:pStyle w:val="Titre"/>
      </w:pPr>
      <w:bookmarkStart w:id="0" w:name="_Toc282017971"/>
      <w:r>
        <w:t xml:space="preserve">TP0 : </w:t>
      </w:r>
      <w:r w:rsidR="00CE515E">
        <w:t>Etude de la robotisation d’une boîte de vitesse</w:t>
      </w:r>
    </w:p>
    <w:p w14:paraId="26419CEB" w14:textId="74306D27" w:rsidR="0026254A" w:rsidRDefault="00AD1766" w:rsidP="00DC3BC4">
      <w:pPr>
        <w:pStyle w:val="Titre1"/>
      </w:pPr>
      <w:r>
        <w:t>Présentation</w:t>
      </w:r>
    </w:p>
    <w:tbl>
      <w:tblPr>
        <w:tblStyle w:val="Grilledutableau"/>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487"/>
        <w:gridCol w:w="4111"/>
      </w:tblGrid>
      <w:tr w:rsidR="00A94B8C" w14:paraId="48B27C27" w14:textId="77777777" w:rsidTr="00924FB6">
        <w:tc>
          <w:tcPr>
            <w:tcW w:w="6487" w:type="dxa"/>
            <w:tcBorders>
              <w:bottom w:val="single" w:sz="4" w:space="0" w:color="auto"/>
            </w:tcBorders>
          </w:tcPr>
          <w:p w14:paraId="640EA6B4" w14:textId="72426235" w:rsidR="00A94B8C" w:rsidRDefault="00A94B8C" w:rsidP="006B7D76">
            <w:r>
              <w:t>Les boîtes de vitesse</w:t>
            </w:r>
            <w:r w:rsidR="00CE515E">
              <w:t>s</w:t>
            </w:r>
            <w:r w:rsidRPr="00D46B88">
              <w:t xml:space="preserve"> robotisées sont une alternative intéressante aux b</w:t>
            </w:r>
            <w:r>
              <w:t>oîtes de vitesses automatiques.</w:t>
            </w:r>
            <w:r w:rsidR="00E2353C">
              <w:t xml:space="preserve"> Elles combinent confort de conduite et efficacité énergétique.</w:t>
            </w:r>
          </w:p>
          <w:p w14:paraId="71F4597D" w14:textId="4CBF3AA3" w:rsidR="00A94B8C" w:rsidRDefault="00A94B8C" w:rsidP="006B7D76">
            <w:r>
              <w:t>De nombreux</w:t>
            </w:r>
            <w:r w:rsidRPr="00D46B88">
              <w:t xml:space="preserve"> constructeurs proposent une version robotisée de leur boîte</w:t>
            </w:r>
            <w:r>
              <w:t xml:space="preserve"> de vitesse à commande manuelle pour les berlines mais aussi pour les véhicules utilitaires de loisirs (camping-cars).</w:t>
            </w:r>
          </w:p>
          <w:p w14:paraId="5A8D5F9C" w14:textId="06D5B0DA" w:rsidR="00A94B8C" w:rsidRDefault="00A94B8C" w:rsidP="006B7D76">
            <w:r>
              <w:t>Pour ses véhicules utilitaires type « Trafic », la société Renault propose une transmission à boîte de vitesse mécanique à commande manuelle pouvant être robotisée (en option</w:t>
            </w:r>
            <w:r w:rsidR="00CE515E">
              <w:t xml:space="preserve"> par adjonction d’un module de robotisation</w:t>
            </w:r>
            <w:r>
              <w:t>).</w:t>
            </w:r>
          </w:p>
        </w:tc>
        <w:tc>
          <w:tcPr>
            <w:tcW w:w="4111" w:type="dxa"/>
            <w:tcBorders>
              <w:bottom w:val="single" w:sz="4" w:space="0" w:color="auto"/>
            </w:tcBorders>
          </w:tcPr>
          <w:p w14:paraId="7B8C1946" w14:textId="251D76DF" w:rsidR="00A94B8C" w:rsidRDefault="00A94B8C" w:rsidP="006B7D76">
            <w:r>
              <w:rPr>
                <w:noProof/>
              </w:rPr>
              <w:drawing>
                <wp:inline distT="0" distB="0" distL="0" distR="0" wp14:anchorId="7666003B" wp14:editId="23B7CC33">
                  <wp:extent cx="2522824" cy="2133109"/>
                  <wp:effectExtent l="0" t="0" r="0" b="63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522910" cy="2133182"/>
                          </a:xfrm>
                          <a:prstGeom prst="rect">
                            <a:avLst/>
                          </a:prstGeom>
                        </pic:spPr>
                      </pic:pic>
                    </a:graphicData>
                  </a:graphic>
                </wp:inline>
              </w:drawing>
            </w:r>
          </w:p>
        </w:tc>
      </w:tr>
      <w:tr w:rsidR="006B7D76" w14:paraId="489715D4" w14:textId="77777777" w:rsidTr="00924FB6">
        <w:trPr>
          <w:trHeight w:val="2195"/>
        </w:trPr>
        <w:tc>
          <w:tcPr>
            <w:tcW w:w="6487" w:type="dxa"/>
            <w:tcBorders>
              <w:top w:val="single" w:sz="4" w:space="0" w:color="auto"/>
              <w:left w:val="single" w:sz="4" w:space="0" w:color="auto"/>
            </w:tcBorders>
            <w:vAlign w:val="center"/>
          </w:tcPr>
          <w:p w14:paraId="707220D1" w14:textId="2242AE93" w:rsidR="006B7D76" w:rsidRDefault="006B7D76" w:rsidP="00946E02">
            <w:pPr>
              <w:spacing w:before="240"/>
            </w:pPr>
            <w:r>
              <w:t>Il s’agit d’une boîte de vitesses à 6 rapports «PK6» équipée d’un robot électro-hydraulique</w:t>
            </w:r>
            <w:r w:rsidR="00966614">
              <w:t xml:space="preserve"> appelé «Add-on».</w:t>
            </w:r>
          </w:p>
          <w:p w14:paraId="3540A6EC" w14:textId="7076EEEC" w:rsidR="006B7D76" w:rsidRDefault="006B7D76" w:rsidP="00946E02">
            <w:r>
              <w:t>Ce dernier permet d’automatiser les fonctions embrayage</w:t>
            </w:r>
            <w:r w:rsidR="00966614">
              <w:t>-</w:t>
            </w:r>
            <w:r>
              <w:t>débrayage et changement de rapports.</w:t>
            </w:r>
          </w:p>
          <w:p w14:paraId="0251C966" w14:textId="0C507432" w:rsidR="006B7D76" w:rsidRDefault="006B7D76" w:rsidP="00946E02">
            <w:r>
              <w:t>Il effectue les changements de rapports via les leviers de sélection et d’engagement de la commande de boîte de vitesses manuelle de base.</w:t>
            </w:r>
          </w:p>
        </w:tc>
        <w:tc>
          <w:tcPr>
            <w:tcW w:w="4111" w:type="dxa"/>
            <w:vMerge w:val="restart"/>
            <w:tcBorders>
              <w:top w:val="single" w:sz="4" w:space="0" w:color="auto"/>
              <w:right w:val="single" w:sz="4" w:space="0" w:color="auto"/>
            </w:tcBorders>
          </w:tcPr>
          <w:p w14:paraId="16A810BE" w14:textId="275E7187" w:rsidR="006B7D76" w:rsidRDefault="006B7D76" w:rsidP="00924FB6">
            <w:pPr>
              <w:jc w:val="center"/>
            </w:pPr>
            <w:r>
              <w:rPr>
                <w:noProof/>
              </w:rPr>
              <w:drawing>
                <wp:inline distT="0" distB="0" distL="0" distR="0" wp14:anchorId="6D360E9F" wp14:editId="7978A25A">
                  <wp:extent cx="2151623" cy="1717964"/>
                  <wp:effectExtent l="0" t="0" r="1270" b="0"/>
                  <wp:docPr id="22" name="Image 22" descr="Levier_BV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evier_BVR"/>
                          <pic:cNvPicPr>
                            <a:picLocks noChangeAspect="1" noChangeArrowheads="1"/>
                          </pic:cNvPicPr>
                        </pic:nvPicPr>
                        <pic:blipFill rotWithShape="1">
                          <a:blip r:embed="rId11" cstate="print">
                            <a:lum bright="6000" contrast="30000"/>
                            <a:extLst>
                              <a:ext uri="{28A0092B-C50C-407E-A947-70E740481C1C}">
                                <a14:useLocalDpi xmlns:a14="http://schemas.microsoft.com/office/drawing/2010/main" val="0"/>
                              </a:ext>
                            </a:extLst>
                          </a:blip>
                          <a:srcRect r="16754"/>
                          <a:stretch/>
                        </pic:blipFill>
                        <pic:spPr bwMode="auto">
                          <a:xfrm>
                            <a:off x="0" y="0"/>
                            <a:ext cx="2151622" cy="1717963"/>
                          </a:xfrm>
                          <a:prstGeom prst="rect">
                            <a:avLst/>
                          </a:prstGeom>
                          <a:ln>
                            <a:noFill/>
                          </a:ln>
                          <a:effectLst/>
                          <a:extLst>
                            <a:ext uri="{53640926-AAD7-44D8-BBD7-CCE9431645EC}">
                              <a14:shadowObscured xmlns:a14="http://schemas.microsoft.com/office/drawing/2010/main"/>
                            </a:ext>
                          </a:extLst>
                        </pic:spPr>
                      </pic:pic>
                    </a:graphicData>
                  </a:graphic>
                </wp:inline>
              </w:drawing>
            </w:r>
          </w:p>
        </w:tc>
      </w:tr>
      <w:tr w:rsidR="006B7D76" w14:paraId="215BE9C5" w14:textId="77777777" w:rsidTr="00CE515E">
        <w:trPr>
          <w:trHeight w:val="396"/>
        </w:trPr>
        <w:tc>
          <w:tcPr>
            <w:tcW w:w="6487" w:type="dxa"/>
            <w:vMerge w:val="restart"/>
            <w:tcBorders>
              <w:left w:val="single" w:sz="4" w:space="0" w:color="auto"/>
            </w:tcBorders>
            <w:vAlign w:val="center"/>
          </w:tcPr>
          <w:p w14:paraId="3E6E1EB6" w14:textId="7C5A66AB" w:rsidR="006B7D76" w:rsidRDefault="006B7D76" w:rsidP="006B7D76">
            <w:pPr>
              <w:jc w:val="center"/>
            </w:pPr>
            <w:r>
              <w:rPr>
                <w:noProof/>
              </w:rPr>
              <mc:AlternateContent>
                <mc:Choice Requires="wpg">
                  <w:drawing>
                    <wp:inline distT="0" distB="0" distL="0" distR="0" wp14:anchorId="225E4448" wp14:editId="72D51ADD">
                      <wp:extent cx="2743200" cy="2534629"/>
                      <wp:effectExtent l="0" t="0" r="0" b="0"/>
                      <wp:docPr id="1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3200" cy="2534629"/>
                                <a:chOff x="1487" y="2822"/>
                                <a:chExt cx="5715" cy="5173"/>
                              </a:xfrm>
                            </wpg:grpSpPr>
                            <pic:pic xmlns:pic="http://schemas.openxmlformats.org/drawingml/2006/picture">
                              <pic:nvPicPr>
                                <pic:cNvPr id="13"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487" y="2822"/>
                                  <a:ext cx="5715" cy="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Line 5"/>
                              <wps:cNvCnPr/>
                              <wps:spPr bwMode="auto">
                                <a:xfrm>
                                  <a:off x="4995" y="6690"/>
                                  <a:ext cx="1155" cy="990"/>
                                </a:xfrm>
                                <a:prstGeom prst="line">
                                  <a:avLst/>
                                </a:prstGeom>
                                <a:noFill/>
                                <a:ln w="19050">
                                  <a:solidFill>
                                    <a:schemeClr val="accent1">
                                      <a:lumMod val="7500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Text Box 6"/>
                              <wps:cNvSpPr txBox="1">
                                <a:spLocks noChangeArrowheads="1"/>
                              </wps:cNvSpPr>
                              <wps:spPr bwMode="auto">
                                <a:xfrm>
                                  <a:off x="6059" y="7545"/>
                                  <a:ext cx="525" cy="450"/>
                                </a:xfrm>
                                <a:prstGeom prst="rect">
                                  <a:avLst/>
                                </a:prstGeom>
                                <a:solidFill>
                                  <a:srgbClr val="FFFFFF"/>
                                </a:solidFill>
                                <a:ln w="9525">
                                  <a:no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61FB42B" w14:textId="77777777" w:rsidR="00EC0571" w:rsidRPr="006B7D76" w:rsidRDefault="00EC0571" w:rsidP="006B7D76">
                                    <w:pPr>
                                      <w:rPr>
                                        <w:b/>
                                        <w:bCs/>
                                        <w:color w:val="365F91" w:themeColor="accent1" w:themeShade="BF"/>
                                        <w:sz w:val="16"/>
                                        <w:szCs w:val="16"/>
                                      </w:rPr>
                                    </w:pPr>
                                    <w:r w:rsidRPr="006B7D76">
                                      <w:rPr>
                                        <w:b/>
                                        <w:bCs/>
                                        <w:color w:val="365F91" w:themeColor="accent1" w:themeShade="BF"/>
                                        <w:sz w:val="16"/>
                                        <w:szCs w:val="16"/>
                                      </w:rPr>
                                      <w:t>4</w:t>
                                    </w:r>
                                  </w:p>
                                </w:txbxContent>
                              </wps:txbx>
                              <wps:bodyPr rot="0" vert="horz" wrap="square" lIns="91440" tIns="45720" rIns="91440" bIns="45720" anchor="t" anchorCtr="0" upright="1">
                                <a:noAutofit/>
                              </wps:bodyPr>
                            </wps:wsp>
                          </wpg:wgp>
                        </a:graphicData>
                      </a:graphic>
                    </wp:inline>
                  </w:drawing>
                </mc:Choice>
                <mc:Fallback>
                  <w:pict>
                    <v:group id="Group 3" o:spid="_x0000_s1026" style="width:3in;height:199.6pt;mso-position-horizontal-relative:char;mso-position-vertical-relative:line" coordorigin="1487,2822" coordsize="5715,51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487;top:2822;width:5715;height:5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TG9rBAAAA2wAAAA8AAABkcnMvZG93bnJldi54bWxET0trwkAQvhf8D8sI3pqNBqRNs4oIlh68&#10;NH1dh+yYBLOzYXdNor++KxR6m4/vOcV2Mp0YyPnWsoJlkoIgrqxuuVbw+XF4fALhA7LGzjIpuJKH&#10;7Wb2UGCu7cjvNJShFjGEfY4KmhD6XEpfNWTQJ7YnjtzJOoMhQldL7XCM4aaTqzRdS4Mtx4YGe9o3&#10;VJ3Li1GQPZtX477Kqr39lMvhe+ikPB6UWsyn3QuIQFP4F/+533Scn8H9l3iA3Pw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uTG9rBAAAA2wAAAA8AAAAAAAAAAAAAAAAAnwIA&#10;AGRycy9kb3ducmV2LnhtbFBLBQYAAAAABAAEAPcAAACNAwAAAAA=&#10;">
                        <v:imagedata r:id="rId13" o:title=""/>
                      </v:shape>
                      <v:line id="Line 5" o:spid="_x0000_s1028" style="position:absolute;visibility:visible;mso-wrap-style:square" from="4995,6690" to="6150,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aRosIAAADbAAAADwAAAGRycy9kb3ducmV2LnhtbERPTWuDQBC9F/Iflgnk1qwpImKyCZK0&#10;ECml1PSQ4+BOVOLOirtV+++7hUJv83ifszvMphMjDa61rGCzjkAQV1a3XCv4vLw8piCcR9bYWSYF&#10;3+TgsF887DDTduIPGktfixDCLkMFjfd9JqWrGjLo1rYnDtzNDgZ9gEMt9YBTCDedfIqiRBpsOTQ0&#10;2NOxoepefhkFOb+e3i/Pb32aFPEY+/tUlNdJqdVyzrcgPM3+X/znPuswP4bfX8IBcv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iaRosIAAADbAAAADwAAAAAAAAAAAAAA&#10;AAChAgAAZHJzL2Rvd25yZXYueG1sUEsFBgAAAAAEAAQA+QAAAJADAAAAAA==&#10;" strokecolor="#365f91 [2404]" strokeweight="1.5pt"/>
                      <v:shapetype id="_x0000_t202" coordsize="21600,21600" o:spt="202" path="m,l,21600r21600,l21600,xe">
                        <v:stroke joinstyle="miter"/>
                        <v:path gradientshapeok="t" o:connecttype="rect"/>
                      </v:shapetype>
                      <v:shape id="Text Box 6" o:spid="_x0000_s1029" type="#_x0000_t202" style="position:absolute;left:6059;top:7545;width:52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w:txbxContent>
                            <w:p w14:paraId="561FB42B" w14:textId="77777777" w:rsidR="00EC0571" w:rsidRPr="006B7D76" w:rsidRDefault="00EC0571" w:rsidP="006B7D76">
                              <w:pPr>
                                <w:rPr>
                                  <w:b/>
                                  <w:bCs/>
                                  <w:color w:val="365F91" w:themeColor="accent1" w:themeShade="BF"/>
                                  <w:sz w:val="16"/>
                                  <w:szCs w:val="16"/>
                                </w:rPr>
                              </w:pPr>
                              <w:r w:rsidRPr="006B7D76">
                                <w:rPr>
                                  <w:b/>
                                  <w:bCs/>
                                  <w:color w:val="365F91" w:themeColor="accent1" w:themeShade="BF"/>
                                  <w:sz w:val="16"/>
                                  <w:szCs w:val="16"/>
                                </w:rPr>
                                <w:t>4</w:t>
                              </w:r>
                            </w:p>
                          </w:txbxContent>
                        </v:textbox>
                      </v:shape>
                      <w10:anchorlock/>
                    </v:group>
                  </w:pict>
                </mc:Fallback>
              </mc:AlternateContent>
            </w:r>
          </w:p>
        </w:tc>
        <w:tc>
          <w:tcPr>
            <w:tcW w:w="4111" w:type="dxa"/>
            <w:vMerge/>
            <w:tcBorders>
              <w:right w:val="single" w:sz="4" w:space="0" w:color="auto"/>
            </w:tcBorders>
          </w:tcPr>
          <w:p w14:paraId="219D0F2D" w14:textId="77777777" w:rsidR="006B7D76" w:rsidRDefault="006B7D76" w:rsidP="006B7D76">
            <w:pPr>
              <w:rPr>
                <w:noProof/>
              </w:rPr>
            </w:pPr>
          </w:p>
        </w:tc>
      </w:tr>
      <w:tr w:rsidR="006B7D76" w14:paraId="6D170B11" w14:textId="77777777" w:rsidTr="00924FB6">
        <w:trPr>
          <w:trHeight w:val="1260"/>
        </w:trPr>
        <w:tc>
          <w:tcPr>
            <w:tcW w:w="6487" w:type="dxa"/>
            <w:vMerge/>
            <w:tcBorders>
              <w:left w:val="single" w:sz="4" w:space="0" w:color="auto"/>
            </w:tcBorders>
          </w:tcPr>
          <w:p w14:paraId="672D3776" w14:textId="1D8A1A4D" w:rsidR="006B7D76" w:rsidRDefault="006B7D76" w:rsidP="006B7D76"/>
        </w:tc>
        <w:tc>
          <w:tcPr>
            <w:tcW w:w="4111" w:type="dxa"/>
            <w:tcBorders>
              <w:right w:val="single" w:sz="4" w:space="0" w:color="auto"/>
            </w:tcBorders>
          </w:tcPr>
          <w:p w14:paraId="20B2F456" w14:textId="77777777" w:rsidR="006B7D76" w:rsidRDefault="006B7D76" w:rsidP="00946E02">
            <w:pPr>
              <w:jc w:val="left"/>
            </w:pPr>
            <w:r>
              <w:t>1 : Points de fixation</w:t>
            </w:r>
          </w:p>
          <w:p w14:paraId="0C54540C" w14:textId="77777777" w:rsidR="006B7D76" w:rsidRDefault="006B7D76" w:rsidP="00946E02">
            <w:pPr>
              <w:jc w:val="left"/>
            </w:pPr>
            <w:r>
              <w:t>2 : Levier de sélection</w:t>
            </w:r>
          </w:p>
          <w:p w14:paraId="1A290ACE" w14:textId="77777777" w:rsidR="006B7D76" w:rsidRDefault="006B7D76" w:rsidP="00946E02">
            <w:pPr>
              <w:jc w:val="left"/>
            </w:pPr>
            <w:r>
              <w:t>3 : Levier d’engagement</w:t>
            </w:r>
          </w:p>
          <w:p w14:paraId="4CB594B7" w14:textId="33904E63" w:rsidR="006B7D76" w:rsidRDefault="006B7D76" w:rsidP="00946E02">
            <w:pPr>
              <w:jc w:val="left"/>
            </w:pPr>
            <w:r>
              <w:t>4 : Capteur de vitesse primaire</w:t>
            </w:r>
          </w:p>
        </w:tc>
      </w:tr>
      <w:tr w:rsidR="006B7D76" w14:paraId="739FA953" w14:textId="77777777" w:rsidTr="00924FB6">
        <w:trPr>
          <w:trHeight w:val="1260"/>
        </w:trPr>
        <w:tc>
          <w:tcPr>
            <w:tcW w:w="6487" w:type="dxa"/>
            <w:vMerge/>
            <w:tcBorders>
              <w:left w:val="single" w:sz="4" w:space="0" w:color="auto"/>
            </w:tcBorders>
          </w:tcPr>
          <w:p w14:paraId="24F593A1" w14:textId="77777777" w:rsidR="006B7D76" w:rsidRDefault="006B7D76" w:rsidP="006B7D76"/>
        </w:tc>
        <w:tc>
          <w:tcPr>
            <w:tcW w:w="4111" w:type="dxa"/>
            <w:vMerge w:val="restart"/>
            <w:tcBorders>
              <w:right w:val="single" w:sz="4" w:space="0" w:color="auto"/>
            </w:tcBorders>
            <w:vAlign w:val="bottom"/>
          </w:tcPr>
          <w:p w14:paraId="7C2D5EED" w14:textId="33219A52" w:rsidR="006B7D76" w:rsidRDefault="006B7D76" w:rsidP="00946E02">
            <w:pPr>
              <w:jc w:val="center"/>
            </w:pPr>
            <w:r>
              <w:rPr>
                <w:rFonts w:cs="Arial"/>
                <w:noProof/>
                <w:sz w:val="20"/>
              </w:rPr>
              <w:drawing>
                <wp:inline distT="0" distB="0" distL="0" distR="0" wp14:anchorId="2B29FA5B" wp14:editId="7EC902F0">
                  <wp:extent cx="2078182" cy="1938831"/>
                  <wp:effectExtent l="0" t="0" r="0" b="444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4783" t="-2" r="23307" b="24515"/>
                          <a:stretch/>
                        </pic:blipFill>
                        <pic:spPr bwMode="auto">
                          <a:xfrm>
                            <a:off x="0" y="0"/>
                            <a:ext cx="2081125" cy="19415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B7D76" w14:paraId="7241A13A" w14:textId="77777777" w:rsidTr="00924FB6">
        <w:tc>
          <w:tcPr>
            <w:tcW w:w="6487" w:type="dxa"/>
            <w:tcBorders>
              <w:left w:val="single" w:sz="4" w:space="0" w:color="auto"/>
              <w:bottom w:val="single" w:sz="4" w:space="0" w:color="auto"/>
            </w:tcBorders>
            <w:vAlign w:val="center"/>
          </w:tcPr>
          <w:p w14:paraId="28107C2B" w14:textId="01AB3648" w:rsidR="006B7D76" w:rsidRDefault="006B7D76" w:rsidP="006B7D76">
            <w:pPr>
              <w:jc w:val="left"/>
            </w:pPr>
            <w:r>
              <w:t xml:space="preserve">La proximité de ces deux leviers </w:t>
            </w:r>
            <w:r w:rsidRPr="007F3962">
              <w:t>a permis d’implanter le groupe hydraulique sans modification de la commande interne de la boîte de vitesses manuelle</w:t>
            </w:r>
            <w:r>
              <w:t>.</w:t>
            </w:r>
          </w:p>
        </w:tc>
        <w:tc>
          <w:tcPr>
            <w:tcW w:w="4111" w:type="dxa"/>
            <w:vMerge/>
            <w:tcBorders>
              <w:bottom w:val="single" w:sz="4" w:space="0" w:color="auto"/>
              <w:right w:val="single" w:sz="4" w:space="0" w:color="auto"/>
            </w:tcBorders>
          </w:tcPr>
          <w:p w14:paraId="1B78542A" w14:textId="77777777" w:rsidR="006B7D76" w:rsidRDefault="006B7D76" w:rsidP="006B7D76"/>
        </w:tc>
      </w:tr>
    </w:tbl>
    <w:p w14:paraId="731F38FB" w14:textId="51B5CD76" w:rsidR="00DC3BC4" w:rsidRDefault="00DC3BC4" w:rsidP="00DC3BC4">
      <w:pPr>
        <w:pStyle w:val="Titre1"/>
      </w:pPr>
      <w:r>
        <w:t>Objectifs :</w:t>
      </w:r>
    </w:p>
    <w:p w14:paraId="65D2ED0B" w14:textId="51B8CAD9" w:rsidR="00994F15" w:rsidRDefault="00994F15" w:rsidP="004F346B">
      <w:pPr>
        <w:pStyle w:val="Paragraphedeliste"/>
        <w:numPr>
          <w:ilvl w:val="0"/>
          <w:numId w:val="41"/>
        </w:numPr>
      </w:pPr>
      <w:r>
        <w:t>S’</w:t>
      </w:r>
      <w:r w:rsidR="00771EA5">
        <w:t>initier</w:t>
      </w:r>
      <w:r>
        <w:t xml:space="preserve"> </w:t>
      </w:r>
      <w:r w:rsidR="00771EA5">
        <w:t>à la démarche expérimentale au sein du</w:t>
      </w:r>
      <w:r>
        <w:t xml:space="preserve"> laboratoire de sciences industrielles</w:t>
      </w:r>
      <w:r w:rsidR="00771EA5">
        <w:t>.</w:t>
      </w:r>
    </w:p>
    <w:p w14:paraId="638A8E27" w14:textId="65C1AA8D" w:rsidR="004F346B" w:rsidRDefault="004F346B" w:rsidP="004F346B">
      <w:pPr>
        <w:pStyle w:val="Paragraphedeliste"/>
        <w:numPr>
          <w:ilvl w:val="0"/>
          <w:numId w:val="41"/>
        </w:numPr>
      </w:pPr>
      <w:r>
        <w:t>Découvrir l’intérêt et le fonctionnement d’une boîte de vitesses robotisée</w:t>
      </w:r>
      <w:r w:rsidR="00771EA5">
        <w:t>.</w:t>
      </w:r>
    </w:p>
    <w:p w14:paraId="7C51C3C6" w14:textId="394AC8B0" w:rsidR="00994F15" w:rsidRPr="004F346B" w:rsidRDefault="004F346B" w:rsidP="004F346B">
      <w:pPr>
        <w:pStyle w:val="Paragraphedeliste"/>
        <w:numPr>
          <w:ilvl w:val="0"/>
          <w:numId w:val="41"/>
        </w:numPr>
      </w:pPr>
      <w:r>
        <w:t xml:space="preserve">Préparer </w:t>
      </w:r>
      <w:r w:rsidR="00994F15">
        <w:t xml:space="preserve">et réaliser </w:t>
      </w:r>
      <w:r w:rsidR="00771EA5">
        <w:t xml:space="preserve">une </w:t>
      </w:r>
      <w:r>
        <w:t>présentation du système destinée aux autres étudiants du groupe</w:t>
      </w:r>
      <w:r w:rsidR="00771EA5">
        <w:t>.</w:t>
      </w:r>
    </w:p>
    <w:p w14:paraId="72C8FDCE" w14:textId="77777777" w:rsidR="00F53E20" w:rsidRDefault="00F53E20">
      <w:pPr>
        <w:overflowPunct/>
        <w:autoSpaceDE/>
        <w:autoSpaceDN/>
        <w:adjustRightInd/>
        <w:spacing w:after="0"/>
        <w:jc w:val="left"/>
        <w:textAlignment w:val="auto"/>
        <w:rPr>
          <w:b/>
          <w:szCs w:val="24"/>
        </w:rPr>
      </w:pPr>
      <w:r>
        <w:br w:type="page"/>
      </w:r>
    </w:p>
    <w:p w14:paraId="23BDAAF8" w14:textId="488C03F2" w:rsidR="00F53E20" w:rsidRDefault="00DC3BC4" w:rsidP="00DC3BC4">
      <w:pPr>
        <w:pStyle w:val="Titre1"/>
      </w:pPr>
      <w:r>
        <w:lastRenderedPageBreak/>
        <w:t>Activités de d</w:t>
      </w:r>
      <w:r w:rsidR="00715302">
        <w:t>écouverte du système</w:t>
      </w:r>
      <w:r w:rsidR="004F346B">
        <w:t xml:space="preserve"> (1h</w:t>
      </w:r>
      <w:r w:rsidR="000B3BE9">
        <w:t>40</w:t>
      </w:r>
      <w:r w:rsidR="004F346B">
        <w:t>)</w:t>
      </w:r>
    </w:p>
    <w:p w14:paraId="2499F64C" w14:textId="2C456531" w:rsidR="00924FB6" w:rsidRPr="00DC3BC4" w:rsidRDefault="00924FB6" w:rsidP="004F346B">
      <w:pPr>
        <w:pStyle w:val="Titre2"/>
      </w:pPr>
      <w:r w:rsidRPr="00DC3BC4">
        <w:t> </w:t>
      </w:r>
      <w:r w:rsidR="004F346B">
        <w:t>V</w:t>
      </w:r>
      <w:r w:rsidRPr="00DC3BC4">
        <w:t>éhicule de loisir équipé d’une boîte robotisée</w:t>
      </w:r>
    </w:p>
    <w:p w14:paraId="5CF0F5B5" w14:textId="625C0151" w:rsidR="00A45BB2" w:rsidRDefault="00A45BB2" w:rsidP="00F66A7F">
      <w:pPr>
        <w:pStyle w:val="Questions"/>
        <w:numPr>
          <w:ilvl w:val="0"/>
          <w:numId w:val="0"/>
        </w:numPr>
        <w:pBdr>
          <w:top w:val="single" w:sz="4" w:space="1" w:color="auto"/>
          <w:left w:val="single" w:sz="4" w:space="4" w:color="auto"/>
          <w:bottom w:val="single" w:sz="4" w:space="1" w:color="auto"/>
          <w:right w:val="single" w:sz="4" w:space="4" w:color="auto"/>
        </w:pBdr>
        <w:spacing w:before="0"/>
        <w:rPr>
          <w:i/>
        </w:rPr>
      </w:pPr>
      <w:r w:rsidRPr="006C3F9B">
        <w:rPr>
          <w:i/>
        </w:rPr>
        <w:t xml:space="preserve">Lire le </w:t>
      </w:r>
      <w:r>
        <w:rPr>
          <w:i/>
        </w:rPr>
        <w:t>chapitre « I Analyse du besoin : Que veut le client ? » du dossier de projet</w:t>
      </w:r>
      <w:r w:rsidRPr="006C3F9B">
        <w:rPr>
          <w:i/>
        </w:rPr>
        <w:t xml:space="preserve"> «</w:t>
      </w:r>
      <w:r>
        <w:rPr>
          <w:i/>
        </w:rPr>
        <w:t xml:space="preserve"> Documentation\Dossier-Projet_BVR.pdf »</w:t>
      </w:r>
      <w:r>
        <w:rPr>
          <w:i/>
        </w:rPr>
        <w:t>.</w:t>
      </w:r>
    </w:p>
    <w:p w14:paraId="418A7BE7" w14:textId="65E70914" w:rsidR="00924FB6" w:rsidRPr="008A1FE0" w:rsidRDefault="00924FB6" w:rsidP="00F66A7F">
      <w:pPr>
        <w:pStyle w:val="Questions"/>
        <w:numPr>
          <w:ilvl w:val="0"/>
          <w:numId w:val="0"/>
        </w:numPr>
        <w:pBdr>
          <w:top w:val="single" w:sz="4" w:space="1" w:color="auto"/>
          <w:left w:val="single" w:sz="4" w:space="4" w:color="auto"/>
          <w:bottom w:val="single" w:sz="4" w:space="1" w:color="auto"/>
          <w:right w:val="single" w:sz="4" w:space="4" w:color="auto"/>
        </w:pBdr>
        <w:spacing w:before="0"/>
        <w:rPr>
          <w:i/>
        </w:rPr>
      </w:pPr>
      <w:r w:rsidRPr="008A1FE0">
        <w:rPr>
          <w:i/>
        </w:rPr>
        <w:t xml:space="preserve">Visionner </w:t>
      </w:r>
      <w:r w:rsidR="00E82DB8">
        <w:rPr>
          <w:i/>
        </w:rPr>
        <w:t>la vidéo</w:t>
      </w:r>
      <w:r w:rsidRPr="008A1FE0">
        <w:rPr>
          <w:i/>
        </w:rPr>
        <w:t xml:space="preserve"> «</w:t>
      </w:r>
      <w:r w:rsidR="00A45BB2">
        <w:rPr>
          <w:i/>
        </w:rPr>
        <w:t xml:space="preserve"> </w:t>
      </w:r>
      <w:hyperlink r:id="rId15" w:history="1">
        <w:r w:rsidR="00E82DB8" w:rsidRPr="00E82DB8">
          <w:rPr>
            <w:rStyle w:val="Lienhypertexte"/>
            <w:i/>
          </w:rPr>
          <w:t>Documentation\1-Analyse du besoin\Demo.Fiat-Comfort-ma</w:t>
        </w:r>
        <w:r w:rsidR="00E82DB8" w:rsidRPr="00E82DB8">
          <w:rPr>
            <w:rStyle w:val="Lienhypertexte"/>
            <w:i/>
          </w:rPr>
          <w:t>t</w:t>
        </w:r>
        <w:r w:rsidR="00E82DB8" w:rsidRPr="00E82DB8">
          <w:rPr>
            <w:rStyle w:val="Lienhypertexte"/>
            <w:i/>
          </w:rPr>
          <w:t>ic</w:t>
        </w:r>
        <w:r w:rsidRPr="00E82DB8">
          <w:rPr>
            <w:rStyle w:val="Lienhypertexte"/>
            <w:i/>
          </w:rPr>
          <w:t>.mp4</w:t>
        </w:r>
      </w:hyperlink>
      <w:r w:rsidRPr="008A1FE0">
        <w:rPr>
          <w:i/>
        </w:rPr>
        <w:t xml:space="preserve"> » :</w:t>
      </w:r>
    </w:p>
    <w:p w14:paraId="78C032E4" w14:textId="77777777" w:rsidR="00924FB6" w:rsidRDefault="00924FB6" w:rsidP="00533883">
      <w:pPr>
        <w:pStyle w:val="Questions"/>
        <w:numPr>
          <w:ilvl w:val="0"/>
          <w:numId w:val="18"/>
        </w:numPr>
        <w:spacing w:before="0"/>
      </w:pPr>
      <w:r>
        <w:t>recenser les différents modes de fonctionnements de la BVR ;</w:t>
      </w:r>
    </w:p>
    <w:p w14:paraId="006D5D34" w14:textId="77777777" w:rsidR="00924FB6" w:rsidRDefault="00924FB6" w:rsidP="00DC3BC4">
      <w:pPr>
        <w:pStyle w:val="Questions"/>
        <w:numPr>
          <w:ilvl w:val="0"/>
          <w:numId w:val="18"/>
        </w:numPr>
        <w:tabs>
          <w:tab w:val="clear" w:pos="1701"/>
        </w:tabs>
        <w:spacing w:before="0"/>
      </w:pPr>
      <w:r>
        <w:t>identifier le comportement en cas d’accélération ou de freinage soudain.</w:t>
      </w:r>
    </w:p>
    <w:p w14:paraId="089C8AE1" w14:textId="5B6EC093" w:rsidR="006C3F9B" w:rsidRDefault="0017503F" w:rsidP="0098453F">
      <w:pPr>
        <w:pStyle w:val="Questions"/>
        <w:spacing w:before="0" w:after="120"/>
        <w:ind w:left="567" w:hanging="567"/>
      </w:pPr>
      <w:r>
        <w:t> Expliquer l’intérêt de la robotisation de la boîte de vitesse</w:t>
      </w:r>
      <w:r w:rsidR="00E82DB8">
        <w:t>s</w:t>
      </w:r>
      <w:r>
        <w:t xml:space="preserve"> dans le cas d’u</w:t>
      </w:r>
      <w:r w:rsidR="00731589">
        <w:t xml:space="preserve">n véhicule utilitaire de loisir et proposer une justification à la persistance d’un mode </w:t>
      </w:r>
      <w:r w:rsidR="00CE515E">
        <w:t xml:space="preserve">de fonctionnement </w:t>
      </w:r>
      <w:r w:rsidR="00731589">
        <w:t>« manuel »</w:t>
      </w:r>
      <w:r w:rsidR="00CE515E">
        <w:t>.</w:t>
      </w:r>
    </w:p>
    <w:p w14:paraId="01915B4F" w14:textId="0901C0BE" w:rsidR="006C3F9B" w:rsidRPr="006C3F9B" w:rsidRDefault="00A45BB2" w:rsidP="00AF23C1">
      <w:pPr>
        <w:pStyle w:val="Indications"/>
      </w:pPr>
      <w:r>
        <w:t>Consulter la fiche « </w:t>
      </w:r>
      <w:hyperlink r:id="rId16" w:history="1">
        <w:r w:rsidRPr="00AF23C1">
          <w:rPr>
            <w:rStyle w:val="Lienhypertexte"/>
          </w:rPr>
          <w:t>Documentation\1-Analyse du besoin\Fiche-innovation.Renault-no5.pdf</w:t>
        </w:r>
      </w:hyperlink>
      <w:r>
        <w:t> »</w:t>
      </w:r>
    </w:p>
    <w:p w14:paraId="2380D72B" w14:textId="60D1EE64" w:rsidR="006C3F9B" w:rsidRDefault="006C3F9B" w:rsidP="0098453F">
      <w:pPr>
        <w:pStyle w:val="Questions"/>
        <w:spacing w:before="0" w:after="120"/>
        <w:ind w:left="567" w:hanging="567"/>
      </w:pPr>
      <w:r>
        <w:t xml:space="preserve"> Quelle particularité essentielle distingue </w:t>
      </w:r>
      <w:r w:rsidR="00C67A9B">
        <w:t>la boîte de vitesses</w:t>
      </w:r>
      <w:r>
        <w:t xml:space="preserve"> robotisée des boîtes automatiques traditionnelles ?</w:t>
      </w:r>
    </w:p>
    <w:p w14:paraId="116B0B6B" w14:textId="3F9FB177" w:rsidR="001C6B8A" w:rsidRDefault="00715302" w:rsidP="004F346B">
      <w:pPr>
        <w:pStyle w:val="Titre2"/>
      </w:pPr>
      <w:r>
        <w:t> </w:t>
      </w:r>
      <w:r w:rsidR="001C6B8A">
        <w:t xml:space="preserve">Cinématique de commande </w:t>
      </w:r>
      <w:r w:rsidR="001C6B8A" w:rsidRPr="004F346B">
        <w:t>interne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05"/>
        <w:gridCol w:w="2777"/>
      </w:tblGrid>
      <w:tr w:rsidR="006068CC" w14:paraId="77A32141" w14:textId="77777777" w:rsidTr="00A45BB2">
        <w:trPr>
          <w:trHeight w:val="951"/>
        </w:trPr>
        <w:tc>
          <w:tcPr>
            <w:tcW w:w="7905" w:type="dxa"/>
            <w:tcBorders>
              <w:bottom w:val="single" w:sz="4" w:space="0" w:color="auto"/>
            </w:tcBorders>
            <w:vAlign w:val="center"/>
          </w:tcPr>
          <w:p w14:paraId="5570EDC1" w14:textId="2122039B" w:rsidR="006068CC" w:rsidRDefault="006068CC" w:rsidP="00AF23C1">
            <w:r>
              <w:t>Sur une boîte de vitesse</w:t>
            </w:r>
            <w:r w:rsidR="009F481B">
              <w:t>s</w:t>
            </w:r>
            <w:r>
              <w:t xml:space="preserve"> à commande manuelle, le conducteur ex</w:t>
            </w:r>
            <w:r w:rsidR="004F2092">
              <w:t>écute un mouvement de sélection (</w:t>
            </w:r>
            <w:r w:rsidR="00B97277">
              <w:t xml:space="preserve">S : </w:t>
            </w:r>
            <w:r w:rsidR="004F2092">
              <w:t>gauche-droite) et un mouvement d’engagement (</w:t>
            </w:r>
            <w:r w:rsidR="00B97277">
              <w:t>E : avant-arrière) que reproduit le module de robotisation</w:t>
            </w:r>
            <w:r w:rsidR="004F346B">
              <w:t xml:space="preserve"> (</w:t>
            </w:r>
            <w:r w:rsidR="00AF23C1">
              <w:t xml:space="preserve">Cf </w:t>
            </w:r>
            <w:r w:rsidR="004F346B">
              <w:t>« </w:t>
            </w:r>
            <w:r w:rsidR="00AF23C1">
              <w:t>Documentation\Transmissions manuelles.pdf</w:t>
            </w:r>
            <w:r w:rsidR="004F346B">
              <w:t> »)</w:t>
            </w:r>
            <w:r w:rsidR="00B97277">
              <w:t>.</w:t>
            </w:r>
          </w:p>
        </w:tc>
        <w:tc>
          <w:tcPr>
            <w:tcW w:w="2777" w:type="dxa"/>
            <w:vMerge w:val="restart"/>
            <w:vAlign w:val="center"/>
          </w:tcPr>
          <w:p w14:paraId="685DF594" w14:textId="4D53D3AD" w:rsidR="006068CC" w:rsidRDefault="006068CC" w:rsidP="004F2092">
            <w:pPr>
              <w:spacing w:after="0"/>
              <w:jc w:val="center"/>
            </w:pPr>
            <w:r>
              <w:rPr>
                <w:noProof/>
              </w:rPr>
              <mc:AlternateContent>
                <mc:Choice Requires="wpc">
                  <w:drawing>
                    <wp:inline distT="0" distB="0" distL="0" distR="0" wp14:anchorId="23EC7136" wp14:editId="11E6E410">
                      <wp:extent cx="1496291" cy="1496291"/>
                      <wp:effectExtent l="0" t="0" r="27940" b="8890"/>
                      <wp:docPr id="2" name="Zone de dessin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 name="Image 4"/>
                                <pic:cNvPicPr>
                                  <a:picLocks noChangeAspect="1"/>
                                </pic:cNvPicPr>
                              </pic:nvPicPr>
                              <pic:blipFill>
                                <a:blip r:embed="rId17"/>
                                <a:stretch>
                                  <a:fillRect/>
                                </a:stretch>
                              </pic:blipFill>
                              <pic:spPr>
                                <a:xfrm>
                                  <a:off x="30697" y="31"/>
                                  <a:ext cx="1463890" cy="1463890"/>
                                </a:xfrm>
                                <a:prstGeom prst="rect">
                                  <a:avLst/>
                                </a:prstGeom>
                              </pic:spPr>
                            </pic:pic>
                            <wps:wsp>
                              <wps:cNvPr id="1" name="Connecteur droit avec flèche 1"/>
                              <wps:cNvCnPr/>
                              <wps:spPr>
                                <a:xfrm flipV="1">
                                  <a:off x="30722" y="315063"/>
                                  <a:ext cx="1463583" cy="252700"/>
                                </a:xfrm>
                                <a:prstGeom prst="straightConnector1">
                                  <a:avLst/>
                                </a:prstGeom>
                                <a:ln w="19050">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 name="Connecteur droit avec flèche 12"/>
                              <wps:cNvCnPr/>
                              <wps:spPr>
                                <a:xfrm>
                                  <a:off x="1100040" y="112370"/>
                                  <a:ext cx="171032" cy="703789"/>
                                </a:xfrm>
                                <a:prstGeom prst="straightConnector1">
                                  <a:avLst/>
                                </a:prstGeom>
                                <a:ln w="19050">
                                  <a:solidFill>
                                    <a:srgbClr val="FF0000"/>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 name="Zone de texte 5"/>
                              <wps:cNvSpPr txBox="1"/>
                              <wps:spPr>
                                <a:xfrm>
                                  <a:off x="30697" y="300839"/>
                                  <a:ext cx="325593" cy="30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6B00C8" w14:textId="4F417F31" w:rsidR="00B97277" w:rsidRPr="00B97277" w:rsidRDefault="00B97277">
                                    <w:pPr>
                                      <w:rPr>
                                        <w:b/>
                                        <w:color w:val="4F81BD" w:themeColor="accent1"/>
                                      </w:rPr>
                                    </w:pPr>
                                    <w:r w:rsidRPr="00B97277">
                                      <w:rPr>
                                        <w:b/>
                                        <w:color w:val="4F81BD" w:themeColor="accent1"/>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Zone de texte 15"/>
                              <wps:cNvSpPr txBox="1"/>
                              <wps:spPr>
                                <a:xfrm>
                                  <a:off x="1168818" y="453239"/>
                                  <a:ext cx="325593" cy="30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12B642" w14:textId="4C90F0F2" w:rsidR="00B97277" w:rsidRPr="00B97277" w:rsidRDefault="00B97277">
                                    <w:pPr>
                                      <w:rPr>
                                        <w:b/>
                                        <w:color w:val="FF0000"/>
                                      </w:rPr>
                                    </w:pPr>
                                    <w:r w:rsidRPr="00B97277">
                                      <w:rPr>
                                        <w:b/>
                                        <w:color w:val="FF0000"/>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Zone de dessin 2" o:spid="_x0000_s1030" editas="canvas" style="width:117.8pt;height:117.8pt;mso-position-horizontal-relative:char;mso-position-vertical-relative:line" coordsize="14960,14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">
                      <v:shape id="_x0000_s1031" type="#_x0000_t75" style="position:absolute;width:14960;height:14960;visibility:visible;mso-wrap-style:square">
                        <v:fill o:detectmouseclick="t"/>
                        <v:path o:connecttype="none"/>
                      </v:shape>
                      <v:shape id="Image 4" o:spid="_x0000_s1032" type="#_x0000_t75" style="position:absolute;left:306;width:14639;height:146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NwXEAAAA2gAAAA8AAABkcnMvZG93bnJldi54bWxEj81qwzAQhO+FvoPYQm6NXJOf4kYJaSEQ&#10;yCGNbXperI1laq2MpTpunz4KBHocZuYbZrUZbSsG6n3jWMHLNAFBXDndcK2gLHbPryB8QNbYOiYF&#10;v+Rhs358WGGm3YVPNOShFhHCPkMFJoQuk9JXhiz6qeuIo3d2vcUQZV9L3eMlwm0r0yRZSIsNxwWD&#10;HX0Yqr7zH6sAj2liP+kg//Kv83JRzN9NuR2VmjyN2zcQgcbwH76391rBDG5X4g2Q6y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M+NwXEAAAA2gAAAA8AAAAAAAAAAAAAAAAA&#10;nwIAAGRycy9kb3ducmV2LnhtbFBLBQYAAAAABAAEAPcAAACQAwAAAAA=&#10;">
                        <v:imagedata r:id="rId18" o:title=""/>
                        <v:path arrowok="t"/>
                      </v:shape>
                      <v:shapetype id="_x0000_t32" coordsize="21600,21600" o:spt="32" o:oned="t" path="m,l21600,21600e" filled="f">
                        <v:path arrowok="t" fillok="f" o:connecttype="none"/>
                        <o:lock v:ext="edit" shapetype="t"/>
                      </v:shapetype>
                      <v:shape id="Connecteur droit avec flèche 1" o:spid="_x0000_s1033" type="#_x0000_t32" style="position:absolute;left:307;top:3150;width:14636;height:25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m/aMAAAADaAAAADwAAAGRycy9kb3ducmV2LnhtbERPTWvCQBC9F/wPyxS8lLppoCWkrlKE&#10;Si8eYkvPQ3ZMotnZkJ0m0V/fFQRPw+N9znI9uVYN1IfGs4GXRQKKuPS24crAz/fncwYqCLLF1jMZ&#10;OFOA9Wr2sMTc+pELGvZSqRjCIUcDtUiXax3KmhyGhe+II3fwvUOJsK+07XGM4a7VaZK8aYcNx4Ya&#10;O9rUVJ72f85A9pT542W7nUo+pYkUjYTX350x88fp4x2U0CR38c39ZeN8uL5yvXr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Rpv2jAAAAA2gAAAA8AAAAAAAAAAAAAAAAA&#10;oQIAAGRycy9kb3ducmV2LnhtbFBLBQYAAAAABAAEAPkAAACOAwAAAAA=&#10;" strokecolor="#4579b8 [3044]" strokeweight="1.5pt">
                        <v:stroke startarrow="open" endarrow="open"/>
                      </v:shape>
                      <v:shape id="Connecteur droit avec flèche 12" o:spid="_x0000_s1034" type="#_x0000_t32" style="position:absolute;left:11000;top:1123;width:1710;height:70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UfacAAAADbAAAADwAAAGRycy9kb3ducmV2LnhtbERPTWvCQBC9F/wPywje6kbBIjEbEdFS&#10;TyVaeh6yY5I2Oxt215j8+25B8DaP9znZdjCt6Mn5xrKCxTwBQVxa3XCl4OtyfF2D8AFZY2uZFIzk&#10;YZtPXjJMtb1zQf05VCKGsE9RQR1Cl0rpy5oM+rntiCN3tc5giNBVUju8x3DTymWSvEmDDceGGjva&#10;11T+nm9GwSHgmgdXrC6r8ac5fn73p8W7VGo2HXYbEIGG8BQ/3B86zl/C/y/xAJn/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1FH2nAAAAA2wAAAA8AAAAAAAAAAAAAAAAA&#10;oQIAAGRycy9kb3ducmV2LnhtbFBLBQYAAAAABAAEAPkAAACOAwAAAAA=&#10;" strokecolor="red" strokeweight="1.5pt">
                        <v:stroke startarrow="open" endarrow="open"/>
                      </v:shape>
                      <v:shape id="Zone de texte 5" o:spid="_x0000_s1035" type="#_x0000_t202" style="position:absolute;left:306;top:3008;width:3256;height:3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LjT8QA&#10;AADaAAAADwAAAGRycy9kb3ducmV2LnhtbESPT4vCMBTE7wt+h/AEb2u6giJd0yIFUcQ9+Ofi7W3z&#10;bMs2L7WJWvfTG0HwOMzMb5hZ2plaXKl1lWUFX8MIBHFudcWFgsN+8TkF4TyyxtoyKbiTgzTpfcww&#10;1vbGW7rufCEChF2MCkrvm1hKl5dk0A1tQxy8k20N+iDbQuoWbwFuajmKook0WHFYKLGhrKT8b3cx&#10;CtbZ4ge3vyMz/a+z5eY0b86H41ipQb+bf4Pw1Pl3+NVeaQVjeF4JN0A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i40/EAAAA2gAAAA8AAAAAAAAAAAAAAAAAmAIAAGRycy9k&#10;b3ducmV2LnhtbFBLBQYAAAAABAAEAPUAAACJAwAAAAA=&#10;" filled="f" stroked="f" strokeweight=".5pt">
                        <v:textbox>
                          <w:txbxContent>
                            <w:p w14:paraId="7D6B00C8" w14:textId="4F417F31" w:rsidR="00B97277" w:rsidRPr="00B97277" w:rsidRDefault="00B97277">
                              <w:pPr>
                                <w:rPr>
                                  <w:b/>
                                  <w:color w:val="4F81BD" w:themeColor="accent1"/>
                                </w:rPr>
                              </w:pPr>
                              <w:r w:rsidRPr="00B97277">
                                <w:rPr>
                                  <w:b/>
                                  <w:color w:val="4F81BD" w:themeColor="accent1"/>
                                </w:rPr>
                                <w:t>S</w:t>
                              </w:r>
                            </w:p>
                          </w:txbxContent>
                        </v:textbox>
                      </v:shape>
                      <v:shape id="Zone de texte 15" o:spid="_x0000_s1036" type="#_x0000_t202" style="position:absolute;left:11688;top:4532;width:3256;height:3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5F8IA&#10;AADbAAAADwAAAGRycy9kb3ducmV2LnhtbERPS4vCMBC+L/gfwgje1nQFRbqmRQqiiHvwcfE224xt&#10;2WZSm6h1f70RBG/z8T1nlnamFldqXWVZwdcwAkGcW11xoeCwX3xOQTiPrLG2TAru5CBNeh8zjLW9&#10;8ZauO1+IEMIuRgWl900spctLMuiGtiEO3Mm2Bn2AbSF1i7cQbmo5iqKJNFhxaCixoayk/G93MQrW&#10;2eIHt78jM/2vs+XmNG/Oh+NYqUG/m3+D8NT5t/jlXukwfwzPX8I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LkXwgAAANsAAAAPAAAAAAAAAAAAAAAAAJgCAABkcnMvZG93&#10;bnJldi54bWxQSwUGAAAAAAQABAD1AAAAhwMAAAAA&#10;" filled="f" stroked="f" strokeweight=".5pt">
                        <v:textbox>
                          <w:txbxContent>
                            <w:p w14:paraId="3D12B642" w14:textId="4C90F0F2" w:rsidR="00B97277" w:rsidRPr="00B97277" w:rsidRDefault="00B97277">
                              <w:pPr>
                                <w:rPr>
                                  <w:b/>
                                  <w:color w:val="FF0000"/>
                                </w:rPr>
                              </w:pPr>
                              <w:r w:rsidRPr="00B97277">
                                <w:rPr>
                                  <w:b/>
                                  <w:color w:val="FF0000"/>
                                </w:rPr>
                                <w:t>E</w:t>
                              </w:r>
                            </w:p>
                          </w:txbxContent>
                        </v:textbox>
                      </v:shape>
                      <w10:anchorlock/>
                    </v:group>
                  </w:pict>
                </mc:Fallback>
              </mc:AlternateContent>
            </w:r>
          </w:p>
        </w:tc>
      </w:tr>
      <w:tr w:rsidR="006068CC" w14:paraId="2CCB9171" w14:textId="77777777" w:rsidTr="00A45BB2">
        <w:trPr>
          <w:trHeight w:val="1347"/>
        </w:trPr>
        <w:tc>
          <w:tcPr>
            <w:tcW w:w="7905" w:type="dxa"/>
            <w:tcBorders>
              <w:top w:val="single" w:sz="4" w:space="0" w:color="auto"/>
              <w:left w:val="single" w:sz="4" w:space="0" w:color="auto"/>
              <w:bottom w:val="single" w:sz="4" w:space="0" w:color="auto"/>
              <w:right w:val="single" w:sz="4" w:space="0" w:color="auto"/>
            </w:tcBorders>
            <w:vAlign w:val="center"/>
          </w:tcPr>
          <w:p w14:paraId="0985CAC6" w14:textId="77777777" w:rsidR="004F346B" w:rsidRDefault="006068CC" w:rsidP="004F2092">
            <w:pPr>
              <w:spacing w:after="0"/>
              <w:rPr>
                <w:i/>
              </w:rPr>
            </w:pPr>
            <w:r w:rsidRPr="008A1FE0">
              <w:rPr>
                <w:i/>
              </w:rPr>
              <w:t>Mettre le contact sur le pupitre de commande, lancer le didacticiel « Maquette_BVR » et sélectionner le mode « Animation en temps r</w:t>
            </w:r>
            <w:r w:rsidR="004F346B">
              <w:rPr>
                <w:i/>
              </w:rPr>
              <w:t>éel de la chaîne cinématique ».</w:t>
            </w:r>
          </w:p>
          <w:p w14:paraId="3DBF038A" w14:textId="6CC0BFFB" w:rsidR="004F2092" w:rsidRPr="008A1FE0" w:rsidRDefault="006068CC" w:rsidP="004F2092">
            <w:pPr>
              <w:spacing w:after="0"/>
            </w:pPr>
            <w:r w:rsidRPr="008A1FE0">
              <w:rPr>
                <w:i/>
              </w:rPr>
              <w:t>Manipuler le levier de changement de vitesses et observe</w:t>
            </w:r>
            <w:r>
              <w:rPr>
                <w:i/>
              </w:rPr>
              <w:t>r</w:t>
            </w:r>
            <w:r w:rsidRPr="008A1FE0">
              <w:rPr>
                <w:i/>
              </w:rPr>
              <w:t xml:space="preserve"> les mouvements de la chaine de commande interne de la boîte de vitesses.</w:t>
            </w:r>
          </w:p>
        </w:tc>
        <w:tc>
          <w:tcPr>
            <w:tcW w:w="2777" w:type="dxa"/>
            <w:vMerge/>
            <w:tcBorders>
              <w:left w:val="single" w:sz="4" w:space="0" w:color="auto"/>
            </w:tcBorders>
          </w:tcPr>
          <w:p w14:paraId="63F79993" w14:textId="77777777" w:rsidR="006068CC" w:rsidRDefault="006068CC" w:rsidP="00272A6D">
            <w:pPr>
              <w:rPr>
                <w:noProof/>
              </w:rPr>
            </w:pPr>
          </w:p>
        </w:tc>
      </w:tr>
    </w:tbl>
    <w:p w14:paraId="159C71B0" w14:textId="2BBDA190" w:rsidR="00F45258" w:rsidRPr="00F45258" w:rsidRDefault="00487838" w:rsidP="004F2092">
      <w:pPr>
        <w:pStyle w:val="Questions"/>
        <w:spacing w:after="120"/>
        <w:ind w:left="567" w:hanging="567"/>
        <w:rPr>
          <w:b/>
          <w:bCs/>
          <w:kern w:val="32"/>
          <w:sz w:val="32"/>
          <w:szCs w:val="32"/>
        </w:rPr>
      </w:pPr>
      <w:r>
        <w:t> </w:t>
      </w:r>
      <w:r w:rsidR="004F2092">
        <w:t>Identifier les pièces qui participent aux manœuvres de sélection et d’engagement sur la figure 1 du document « </w:t>
      </w:r>
      <w:r w:rsidR="004F2092" w:rsidRPr="006C3F9B">
        <w:rPr>
          <w:i/>
        </w:rPr>
        <w:t>D</w:t>
      </w:r>
      <w:r w:rsidR="004F2092">
        <w:rPr>
          <w:i/>
        </w:rPr>
        <w:t>R1 </w:t>
      </w:r>
      <w:r w:rsidR="004F2092" w:rsidRPr="00CE4064">
        <w:rPr>
          <w:i/>
        </w:rPr>
        <w:t>»</w:t>
      </w:r>
      <w:r w:rsidR="004F2092">
        <w:t xml:space="preserve"> et d</w:t>
      </w:r>
      <w:r>
        <w:t xml:space="preserve">écrire </w:t>
      </w:r>
      <w:r w:rsidR="001C6B8A">
        <w:t xml:space="preserve">succinctement </w:t>
      </w:r>
      <w:r>
        <w:t xml:space="preserve">la chaine d’actions </w:t>
      </w:r>
      <w:r w:rsidR="004F2092">
        <w:t>conduisant</w:t>
      </w:r>
      <w:r>
        <w:t xml:space="preserve"> à l’engagement d’un rapport</w:t>
      </w:r>
      <w:r w:rsidR="004F2092">
        <w:t xml:space="preserve"> sur la figure 2</w:t>
      </w:r>
      <w:r w:rsidR="00C81276">
        <w:t xml:space="preserve"> (</w:t>
      </w:r>
      <w:r w:rsidR="0016181F">
        <w:t xml:space="preserve">cas </w:t>
      </w:r>
      <w:bookmarkStart w:id="1" w:name="_GoBack"/>
      <w:bookmarkEnd w:id="1"/>
      <w:r w:rsidR="0016181F">
        <w:t>de la version robotisée</w:t>
      </w:r>
      <w:r w:rsidR="00C81276">
        <w:t>)</w:t>
      </w:r>
      <w:r>
        <w:t>.</w:t>
      </w:r>
    </w:p>
    <w:bookmarkEnd w:id="0"/>
    <w:p w14:paraId="54B8D29B" w14:textId="06807B32" w:rsidR="007829E8" w:rsidRPr="007829E8" w:rsidRDefault="004F346B" w:rsidP="004F346B">
      <w:pPr>
        <w:pStyle w:val="Titre2"/>
      </w:pPr>
      <w:r>
        <w:t>Etagement des r</w:t>
      </w:r>
      <w:r w:rsidR="007829E8">
        <w:t>apports de transmission</w:t>
      </w:r>
    </w:p>
    <w:p w14:paraId="67FE22A0" w14:textId="77777777" w:rsidR="00F66A7F" w:rsidRPr="007666C1" w:rsidRDefault="00F66A7F" w:rsidP="00F66A7F">
      <w:pPr>
        <w:pBdr>
          <w:top w:val="single" w:sz="4" w:space="1" w:color="auto"/>
          <w:left w:val="single" w:sz="4" w:space="4" w:color="auto"/>
          <w:bottom w:val="single" w:sz="4" w:space="1" w:color="auto"/>
          <w:right w:val="single" w:sz="4" w:space="4" w:color="auto"/>
        </w:pBdr>
        <w:rPr>
          <w:i/>
        </w:rPr>
      </w:pPr>
      <w:r w:rsidRPr="007666C1">
        <w:rPr>
          <w:i/>
        </w:rPr>
        <w:t>Réaliser dans l’ordre les changements de rapport N-1, 1-2, 2-3, 3-4, 4-5, 5-6, 6-N, N-R. Observer les mouvements des fourchettes et les pignons actifs dans le schéma animé de la chaine cinématique.</w:t>
      </w:r>
    </w:p>
    <w:p w14:paraId="7F49834D" w14:textId="14BC4C5B" w:rsidR="007829E8" w:rsidRDefault="00FB44C1" w:rsidP="0098453F">
      <w:pPr>
        <w:pStyle w:val="Questions"/>
        <w:spacing w:before="0" w:after="120"/>
        <w:ind w:left="567" w:hanging="567"/>
      </w:pPr>
      <w:r>
        <w:t> </w:t>
      </w:r>
      <w:r w:rsidR="007829E8">
        <w:t>Préciser</w:t>
      </w:r>
      <w:r w:rsidR="007829E8" w:rsidRPr="007829E8">
        <w:t xml:space="preserve"> sur les schémas du document réponses </w:t>
      </w:r>
      <w:r w:rsidR="0098453F">
        <w:t>« </w:t>
      </w:r>
      <w:r w:rsidR="007829E8" w:rsidRPr="0098453F">
        <w:rPr>
          <w:i/>
        </w:rPr>
        <w:t>DR</w:t>
      </w:r>
      <w:r w:rsidR="00B97277">
        <w:rPr>
          <w:i/>
        </w:rPr>
        <w:t>2</w:t>
      </w:r>
      <w:r w:rsidR="0098453F">
        <w:t> »</w:t>
      </w:r>
      <w:r w:rsidR="007829E8" w:rsidRPr="007829E8">
        <w:t xml:space="preserve"> le cheminement de la puissance motrice pour chaque rapport et indi</w:t>
      </w:r>
      <w:r w:rsidR="0016181F">
        <w:t>quez à l’aide d’une flèche (Cf exemple :</w:t>
      </w:r>
      <w:r w:rsidR="007829E8" w:rsidRPr="007829E8">
        <w:t xml:space="preserve"> rapport de 1ère), la fourchette qui s’est déplacée et son sens de déplacement.</w:t>
      </w:r>
    </w:p>
    <w:p w14:paraId="5D4ACFD1" w14:textId="1A1367E9" w:rsidR="00B97277" w:rsidRPr="007829E8" w:rsidRDefault="00B97277" w:rsidP="00B97277">
      <w:r>
        <w:t>On note N le régime moteur exprimé en tr/min et V la vitesse du véhicule exprimée en km/h.</w:t>
      </w:r>
    </w:p>
    <w:p w14:paraId="0693ACAA" w14:textId="4F39EB38" w:rsidR="00F66A7F" w:rsidRDefault="007829E8" w:rsidP="0098453F">
      <w:pPr>
        <w:pStyle w:val="Questions"/>
        <w:spacing w:before="0" w:after="120"/>
        <w:ind w:left="567" w:hanging="567"/>
      </w:pPr>
      <w:r>
        <w:t> Réalis</w:t>
      </w:r>
      <w:r w:rsidR="006D3480">
        <w:t>er un schéma simplifié de la BdV</w:t>
      </w:r>
      <w:r>
        <w:t xml:space="preserve"> pour chaque rapport engagé</w:t>
      </w:r>
      <w:r w:rsidR="006D3480">
        <w:t xml:space="preserve"> et</w:t>
      </w:r>
      <w:r>
        <w:t xml:space="preserve"> calculer le rapport de transmission.</w:t>
      </w:r>
      <w:r w:rsidR="001C6B8A">
        <w:t xml:space="preserve"> En déduire le rapport N/V p</w:t>
      </w:r>
      <w:r w:rsidR="00B97277">
        <w:t>our chaque rapport de la boîte.</w:t>
      </w:r>
    </w:p>
    <w:p w14:paraId="4295E41B" w14:textId="427CB427" w:rsidR="007829E8" w:rsidRDefault="007829E8" w:rsidP="00294290">
      <w:r>
        <w:t xml:space="preserve">En conditions normales d’accélération le module de robotisation </w:t>
      </w:r>
      <w:r w:rsidR="00294290">
        <w:t xml:space="preserve">passe au rapport suivant </w:t>
      </w:r>
      <w:r>
        <w:t>à 2500 tr/min</w:t>
      </w:r>
      <w:r w:rsidR="00294290">
        <w:t>, puis en décélération rétrograde à 1500 tr/min.</w:t>
      </w:r>
    </w:p>
    <w:p w14:paraId="4518036D" w14:textId="31CB1F6D" w:rsidR="00294290" w:rsidRDefault="00294290" w:rsidP="0098453F">
      <w:pPr>
        <w:pStyle w:val="Questions"/>
        <w:spacing w:before="0" w:after="120"/>
        <w:ind w:left="567" w:hanging="567"/>
      </w:pPr>
      <w:r>
        <w:t xml:space="preserve"> Tracer les courbes de régime en accélération </w:t>
      </w:r>
      <w:r w:rsidR="0098453F">
        <w:t xml:space="preserve">(0 – 130km/h) </w:t>
      </w:r>
      <w:r>
        <w:t>et en décélération</w:t>
      </w:r>
      <w:r w:rsidR="0098453F">
        <w:t xml:space="preserve"> (130– 0 km/h) </w:t>
      </w:r>
      <w:r>
        <w:t xml:space="preserve">sur le document réponses </w:t>
      </w:r>
      <w:r w:rsidR="0098453F">
        <w:t>« </w:t>
      </w:r>
      <w:r w:rsidRPr="0098453F">
        <w:rPr>
          <w:i/>
        </w:rPr>
        <w:t>DR</w:t>
      </w:r>
      <w:r w:rsidR="00B97277">
        <w:rPr>
          <w:i/>
        </w:rPr>
        <w:t>3</w:t>
      </w:r>
      <w:r w:rsidR="0098453F" w:rsidRPr="0098453F">
        <w:rPr>
          <w:i/>
        </w:rPr>
        <w:t xml:space="preserve"> Etagement des rapports</w:t>
      </w:r>
      <w:r w:rsidR="0098453F">
        <w:t> »</w:t>
      </w:r>
      <w:r>
        <w:t>.</w:t>
      </w:r>
    </w:p>
    <w:p w14:paraId="2430AE1B" w14:textId="2F5FB310" w:rsidR="00DC3BC4" w:rsidRDefault="00DC3BC4" w:rsidP="00DC3BC4">
      <w:pPr>
        <w:pStyle w:val="Titre1"/>
      </w:pPr>
      <w:r>
        <w:t>Préparation de la présentation</w:t>
      </w:r>
      <w:r w:rsidR="00994F15">
        <w:t xml:space="preserve"> (</w:t>
      </w:r>
      <w:r w:rsidR="000B3BE9">
        <w:t>40min</w:t>
      </w:r>
      <w:r w:rsidR="004F346B">
        <w:t>)</w:t>
      </w:r>
    </w:p>
    <w:p w14:paraId="3D889798" w14:textId="284955B7" w:rsidR="00715302" w:rsidRDefault="00DC3BC4" w:rsidP="00DC3BC4">
      <w:r>
        <w:t>Préparer les documents à projeter et la trame de présentation de la bo</w:t>
      </w:r>
      <w:r w:rsidR="004F346B">
        <w:t>îte de vitesses robotisée</w:t>
      </w:r>
      <w:r>
        <w:t>.</w:t>
      </w:r>
    </w:p>
    <w:sectPr w:rsidR="00715302" w:rsidSect="00AD1766">
      <w:headerReference w:type="default" r:id="rId19"/>
      <w:footerReference w:type="default" r:id="rId20"/>
      <w:headerReference w:type="first" r:id="rId21"/>
      <w:pgSz w:w="11906" w:h="16838"/>
      <w:pgMar w:top="720" w:right="720" w:bottom="720" w:left="720"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5F527F" w14:textId="77777777" w:rsidR="004F687B" w:rsidRDefault="004F687B">
      <w:r>
        <w:separator/>
      </w:r>
    </w:p>
    <w:p w14:paraId="63EC7F51" w14:textId="77777777" w:rsidR="004F687B" w:rsidRDefault="004F687B"/>
  </w:endnote>
  <w:endnote w:type="continuationSeparator" w:id="0">
    <w:p w14:paraId="7B36ADB6" w14:textId="77777777" w:rsidR="004F687B" w:rsidRDefault="004F687B">
      <w:r>
        <w:continuationSeparator/>
      </w:r>
    </w:p>
    <w:p w14:paraId="7BB315CD" w14:textId="77777777" w:rsidR="004F687B" w:rsidRDefault="004F68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5FB0" w14:textId="0170D06B" w:rsidR="00EC0571" w:rsidRDefault="00EC0571" w:rsidP="00AD1766">
    <w:pPr>
      <w:pStyle w:val="Pieddepage"/>
      <w:pBdr>
        <w:top w:val="single" w:sz="4" w:space="1" w:color="auto"/>
      </w:pBdr>
      <w:tabs>
        <w:tab w:val="clear" w:pos="4536"/>
        <w:tab w:val="clear" w:pos="9072"/>
        <w:tab w:val="center" w:pos="5245"/>
        <w:tab w:val="right" w:pos="10490"/>
      </w:tabs>
    </w:pPr>
    <w:r>
      <w:t>Module de robotisation</w:t>
    </w:r>
    <w:r>
      <w:tab/>
    </w:r>
    <w:r>
      <w:tab/>
      <w:t xml:space="preserve">Page </w:t>
    </w:r>
    <w:r>
      <w:rPr>
        <w:rStyle w:val="Numrodepage"/>
      </w:rPr>
      <w:fldChar w:fldCharType="begin"/>
    </w:r>
    <w:r>
      <w:rPr>
        <w:rStyle w:val="Numrodepage"/>
      </w:rPr>
      <w:instrText xml:space="preserve"> PAGE </w:instrText>
    </w:r>
    <w:r>
      <w:rPr>
        <w:rStyle w:val="Numrodepage"/>
      </w:rPr>
      <w:fldChar w:fldCharType="separate"/>
    </w:r>
    <w:r w:rsidR="004F687B">
      <w:rPr>
        <w:rStyle w:val="Numrodepage"/>
        <w:noProof/>
      </w:rPr>
      <w:t>1</w:t>
    </w:r>
    <w:r>
      <w:rPr>
        <w:rStyle w:val="Numrodepage"/>
      </w:rPr>
      <w:fldChar w:fldCharType="end"/>
    </w:r>
    <w:r>
      <w:rPr>
        <w:rStyle w:val="Numrodepage"/>
      </w:rPr>
      <w:t xml:space="preserve"> sur </w:t>
    </w:r>
    <w:r w:rsidR="0016181F">
      <w:rPr>
        <w:rStyle w:val="Numrodepage"/>
      </w:rPr>
      <w:t>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F4CC22" w14:textId="77777777" w:rsidR="004F687B" w:rsidRDefault="004F687B">
      <w:r>
        <w:separator/>
      </w:r>
    </w:p>
    <w:p w14:paraId="6D482292" w14:textId="77777777" w:rsidR="004F687B" w:rsidRDefault="004F687B"/>
  </w:footnote>
  <w:footnote w:type="continuationSeparator" w:id="0">
    <w:p w14:paraId="0C44408E" w14:textId="77777777" w:rsidR="004F687B" w:rsidRDefault="004F687B">
      <w:r>
        <w:continuationSeparator/>
      </w:r>
    </w:p>
    <w:p w14:paraId="316D4B79" w14:textId="77777777" w:rsidR="004F687B" w:rsidRDefault="004F687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3D8E2" w14:textId="5D1DC088" w:rsidR="00EC0571" w:rsidRPr="00AD1766" w:rsidRDefault="00C364AF" w:rsidP="00AD1766">
    <w:pPr>
      <w:pStyle w:val="En-tte"/>
      <w:pBdr>
        <w:bottom w:val="single" w:sz="4" w:space="1" w:color="auto"/>
      </w:pBdr>
      <w:tabs>
        <w:tab w:val="clear" w:pos="4536"/>
        <w:tab w:val="clear" w:pos="9072"/>
        <w:tab w:val="center" w:pos="5245"/>
        <w:tab w:val="right" w:pos="10490"/>
      </w:tabs>
    </w:pPr>
    <w:fldSimple w:instr=" FILENAME   \* MERGEFORMAT ">
      <w:r w:rsidR="00B63DB6">
        <w:rPr>
          <w:noProof/>
        </w:rPr>
        <w:t>TP0.Découverte-BVR.Sujet.docx</w:t>
      </w:r>
    </w:fldSimple>
    <w:r w:rsidR="00EC0571">
      <w:tab/>
    </w:r>
    <w:r w:rsidR="00EC0571">
      <w:tab/>
      <w:t>27/04/2016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51424C" w14:textId="215D1F35" w:rsidR="00EC0571" w:rsidRDefault="00EC0571" w:rsidP="00AD1766">
    <w:pPr>
      <w:pStyle w:val="En-tte"/>
      <w:tabs>
        <w:tab w:val="clear" w:pos="4536"/>
        <w:tab w:val="clear" w:pos="9072"/>
        <w:tab w:val="center" w:pos="4820"/>
        <w:tab w:val="left" w:pos="714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F64D94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9">
    <w:nsid w:val="066C7DAA"/>
    <w:multiLevelType w:val="hybridMultilevel"/>
    <w:tmpl w:val="E3C0C3EC"/>
    <w:lvl w:ilvl="0" w:tplc="DFDEED1E">
      <w:start w:val="1"/>
      <w:numFmt w:val="decimal"/>
      <w:pStyle w:val="Activit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CAD743A"/>
    <w:multiLevelType w:val="hybridMultilevel"/>
    <w:tmpl w:val="40C2E146"/>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8C1CA7"/>
    <w:multiLevelType w:val="hybridMultilevel"/>
    <w:tmpl w:val="BE6EFC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52A1E61"/>
    <w:multiLevelType w:val="hybridMultilevel"/>
    <w:tmpl w:val="51B4B9FC"/>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2B8B323E"/>
    <w:multiLevelType w:val="hybridMultilevel"/>
    <w:tmpl w:val="4FCCDA6E"/>
    <w:lvl w:ilvl="0" w:tplc="56546978">
      <w:start w:val="1"/>
      <w:numFmt w:val="decimal"/>
      <w:pStyle w:val="Style1"/>
      <w:lvlText w:val="Question %1 :"/>
      <w:lvlJc w:val="left"/>
      <w:pPr>
        <w:ind w:left="1400" w:hanging="360"/>
      </w:pPr>
      <w:rPr>
        <w:rFonts w:hint="default"/>
        <w:b/>
        <w:i w:val="0"/>
        <w:u w:val="single"/>
      </w:rPr>
    </w:lvl>
    <w:lvl w:ilvl="1" w:tplc="040C0019" w:tentative="1">
      <w:start w:val="1"/>
      <w:numFmt w:val="lowerLetter"/>
      <w:lvlText w:val="%2."/>
      <w:lvlJc w:val="left"/>
      <w:pPr>
        <w:ind w:left="2120" w:hanging="360"/>
      </w:pPr>
    </w:lvl>
    <w:lvl w:ilvl="2" w:tplc="040C001B" w:tentative="1">
      <w:start w:val="1"/>
      <w:numFmt w:val="lowerRoman"/>
      <w:lvlText w:val="%3."/>
      <w:lvlJc w:val="right"/>
      <w:pPr>
        <w:ind w:left="2840" w:hanging="180"/>
      </w:pPr>
    </w:lvl>
    <w:lvl w:ilvl="3" w:tplc="040C000F" w:tentative="1">
      <w:start w:val="1"/>
      <w:numFmt w:val="decimal"/>
      <w:lvlText w:val="%4."/>
      <w:lvlJc w:val="left"/>
      <w:pPr>
        <w:ind w:left="3560" w:hanging="360"/>
      </w:pPr>
    </w:lvl>
    <w:lvl w:ilvl="4" w:tplc="040C0019" w:tentative="1">
      <w:start w:val="1"/>
      <w:numFmt w:val="lowerLetter"/>
      <w:lvlText w:val="%5."/>
      <w:lvlJc w:val="left"/>
      <w:pPr>
        <w:ind w:left="4280" w:hanging="360"/>
      </w:pPr>
    </w:lvl>
    <w:lvl w:ilvl="5" w:tplc="040C001B" w:tentative="1">
      <w:start w:val="1"/>
      <w:numFmt w:val="lowerRoman"/>
      <w:lvlText w:val="%6."/>
      <w:lvlJc w:val="right"/>
      <w:pPr>
        <w:ind w:left="5000" w:hanging="180"/>
      </w:pPr>
    </w:lvl>
    <w:lvl w:ilvl="6" w:tplc="040C000F" w:tentative="1">
      <w:start w:val="1"/>
      <w:numFmt w:val="decimal"/>
      <w:lvlText w:val="%7."/>
      <w:lvlJc w:val="left"/>
      <w:pPr>
        <w:ind w:left="5720" w:hanging="360"/>
      </w:pPr>
    </w:lvl>
    <w:lvl w:ilvl="7" w:tplc="040C0019" w:tentative="1">
      <w:start w:val="1"/>
      <w:numFmt w:val="lowerLetter"/>
      <w:lvlText w:val="%8."/>
      <w:lvlJc w:val="left"/>
      <w:pPr>
        <w:ind w:left="6440" w:hanging="360"/>
      </w:pPr>
    </w:lvl>
    <w:lvl w:ilvl="8" w:tplc="040C001B" w:tentative="1">
      <w:start w:val="1"/>
      <w:numFmt w:val="lowerRoman"/>
      <w:lvlText w:val="%9."/>
      <w:lvlJc w:val="right"/>
      <w:pPr>
        <w:ind w:left="7160" w:hanging="180"/>
      </w:pPr>
    </w:lvl>
  </w:abstractNum>
  <w:abstractNum w:abstractNumId="16">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
    <w:nsid w:val="2FCC527A"/>
    <w:multiLevelType w:val="hybridMultilevel"/>
    <w:tmpl w:val="F27413B8"/>
    <w:lvl w:ilvl="0" w:tplc="BA26B366">
      <w:start w:val="1"/>
      <w:numFmt w:val="decimal"/>
      <w:pStyle w:val="Questions"/>
      <w:lvlText w:val="Question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7D45DBD"/>
    <w:multiLevelType w:val="hybridMultilevel"/>
    <w:tmpl w:val="563C93A0"/>
    <w:lvl w:ilvl="0" w:tplc="D82E1B5A">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AB00A2E"/>
    <w:multiLevelType w:val="hybridMultilevel"/>
    <w:tmpl w:val="631E083A"/>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6AA0B46"/>
    <w:multiLevelType w:val="multilevel"/>
    <w:tmpl w:val="98ECFE6A"/>
    <w:lvl w:ilvl="0">
      <w:start w:val="1"/>
      <w:numFmt w:val="decimal"/>
      <w:pStyle w:val="Titre1Cape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6F7656B0"/>
    <w:multiLevelType w:val="multilevel"/>
    <w:tmpl w:val="0052C8DC"/>
    <w:lvl w:ilvl="0">
      <w:start w:val="1"/>
      <w:numFmt w:val="decimal"/>
      <w:lvlText w:val="%1."/>
      <w:lvlJc w:val="left"/>
      <w:pPr>
        <w:tabs>
          <w:tab w:val="num" w:pos="567"/>
        </w:tabs>
        <w:ind w:left="0" w:firstLine="0"/>
      </w:pPr>
      <w:rPr>
        <w:rFonts w:hint="default"/>
      </w:rPr>
    </w:lvl>
    <w:lvl w:ilvl="1">
      <w:start w:val="1"/>
      <w:numFmt w:val="decimal"/>
      <w:pStyle w:val="Titre2"/>
      <w:lvlText w:val="%2"/>
      <w:lvlJc w:val="left"/>
      <w:pPr>
        <w:tabs>
          <w:tab w:val="num" w:pos="851"/>
        </w:tabs>
        <w:ind w:left="284" w:firstLine="0"/>
      </w:pPr>
      <w:rPr>
        <w:rFonts w:hint="default"/>
      </w:rPr>
    </w:lvl>
    <w:lvl w:ilvl="2">
      <w:start w:val="1"/>
      <w:numFmt w:val="decimal"/>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22">
    <w:nsid w:val="72673188"/>
    <w:multiLevelType w:val="hybridMultilevel"/>
    <w:tmpl w:val="BC629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14"/>
  </w:num>
  <w:num w:numId="3">
    <w:abstractNumId w:val="13"/>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21"/>
  </w:num>
  <w:num w:numId="14">
    <w:abstractNumId w:val="17"/>
  </w:num>
  <w:num w:numId="15">
    <w:abstractNumId w:val="18"/>
  </w:num>
  <w:num w:numId="16">
    <w:abstractNumId w:val="15"/>
  </w:num>
  <w:num w:numId="17">
    <w:abstractNumId w:val="12"/>
  </w:num>
  <w:num w:numId="18">
    <w:abstractNumId w:val="10"/>
  </w:num>
  <w:num w:numId="19">
    <w:abstractNumId w:val="20"/>
  </w:num>
  <w:num w:numId="20">
    <w:abstractNumId w:val="9"/>
  </w:num>
  <w:num w:numId="21">
    <w:abstractNumId w:val="19"/>
  </w:num>
  <w:num w:numId="22">
    <w:abstractNumId w:val="17"/>
  </w:num>
  <w:num w:numId="23">
    <w:abstractNumId w:val="22"/>
  </w:num>
  <w:num w:numId="24">
    <w:abstractNumId w:val="17"/>
  </w:num>
  <w:num w:numId="25">
    <w:abstractNumId w:val="17"/>
    <w:lvlOverride w:ilvl="0">
      <w:startOverride w:val="1"/>
    </w:lvlOverride>
  </w:num>
  <w:num w:numId="26">
    <w:abstractNumId w:val="17"/>
  </w:num>
  <w:num w:numId="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17"/>
  </w:num>
  <w:num w:numId="30">
    <w:abstractNumId w:val="17"/>
  </w:num>
  <w:num w:numId="31">
    <w:abstractNumId w:val="17"/>
  </w:num>
  <w:num w:numId="32">
    <w:abstractNumId w:val="17"/>
  </w:num>
  <w:num w:numId="33">
    <w:abstractNumId w:val="17"/>
  </w:num>
  <w:num w:numId="34">
    <w:abstractNumId w:val="17"/>
  </w:num>
  <w:num w:numId="35">
    <w:abstractNumId w:val="17"/>
  </w:num>
  <w:num w:numId="36">
    <w:abstractNumId w:val="17"/>
  </w:num>
  <w:num w:numId="37">
    <w:abstractNumId w:val="17"/>
  </w:num>
  <w:num w:numId="38">
    <w:abstractNumId w:val="17"/>
  </w:num>
  <w:num w:numId="39">
    <w:abstractNumId w:val="17"/>
  </w:num>
  <w:num w:numId="40">
    <w:abstractNumId w:val="17"/>
  </w:num>
  <w:num w:numId="41">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9E22B5"/>
    <w:rsid w:val="000112E1"/>
    <w:rsid w:val="00012B76"/>
    <w:rsid w:val="00023E47"/>
    <w:rsid w:val="00026ADC"/>
    <w:rsid w:val="000312B8"/>
    <w:rsid w:val="00031DF7"/>
    <w:rsid w:val="00047222"/>
    <w:rsid w:val="00056440"/>
    <w:rsid w:val="0008109F"/>
    <w:rsid w:val="0008696C"/>
    <w:rsid w:val="00087E6C"/>
    <w:rsid w:val="00096734"/>
    <w:rsid w:val="000B3BE9"/>
    <w:rsid w:val="000D4D70"/>
    <w:rsid w:val="000E3116"/>
    <w:rsid w:val="000F2DA6"/>
    <w:rsid w:val="000F322A"/>
    <w:rsid w:val="000F65D6"/>
    <w:rsid w:val="001012BD"/>
    <w:rsid w:val="00101DCE"/>
    <w:rsid w:val="001048EF"/>
    <w:rsid w:val="00110DE8"/>
    <w:rsid w:val="0011128A"/>
    <w:rsid w:val="00111778"/>
    <w:rsid w:val="00127D7D"/>
    <w:rsid w:val="0013420B"/>
    <w:rsid w:val="00140C9B"/>
    <w:rsid w:val="0014309A"/>
    <w:rsid w:val="0016181F"/>
    <w:rsid w:val="00171795"/>
    <w:rsid w:val="0017235F"/>
    <w:rsid w:val="0017503F"/>
    <w:rsid w:val="0017688A"/>
    <w:rsid w:val="001821F0"/>
    <w:rsid w:val="00184946"/>
    <w:rsid w:val="00185B76"/>
    <w:rsid w:val="001A3AAE"/>
    <w:rsid w:val="001A54A4"/>
    <w:rsid w:val="001B219E"/>
    <w:rsid w:val="001B4D62"/>
    <w:rsid w:val="001B6D83"/>
    <w:rsid w:val="001B735C"/>
    <w:rsid w:val="001C373D"/>
    <w:rsid w:val="001C4914"/>
    <w:rsid w:val="001C65D3"/>
    <w:rsid w:val="001C6B8A"/>
    <w:rsid w:val="001E0C74"/>
    <w:rsid w:val="001E46CC"/>
    <w:rsid w:val="001E52AF"/>
    <w:rsid w:val="001F1750"/>
    <w:rsid w:val="001F1F37"/>
    <w:rsid w:val="00200DB8"/>
    <w:rsid w:val="0020450D"/>
    <w:rsid w:val="00206B09"/>
    <w:rsid w:val="002150D9"/>
    <w:rsid w:val="00224832"/>
    <w:rsid w:val="002250AA"/>
    <w:rsid w:val="00225B24"/>
    <w:rsid w:val="00230EF8"/>
    <w:rsid w:val="002400F7"/>
    <w:rsid w:val="002411EE"/>
    <w:rsid w:val="00242EA5"/>
    <w:rsid w:val="00246B56"/>
    <w:rsid w:val="00253391"/>
    <w:rsid w:val="002609E2"/>
    <w:rsid w:val="00261EF3"/>
    <w:rsid w:val="002623F5"/>
    <w:rsid w:val="0026254A"/>
    <w:rsid w:val="002662BF"/>
    <w:rsid w:val="00272A6D"/>
    <w:rsid w:val="00277143"/>
    <w:rsid w:val="00294290"/>
    <w:rsid w:val="002966AC"/>
    <w:rsid w:val="00296CFD"/>
    <w:rsid w:val="002A3627"/>
    <w:rsid w:val="002B0A99"/>
    <w:rsid w:val="002C64C5"/>
    <w:rsid w:val="002D1D33"/>
    <w:rsid w:val="002D1E79"/>
    <w:rsid w:val="002E56A7"/>
    <w:rsid w:val="002F1F00"/>
    <w:rsid w:val="003069FE"/>
    <w:rsid w:val="0031216C"/>
    <w:rsid w:val="00313343"/>
    <w:rsid w:val="00320219"/>
    <w:rsid w:val="00326537"/>
    <w:rsid w:val="00327E8B"/>
    <w:rsid w:val="0033449B"/>
    <w:rsid w:val="00336ABB"/>
    <w:rsid w:val="003417C2"/>
    <w:rsid w:val="003503E0"/>
    <w:rsid w:val="00352797"/>
    <w:rsid w:val="003531AC"/>
    <w:rsid w:val="003614C6"/>
    <w:rsid w:val="00361B42"/>
    <w:rsid w:val="0037614E"/>
    <w:rsid w:val="00392404"/>
    <w:rsid w:val="00396A59"/>
    <w:rsid w:val="00397234"/>
    <w:rsid w:val="003A1A9D"/>
    <w:rsid w:val="003A4741"/>
    <w:rsid w:val="003A60A5"/>
    <w:rsid w:val="003B1730"/>
    <w:rsid w:val="003C185F"/>
    <w:rsid w:val="003C43CE"/>
    <w:rsid w:val="003C68F8"/>
    <w:rsid w:val="003D05EE"/>
    <w:rsid w:val="003E353D"/>
    <w:rsid w:val="003F111C"/>
    <w:rsid w:val="00402C67"/>
    <w:rsid w:val="00405693"/>
    <w:rsid w:val="00411E23"/>
    <w:rsid w:val="004147A6"/>
    <w:rsid w:val="00420B6E"/>
    <w:rsid w:val="0042174D"/>
    <w:rsid w:val="00451350"/>
    <w:rsid w:val="004516F3"/>
    <w:rsid w:val="00456239"/>
    <w:rsid w:val="00460BDE"/>
    <w:rsid w:val="004666DC"/>
    <w:rsid w:val="00483FC5"/>
    <w:rsid w:val="00487838"/>
    <w:rsid w:val="004903F6"/>
    <w:rsid w:val="004939FC"/>
    <w:rsid w:val="00494D5F"/>
    <w:rsid w:val="0049700B"/>
    <w:rsid w:val="004B1D90"/>
    <w:rsid w:val="004C0988"/>
    <w:rsid w:val="004D6066"/>
    <w:rsid w:val="004E0F60"/>
    <w:rsid w:val="004E344F"/>
    <w:rsid w:val="004E3C41"/>
    <w:rsid w:val="004F1957"/>
    <w:rsid w:val="004F2092"/>
    <w:rsid w:val="004F346B"/>
    <w:rsid w:val="004F392E"/>
    <w:rsid w:val="004F687B"/>
    <w:rsid w:val="00503045"/>
    <w:rsid w:val="005054AB"/>
    <w:rsid w:val="005058A1"/>
    <w:rsid w:val="00507F51"/>
    <w:rsid w:val="00511251"/>
    <w:rsid w:val="00531D8A"/>
    <w:rsid w:val="00531F96"/>
    <w:rsid w:val="00533883"/>
    <w:rsid w:val="00541390"/>
    <w:rsid w:val="00541E92"/>
    <w:rsid w:val="0055080B"/>
    <w:rsid w:val="0055421D"/>
    <w:rsid w:val="00564BF8"/>
    <w:rsid w:val="0057381B"/>
    <w:rsid w:val="00577CA0"/>
    <w:rsid w:val="00590EDB"/>
    <w:rsid w:val="00592DCD"/>
    <w:rsid w:val="00595EF9"/>
    <w:rsid w:val="005B26BC"/>
    <w:rsid w:val="005B54E7"/>
    <w:rsid w:val="005B58ED"/>
    <w:rsid w:val="005C4FE3"/>
    <w:rsid w:val="005D077B"/>
    <w:rsid w:val="005D628A"/>
    <w:rsid w:val="005D6690"/>
    <w:rsid w:val="005E5321"/>
    <w:rsid w:val="005F2104"/>
    <w:rsid w:val="006022C6"/>
    <w:rsid w:val="00602BDB"/>
    <w:rsid w:val="006068CC"/>
    <w:rsid w:val="00606B3B"/>
    <w:rsid w:val="00607679"/>
    <w:rsid w:val="006223E8"/>
    <w:rsid w:val="00632542"/>
    <w:rsid w:val="00636BC7"/>
    <w:rsid w:val="00641905"/>
    <w:rsid w:val="00641EF9"/>
    <w:rsid w:val="00646DF8"/>
    <w:rsid w:val="00652794"/>
    <w:rsid w:val="00654AC9"/>
    <w:rsid w:val="006575B0"/>
    <w:rsid w:val="00663A50"/>
    <w:rsid w:val="00665A3C"/>
    <w:rsid w:val="00687357"/>
    <w:rsid w:val="00687CE9"/>
    <w:rsid w:val="00696CC6"/>
    <w:rsid w:val="00697F66"/>
    <w:rsid w:val="006A71F1"/>
    <w:rsid w:val="006B7D76"/>
    <w:rsid w:val="006C3F9B"/>
    <w:rsid w:val="006C4870"/>
    <w:rsid w:val="006D1F19"/>
    <w:rsid w:val="006D3480"/>
    <w:rsid w:val="006D481A"/>
    <w:rsid w:val="006E4CF8"/>
    <w:rsid w:val="00700C50"/>
    <w:rsid w:val="007109BD"/>
    <w:rsid w:val="00715302"/>
    <w:rsid w:val="00720ECF"/>
    <w:rsid w:val="00723FC6"/>
    <w:rsid w:val="00724FE1"/>
    <w:rsid w:val="00731589"/>
    <w:rsid w:val="007470A0"/>
    <w:rsid w:val="00753539"/>
    <w:rsid w:val="00756860"/>
    <w:rsid w:val="0076444F"/>
    <w:rsid w:val="007662A0"/>
    <w:rsid w:val="0076754E"/>
    <w:rsid w:val="00767F55"/>
    <w:rsid w:val="00771EA5"/>
    <w:rsid w:val="00772CE4"/>
    <w:rsid w:val="007829E8"/>
    <w:rsid w:val="00786129"/>
    <w:rsid w:val="00787420"/>
    <w:rsid w:val="007A0500"/>
    <w:rsid w:val="007A1FCE"/>
    <w:rsid w:val="007A2763"/>
    <w:rsid w:val="007B1199"/>
    <w:rsid w:val="007B2B1F"/>
    <w:rsid w:val="007E2B90"/>
    <w:rsid w:val="007F11DA"/>
    <w:rsid w:val="008115A6"/>
    <w:rsid w:val="00813D20"/>
    <w:rsid w:val="00832380"/>
    <w:rsid w:val="008414E0"/>
    <w:rsid w:val="0084300E"/>
    <w:rsid w:val="00853DBE"/>
    <w:rsid w:val="00855D1A"/>
    <w:rsid w:val="00857813"/>
    <w:rsid w:val="00863A6E"/>
    <w:rsid w:val="00864891"/>
    <w:rsid w:val="00875BD1"/>
    <w:rsid w:val="00882D53"/>
    <w:rsid w:val="008A0B02"/>
    <w:rsid w:val="008A1FE0"/>
    <w:rsid w:val="008A3D95"/>
    <w:rsid w:val="008A5839"/>
    <w:rsid w:val="008A7605"/>
    <w:rsid w:val="008B2890"/>
    <w:rsid w:val="008B6B65"/>
    <w:rsid w:val="008C2606"/>
    <w:rsid w:val="008C54EB"/>
    <w:rsid w:val="008D1E6B"/>
    <w:rsid w:val="008D646B"/>
    <w:rsid w:val="008E5FAC"/>
    <w:rsid w:val="00903E8F"/>
    <w:rsid w:val="009160CD"/>
    <w:rsid w:val="00924FB6"/>
    <w:rsid w:val="00925AB6"/>
    <w:rsid w:val="009404B2"/>
    <w:rsid w:val="00940F8D"/>
    <w:rsid w:val="00945249"/>
    <w:rsid w:val="00946E02"/>
    <w:rsid w:val="0095197D"/>
    <w:rsid w:val="009575FA"/>
    <w:rsid w:val="00966614"/>
    <w:rsid w:val="00982FE3"/>
    <w:rsid w:val="0098453F"/>
    <w:rsid w:val="00994F15"/>
    <w:rsid w:val="009A134C"/>
    <w:rsid w:val="009A610A"/>
    <w:rsid w:val="009B0884"/>
    <w:rsid w:val="009B3DB1"/>
    <w:rsid w:val="009B616C"/>
    <w:rsid w:val="009C017F"/>
    <w:rsid w:val="009D08C1"/>
    <w:rsid w:val="009E080C"/>
    <w:rsid w:val="009E22B5"/>
    <w:rsid w:val="009F481B"/>
    <w:rsid w:val="009F57A6"/>
    <w:rsid w:val="00A02934"/>
    <w:rsid w:val="00A1257D"/>
    <w:rsid w:val="00A13C2F"/>
    <w:rsid w:val="00A16767"/>
    <w:rsid w:val="00A27FB2"/>
    <w:rsid w:val="00A35890"/>
    <w:rsid w:val="00A41FAD"/>
    <w:rsid w:val="00A45BB2"/>
    <w:rsid w:val="00A47B4F"/>
    <w:rsid w:val="00A529A4"/>
    <w:rsid w:val="00A66FED"/>
    <w:rsid w:val="00A67DE8"/>
    <w:rsid w:val="00A74928"/>
    <w:rsid w:val="00A82A42"/>
    <w:rsid w:val="00A9307A"/>
    <w:rsid w:val="00A94B8C"/>
    <w:rsid w:val="00AA1AD1"/>
    <w:rsid w:val="00AA4073"/>
    <w:rsid w:val="00AA50F6"/>
    <w:rsid w:val="00AC60BD"/>
    <w:rsid w:val="00AD0A96"/>
    <w:rsid w:val="00AD1766"/>
    <w:rsid w:val="00AD68E7"/>
    <w:rsid w:val="00AF23C1"/>
    <w:rsid w:val="00AF2F67"/>
    <w:rsid w:val="00B10428"/>
    <w:rsid w:val="00B2061F"/>
    <w:rsid w:val="00B22FBE"/>
    <w:rsid w:val="00B231C6"/>
    <w:rsid w:val="00B2438D"/>
    <w:rsid w:val="00B25EA2"/>
    <w:rsid w:val="00B30A9E"/>
    <w:rsid w:val="00B32EDF"/>
    <w:rsid w:val="00B34DDF"/>
    <w:rsid w:val="00B37EDD"/>
    <w:rsid w:val="00B43959"/>
    <w:rsid w:val="00B508FB"/>
    <w:rsid w:val="00B551E5"/>
    <w:rsid w:val="00B60CD2"/>
    <w:rsid w:val="00B63DB6"/>
    <w:rsid w:val="00B73FF8"/>
    <w:rsid w:val="00B77313"/>
    <w:rsid w:val="00B83A2D"/>
    <w:rsid w:val="00B91E04"/>
    <w:rsid w:val="00B945D1"/>
    <w:rsid w:val="00B97277"/>
    <w:rsid w:val="00BB0DC6"/>
    <w:rsid w:val="00BB2AF4"/>
    <w:rsid w:val="00BB4445"/>
    <w:rsid w:val="00BB5B1C"/>
    <w:rsid w:val="00BB5E19"/>
    <w:rsid w:val="00BC255B"/>
    <w:rsid w:val="00BD7A41"/>
    <w:rsid w:val="00BE2E6C"/>
    <w:rsid w:val="00BF677E"/>
    <w:rsid w:val="00C03779"/>
    <w:rsid w:val="00C07CB2"/>
    <w:rsid w:val="00C12B44"/>
    <w:rsid w:val="00C2115E"/>
    <w:rsid w:val="00C35D40"/>
    <w:rsid w:val="00C364AF"/>
    <w:rsid w:val="00C55EBA"/>
    <w:rsid w:val="00C627D4"/>
    <w:rsid w:val="00C64C2D"/>
    <w:rsid w:val="00C6619D"/>
    <w:rsid w:val="00C667DB"/>
    <w:rsid w:val="00C67A9B"/>
    <w:rsid w:val="00C81276"/>
    <w:rsid w:val="00C905EA"/>
    <w:rsid w:val="00C96074"/>
    <w:rsid w:val="00C971D3"/>
    <w:rsid w:val="00CA2586"/>
    <w:rsid w:val="00CA54FC"/>
    <w:rsid w:val="00CB45ED"/>
    <w:rsid w:val="00CB4BFB"/>
    <w:rsid w:val="00CB4C40"/>
    <w:rsid w:val="00CB6EDE"/>
    <w:rsid w:val="00CC0EC0"/>
    <w:rsid w:val="00CC45B9"/>
    <w:rsid w:val="00CC7A1F"/>
    <w:rsid w:val="00CE2E41"/>
    <w:rsid w:val="00CE3A70"/>
    <w:rsid w:val="00CE4064"/>
    <w:rsid w:val="00CE4AF7"/>
    <w:rsid w:val="00CE515E"/>
    <w:rsid w:val="00CF128A"/>
    <w:rsid w:val="00CF4D2D"/>
    <w:rsid w:val="00D016C9"/>
    <w:rsid w:val="00D06917"/>
    <w:rsid w:val="00D10517"/>
    <w:rsid w:val="00D151E9"/>
    <w:rsid w:val="00D229F9"/>
    <w:rsid w:val="00D524A0"/>
    <w:rsid w:val="00D54633"/>
    <w:rsid w:val="00D634FD"/>
    <w:rsid w:val="00D66978"/>
    <w:rsid w:val="00D671D5"/>
    <w:rsid w:val="00D72789"/>
    <w:rsid w:val="00D76184"/>
    <w:rsid w:val="00D813C3"/>
    <w:rsid w:val="00D81713"/>
    <w:rsid w:val="00D96CB3"/>
    <w:rsid w:val="00DA765B"/>
    <w:rsid w:val="00DB122F"/>
    <w:rsid w:val="00DB708C"/>
    <w:rsid w:val="00DB7AFB"/>
    <w:rsid w:val="00DC3BC4"/>
    <w:rsid w:val="00DD2886"/>
    <w:rsid w:val="00DD61B3"/>
    <w:rsid w:val="00E2353C"/>
    <w:rsid w:val="00E23B57"/>
    <w:rsid w:val="00E25EBC"/>
    <w:rsid w:val="00E5083C"/>
    <w:rsid w:val="00E52540"/>
    <w:rsid w:val="00E53B03"/>
    <w:rsid w:val="00E754A3"/>
    <w:rsid w:val="00E82DB8"/>
    <w:rsid w:val="00E82F6D"/>
    <w:rsid w:val="00E90E1F"/>
    <w:rsid w:val="00E9509A"/>
    <w:rsid w:val="00EA0409"/>
    <w:rsid w:val="00EA578A"/>
    <w:rsid w:val="00EA7972"/>
    <w:rsid w:val="00EB1718"/>
    <w:rsid w:val="00EB48FB"/>
    <w:rsid w:val="00EC0571"/>
    <w:rsid w:val="00EC3AF8"/>
    <w:rsid w:val="00ED4331"/>
    <w:rsid w:val="00ED5B9F"/>
    <w:rsid w:val="00EE2085"/>
    <w:rsid w:val="00EE37B8"/>
    <w:rsid w:val="00EE45FD"/>
    <w:rsid w:val="00F0001F"/>
    <w:rsid w:val="00F02245"/>
    <w:rsid w:val="00F03623"/>
    <w:rsid w:val="00F05947"/>
    <w:rsid w:val="00F10D60"/>
    <w:rsid w:val="00F11DAB"/>
    <w:rsid w:val="00F14927"/>
    <w:rsid w:val="00F259AC"/>
    <w:rsid w:val="00F330EF"/>
    <w:rsid w:val="00F364DE"/>
    <w:rsid w:val="00F4021B"/>
    <w:rsid w:val="00F41A99"/>
    <w:rsid w:val="00F42B47"/>
    <w:rsid w:val="00F42E71"/>
    <w:rsid w:val="00F42F89"/>
    <w:rsid w:val="00F45258"/>
    <w:rsid w:val="00F52C50"/>
    <w:rsid w:val="00F53E20"/>
    <w:rsid w:val="00F57A09"/>
    <w:rsid w:val="00F648DD"/>
    <w:rsid w:val="00F64AF4"/>
    <w:rsid w:val="00F66A7F"/>
    <w:rsid w:val="00F71DC8"/>
    <w:rsid w:val="00F71EBE"/>
    <w:rsid w:val="00F72200"/>
    <w:rsid w:val="00F7702C"/>
    <w:rsid w:val="00FA2CAB"/>
    <w:rsid w:val="00FA62FD"/>
    <w:rsid w:val="00FB4140"/>
    <w:rsid w:val="00FB44C1"/>
    <w:rsid w:val="00FB546D"/>
    <w:rsid w:val="00FB61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29A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DC3BC4"/>
    <w:pPr>
      <w:keepNext/>
      <w:spacing w:before="240" w:after="60"/>
      <w:outlineLvl w:val="0"/>
    </w:pPr>
    <w:rPr>
      <w:b/>
      <w:bCs/>
      <w:kern w:val="32"/>
      <w:sz w:val="32"/>
      <w:szCs w:val="32"/>
    </w:rPr>
  </w:style>
  <w:style w:type="paragraph" w:styleId="Titre2">
    <w:name w:val="heading 2"/>
    <w:basedOn w:val="Normal"/>
    <w:next w:val="Normal"/>
    <w:qFormat/>
    <w:rsid w:val="004F346B"/>
    <w:pPr>
      <w:keepNext/>
      <w:numPr>
        <w:ilvl w:val="1"/>
        <w:numId w:val="13"/>
      </w:numPr>
      <w:tabs>
        <w:tab w:val="clear" w:pos="851"/>
        <w:tab w:val="num" w:pos="567"/>
      </w:tabs>
      <w:spacing w:before="120" w:after="60"/>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CE4064"/>
    <w:pPr>
      <w:numPr>
        <w:numId w:val="14"/>
      </w:numPr>
      <w:tabs>
        <w:tab w:val="left" w:pos="1701"/>
      </w:tabs>
      <w:spacing w:before="120" w:after="60"/>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DC3BC4"/>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CE4064"/>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DC3BC4"/>
    <w:pPr>
      <w:keepNext/>
      <w:spacing w:before="240" w:after="60"/>
      <w:outlineLvl w:val="0"/>
    </w:pPr>
    <w:rPr>
      <w:b/>
      <w:bCs/>
      <w:kern w:val="32"/>
      <w:sz w:val="32"/>
      <w:szCs w:val="32"/>
    </w:rPr>
  </w:style>
  <w:style w:type="paragraph" w:styleId="Titre2">
    <w:name w:val="heading 2"/>
    <w:basedOn w:val="Normal"/>
    <w:next w:val="Normal"/>
    <w:qFormat/>
    <w:rsid w:val="004F346B"/>
    <w:pPr>
      <w:keepNext/>
      <w:numPr>
        <w:ilvl w:val="1"/>
        <w:numId w:val="13"/>
      </w:numPr>
      <w:tabs>
        <w:tab w:val="clear" w:pos="851"/>
        <w:tab w:val="num" w:pos="567"/>
      </w:tabs>
      <w:spacing w:before="120" w:after="60"/>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CE4064"/>
    <w:pPr>
      <w:numPr>
        <w:numId w:val="14"/>
      </w:numPr>
      <w:tabs>
        <w:tab w:val="left" w:pos="1701"/>
      </w:tabs>
      <w:spacing w:before="120" w:after="60"/>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DC3BC4"/>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CE4064"/>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191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7.png"/><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www.education.pf/itereva/disciplines/sti/prod/ETC/03/C032/11/etudedecasrenaultelectrique/files/documents/innovations%20renault%20integrale%20environnement.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hyperlink" Target="https://www.youtube.com/watch?v=pkz-3ou55r4&amp;feature=youtu.be&amp;list=PL1ReF-vIAoGow4Y5NDFpbpMltyyYQCiYd"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Cette épreuve n’est pas une épreuve écrite, il n’est donc pas demandé de rédiger un compte-rendu. Toutefois, il est demandé d’élaborer avec soin les dessins, les schémas, les graphes et les documents décrivant les méthodes qui seront utilisées comme illustrations lors de vos prestations orales. Pour préparer les réponses aux questions posées, il est impératif d’utiliser les feuilles remises comme brouillon en début d’épreuve. Á la fin de l’épreuve le matériel sera rangé sur les tables. L’ordinateur reste allumé.</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CE811C-CF1B-45BB-ADED-E4D5A8483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97</TotalTime>
  <Pages>2</Pages>
  <Words>720</Words>
  <Characters>3960</Characters>
  <Application>Microsoft Office Word</Application>
  <DocSecurity>0</DocSecurity>
  <Lines>33</Lines>
  <Paragraphs>9</Paragraphs>
  <ScaleCrop>false</ScaleCrop>
  <HeadingPairs>
    <vt:vector size="4" baseType="variant">
      <vt:variant>
        <vt:lpstr>Titre</vt:lpstr>
      </vt:variant>
      <vt:variant>
        <vt:i4>1</vt:i4>
      </vt:variant>
      <vt:variant>
        <vt:lpstr>Titres</vt:lpstr>
      </vt:variant>
      <vt:variant>
        <vt:i4>8</vt:i4>
      </vt:variant>
    </vt:vector>
  </HeadingPairs>
  <TitlesOfParts>
    <vt:vector size="9" baseType="lpstr">
      <vt:lpstr>BOITE DE VITESSE ROBOTISEE</vt:lpstr>
      <vt:lpstr>TP0 : Etude de la robotisation d’une boîte de vitesse</vt:lpstr>
      <vt:lpstr>Présentation</vt:lpstr>
      <vt:lpstr>Objectifs :</vt:lpstr>
      <vt:lpstr>Activités de découverte du système (1h40)</vt:lpstr>
      <vt:lpstr>    Véhicule de loisir équipé d’une boîte robotisée</vt:lpstr>
      <vt:lpstr>    Cinématique de commande interne</vt:lpstr>
      <vt:lpstr>    Etagement des rapports de transmission</vt:lpstr>
      <vt:lpstr>Préparation de la présentation (40min)</vt:lpstr>
    </vt:vector>
  </TitlesOfParts>
  <Company>epreuves d’admission capet 2015</Company>
  <LinksUpToDate>false</LinksUpToDate>
  <CharactersWithSpaces>4671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DE VITESSE ROBOTISEE</dc:title>
  <dc:subject>Sujet n°2 : relatif au programme de S-SI</dc:subject>
  <dc:creator>Bruno</dc:creator>
  <cp:lastModifiedBy>Bruno</cp:lastModifiedBy>
  <cp:revision>18</cp:revision>
  <cp:lastPrinted>2017-09-25T18:32:00Z</cp:lastPrinted>
  <dcterms:created xsi:type="dcterms:W3CDTF">2017-03-11T07:24:00Z</dcterms:created>
  <dcterms:modified xsi:type="dcterms:W3CDTF">2017-09-25T18:32:00Z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