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5CD1" w:rsidRDefault="00E55D71" w:rsidP="00EB30DC">
      <w:pPr>
        <w:pStyle w:val="Titre"/>
      </w:pPr>
      <w:r>
        <w:t>TP0 : Etude de la robotisation d’une boîte de vitesse</w:t>
      </w:r>
    </w:p>
    <w:p w:rsidR="007C286A" w:rsidRPr="00434444" w:rsidRDefault="007C286A" w:rsidP="007C286A">
      <w:pPr>
        <w:pStyle w:val="Questions"/>
      </w:pPr>
      <w:r w:rsidRPr="00434444">
        <w:t> Intérêt de la robotisation</w:t>
      </w:r>
    </w:p>
    <w:p w:rsidR="007C286A" w:rsidRPr="00E803F1" w:rsidRDefault="007C286A" w:rsidP="007C286A">
      <w:pPr>
        <w:rPr>
          <w:color w:val="FF0000"/>
        </w:rPr>
      </w:pPr>
      <w:r w:rsidRPr="00E803F1">
        <w:rPr>
          <w:color w:val="FF0000"/>
        </w:rPr>
        <w:t>Modes de fonctionnement :</w:t>
      </w:r>
    </w:p>
    <w:p w:rsidR="007C286A" w:rsidRPr="00E803F1" w:rsidRDefault="007C286A" w:rsidP="007C286A">
      <w:pPr>
        <w:pStyle w:val="Paragraphedeliste"/>
        <w:numPr>
          <w:ilvl w:val="0"/>
          <w:numId w:val="20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E803F1">
        <w:rPr>
          <w:color w:val="FF0000"/>
        </w:rPr>
        <w:t>mode manuel ;</w:t>
      </w:r>
    </w:p>
    <w:p w:rsidR="007C286A" w:rsidRDefault="007C286A" w:rsidP="007C286A">
      <w:pPr>
        <w:pStyle w:val="Paragraphedeliste"/>
        <w:numPr>
          <w:ilvl w:val="0"/>
          <w:numId w:val="20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E803F1">
        <w:rPr>
          <w:color w:val="FF0000"/>
        </w:rPr>
        <w:t>mode automatique.</w:t>
      </w:r>
    </w:p>
    <w:p w:rsidR="007C286A" w:rsidRPr="00434444" w:rsidRDefault="007C286A" w:rsidP="007C286A">
      <w:p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>
        <w:rPr>
          <w:color w:val="FF0000"/>
        </w:rPr>
        <w:t>Des fonctions complémentaires (neige ou forte charge) modifient les paramètres de changement de rapport pour optimiser les performances du véhicule et améliorer la sécuriré.</w:t>
      </w:r>
    </w:p>
    <w:p w:rsidR="007C286A" w:rsidRDefault="007C286A" w:rsidP="007C286A">
      <w:pPr>
        <w:rPr>
          <w:color w:val="FF0000"/>
        </w:rPr>
      </w:pPr>
      <w:r w:rsidRPr="00E803F1">
        <w:rPr>
          <w:color w:val="FF0000"/>
        </w:rPr>
        <w:t>En cas de freinage</w:t>
      </w:r>
      <w:r>
        <w:rPr>
          <w:color w:val="FF0000"/>
        </w:rPr>
        <w:t xml:space="preserve"> brusque, mode</w:t>
      </w:r>
      <w:r w:rsidRPr="00E803F1">
        <w:rPr>
          <w:color w:val="FF0000"/>
        </w:rPr>
        <w:t xml:space="preserve"> « break down »</w:t>
      </w:r>
      <w:r>
        <w:rPr>
          <w:color w:val="FF0000"/>
        </w:rPr>
        <w:t> : le système rétrograde pour utiliser le frein moteur</w:t>
      </w:r>
      <w:r w:rsidRPr="00E803F1">
        <w:rPr>
          <w:color w:val="FF0000"/>
        </w:rPr>
        <w:t>.</w:t>
      </w:r>
    </w:p>
    <w:p w:rsidR="007C286A" w:rsidRPr="00E803F1" w:rsidRDefault="007C286A" w:rsidP="007C286A">
      <w:pPr>
        <w:rPr>
          <w:color w:val="FF0000"/>
        </w:rPr>
      </w:pPr>
      <w:r>
        <w:rPr>
          <w:color w:val="FF0000"/>
        </w:rPr>
        <w:t xml:space="preserve">En cas </w:t>
      </w:r>
      <w:r w:rsidRPr="00E803F1">
        <w:rPr>
          <w:color w:val="FF0000"/>
        </w:rPr>
        <w:t>d’accélération</w:t>
      </w:r>
      <w:r>
        <w:rPr>
          <w:color w:val="FF0000"/>
        </w:rPr>
        <w:t xml:space="preserve"> brusque, « kick down »  le système rétrograde</w:t>
      </w:r>
      <w:r w:rsidRPr="00E803F1">
        <w:rPr>
          <w:color w:val="FF0000"/>
        </w:rPr>
        <w:t xml:space="preserve"> pour accélérer</w:t>
      </w:r>
      <w:r>
        <w:rPr>
          <w:color w:val="FF0000"/>
        </w:rPr>
        <w:t>.</w:t>
      </w:r>
    </w:p>
    <w:p w:rsidR="007C286A" w:rsidRPr="00E803F1" w:rsidRDefault="007C286A" w:rsidP="007C286A">
      <w:pPr>
        <w:rPr>
          <w:color w:val="FF0000"/>
        </w:rPr>
      </w:pPr>
      <w:r w:rsidRPr="00E803F1">
        <w:rPr>
          <w:color w:val="FF0000"/>
        </w:rPr>
        <w:t>Avantages de la robotisation</w:t>
      </w:r>
      <w:r>
        <w:rPr>
          <w:color w:val="FF0000"/>
        </w:rPr>
        <w:t xml:space="preserve"> dans le cas d’un véhicule utilitaire de loisir</w:t>
      </w:r>
      <w:r w:rsidRPr="00E803F1">
        <w:rPr>
          <w:color w:val="FF0000"/>
        </w:rPr>
        <w:t> :</w:t>
      </w:r>
    </w:p>
    <w:p w:rsidR="007C286A" w:rsidRPr="00E803F1" w:rsidRDefault="007C286A" w:rsidP="007C286A">
      <w:pPr>
        <w:pStyle w:val="Paragraphedeliste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E803F1">
        <w:rPr>
          <w:color w:val="FF0000"/>
        </w:rPr>
        <w:t xml:space="preserve">confort de conduite ; </w:t>
      </w:r>
    </w:p>
    <w:p w:rsidR="007C286A" w:rsidRDefault="007C286A" w:rsidP="007C286A">
      <w:pPr>
        <w:pStyle w:val="Paragraphedeliste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E803F1">
        <w:rPr>
          <w:color w:val="FF0000"/>
        </w:rPr>
        <w:t>réduction de la consommation</w:t>
      </w:r>
      <w:r>
        <w:rPr>
          <w:color w:val="FF0000"/>
        </w:rPr>
        <w:t xml:space="preserve"> de 2 à 10% en mode automatique (point faible de ce type de véhicules)</w:t>
      </w:r>
    </w:p>
    <w:p w:rsidR="007C286A" w:rsidRPr="00434444" w:rsidRDefault="007C286A" w:rsidP="007C286A">
      <w:pPr>
        <w:pStyle w:val="Paragraphedeliste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</w:pPr>
      <w:r w:rsidRPr="00434444">
        <w:rPr>
          <w:color w:val="FF0000"/>
        </w:rPr>
        <w:t>Certains conducteurs apprécient de choisir leur rythme de conduite et le moment des changements de rapports. Peut être intéressant pour utiliser le frein moteur dans des descentes prolongées</w:t>
      </w:r>
      <w:r>
        <w:rPr>
          <w:color w:val="FF0000"/>
        </w:rPr>
        <w:t>.</w:t>
      </w:r>
    </w:p>
    <w:p w:rsidR="007C286A" w:rsidRDefault="007C286A" w:rsidP="007C286A">
      <w:pPr>
        <w:pStyle w:val="Questions"/>
        <w:rPr>
          <w:rStyle w:val="Equations"/>
          <w:b w:val="0"/>
          <w:i w:val="0"/>
          <w:iCs w:val="0"/>
          <w:noProof w:val="0"/>
          <w:sz w:val="24"/>
          <w:szCs w:val="20"/>
        </w:rPr>
      </w:pPr>
      <w:r>
        <w:rPr>
          <w:rStyle w:val="Equations"/>
          <w:b w:val="0"/>
          <w:i w:val="0"/>
          <w:iCs w:val="0"/>
          <w:noProof w:val="0"/>
          <w:sz w:val="24"/>
          <w:szCs w:val="20"/>
        </w:rPr>
        <w:t> Comparaison aux boîtes automatiques traditionnelles</w:t>
      </w:r>
      <w:bookmarkStart w:id="0" w:name="_GoBack"/>
      <w:bookmarkEnd w:id="0"/>
    </w:p>
    <w:p w:rsidR="007C286A" w:rsidRDefault="007C286A" w:rsidP="007C286A">
      <w:p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2256B6">
        <w:rPr>
          <w:color w:val="FF0000"/>
        </w:rPr>
        <w:t>Le constituant essentiel d’une boîte automatique traditionnelle est le coupleur hydraulique qui occasionne une consommation d’énergie continue de l’ordre de 10% de la consommation du véhicule. A vitesse constante un rapport étant engagé, une boîte de vitesse mécanique ou robotisée n’occasionne aucune surconsommation…</w:t>
      </w:r>
    </w:p>
    <w:p w:rsidR="007C286A" w:rsidRDefault="007C286A" w:rsidP="007C286A">
      <w:pPr>
        <w:pStyle w:val="Questions"/>
      </w:pPr>
      <w:r>
        <w:t> Sélection et engagement</w:t>
      </w:r>
    </w:p>
    <w:p w:rsidR="007C286A" w:rsidRDefault="007C286A" w:rsidP="007C286A">
      <w:p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color w:val="FF0000"/>
        </w:rPr>
      </w:pPr>
      <w:r w:rsidRPr="00751BB2">
        <w:rPr>
          <w:color w:val="FF0000"/>
        </w:rPr>
        <w:t>La sélection consiste à faire tourner le tube d’engagement, de sorte que l’un des deux doigts dont il est équipé puisse agir sur la fourchette voulue. L’engagement consiste à pousser la fourchette qui entraine le baladeur et engage le rapport après synchronisation des vitesses des arbres primaire et secondaire.</w:t>
      </w:r>
    </w:p>
    <w:p w:rsidR="00A01500" w:rsidRDefault="00D72127" w:rsidP="00D72127">
      <w:pPr>
        <w:pStyle w:val="Questions"/>
        <w:spacing w:after="0"/>
      </w:pPr>
      <w:r>
        <w:t> .</w:t>
      </w:r>
    </w:p>
    <w:p w:rsidR="00D72127" w:rsidRPr="003E03E0" w:rsidRDefault="00D72127" w:rsidP="00D72127">
      <w:pPr>
        <w:pStyle w:val="Titre"/>
      </w:pPr>
      <w:r>
        <w:t>DR1 : Mouvements de sélection et d’engagement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889"/>
        <w:gridCol w:w="4889"/>
      </w:tblGrid>
      <w:tr w:rsidR="007C286A" w:rsidTr="007C286A">
        <w:trPr>
          <w:jc w:val="center"/>
        </w:trPr>
        <w:tc>
          <w:tcPr>
            <w:tcW w:w="4889" w:type="dxa"/>
          </w:tcPr>
          <w:p w:rsidR="007C286A" w:rsidRDefault="007C286A" w:rsidP="00DF47A8">
            <w:pPr>
              <w:spacing w:after="120"/>
              <w:jc w:val="both"/>
              <w:rPr>
                <w:color w:val="FF0000"/>
              </w:rPr>
            </w:pPr>
            <w:r w:rsidRPr="00751BB2">
              <w:rPr>
                <w:color w:val="FF0000"/>
              </w:rPr>
              <w:t>Cinématique interne de la boîte de vitesses</w:t>
            </w:r>
          </w:p>
          <w:p w:rsidR="007C286A" w:rsidRDefault="007C286A" w:rsidP="00DF47A8">
            <w:pPr>
              <w:spacing w:after="120"/>
              <w:jc w:val="both"/>
              <w:rPr>
                <w:color w:val="FF0000"/>
              </w:rPr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691015FF" wp14:editId="2928B85F">
                      <wp:extent cx="2604289" cy="2804160"/>
                      <wp:effectExtent l="0" t="0" r="0" b="0"/>
                      <wp:docPr id="31" name="Zone de dessin 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13" name="Image 13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9495" y="181428"/>
                                  <a:ext cx="2471166" cy="25147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14:contentPart bwMode="auto" r:id="rId9">
                              <w14:nvContentPartPr>
                                <w14:cNvPr id="19" name="Encre 19"/>
                                <w14:cNvContentPartPr/>
                              </w14:nvContentPartPr>
                              <w14:xfrm>
                                <a:off x="1407800" y="1711968"/>
                                <a:ext cx="57925" cy="116061"/>
                              </w14:xfrm>
                            </w14:contentPart>
                            <w14:contentPart bwMode="auto" r:id="rId10">
                              <w14:nvContentPartPr>
                                <w14:cNvPr id="21" name="Encre 21"/>
                                <w14:cNvContentPartPr/>
                              </w14:nvContentPartPr>
                              <w14:xfrm>
                                <a:off x="1701229" y="1802449"/>
                                <a:ext cx="81179" cy="96400"/>
                              </w14:xfrm>
                            </w14:contentPart>
                            <w14:contentPart bwMode="auto" r:id="rId11">
                              <w14:nvContentPartPr>
                                <w14:cNvPr id="22" name="Encre 22"/>
                                <w14:cNvContentPartPr/>
                              </w14:nvContentPartPr>
                              <w14:xfrm>
                                <a:off x="1714548" y="1798221"/>
                                <a:ext cx="81813" cy="25369"/>
                              </w14:xfrm>
                            </w14:contentPart>
                            <w14:contentPart bwMode="auto" r:id="rId12">
                              <w14:nvContentPartPr>
                                <w14:cNvPr id="23" name="Encre 23"/>
                                <w14:cNvContentPartPr/>
                              </w14:nvContentPartPr>
                              <w14:xfrm>
                                <a:off x="2386602" y="1923372"/>
                                <a:ext cx="60462" cy="87310"/>
                              </w14:xfrm>
                            </w14:contentPart>
                            <w14:contentPart bwMode="auto" r:id="rId13">
                              <w14:nvContentPartPr>
                                <w14:cNvPr id="24" name="Encre 24"/>
                                <w14:cNvContentPartPr/>
                              </w14:nvContentPartPr>
                              <w14:xfrm>
                                <a:off x="2088099" y="1855089"/>
                                <a:ext cx="78431" cy="121557"/>
                              </w14:xfrm>
                            </w14:contentPart>
                            <w14:contentPart bwMode="auto" r:id="rId14">
                              <w14:nvContentPartPr>
                                <w14:cNvPr id="25" name="Encre 25"/>
                                <w14:cNvContentPartPr/>
                              </w14:nvContentPartPr>
                              <w14:xfrm>
                                <a:off x="2032288" y="787286"/>
                                <a:ext cx="49680" cy="112256"/>
                              </w14:xfrm>
                            </w14:contentPart>
                            <w14:contentPart bwMode="auto" r:id="rId15">
                              <w14:nvContentPartPr>
                                <w14:cNvPr id="26" name="Encre 26"/>
                                <w14:cNvContentPartPr/>
                              </w14:nvContentPartPr>
                              <w14:xfrm>
                                <a:off x="2035248" y="853878"/>
                                <a:ext cx="59616" cy="24734"/>
                              </w14:xfrm>
                            </w14:contentPart>
                            <w14:contentPart bwMode="auto" r:id="rId16">
                              <w14:nvContentPartPr>
                                <w14:cNvPr id="27" name="Encre 27"/>
                                <w14:cNvContentPartPr/>
                              </w14:nvContentPartPr>
                              <w14:xfrm>
                                <a:off x="2117696" y="763186"/>
                                <a:ext cx="100417" cy="141641"/>
                              </w14:xfrm>
                            </w14:contentPart>
                            <w14:contentPart bwMode="auto" r:id="rId17">
                              <w14:nvContentPartPr>
                                <w14:cNvPr id="28" name="Encre 28"/>
                                <w14:cNvContentPartPr/>
                              </w14:nvContentPartPr>
                              <w14:xfrm>
                                <a:off x="1508640" y="565100"/>
                                <a:ext cx="68072" cy="138470"/>
                              </w14:xfrm>
                            </w14:contentPart>
                            <w14:contentPart bwMode="auto" r:id="rId18">
                              <w14:nvContentPartPr>
                                <w14:cNvPr id="29" name="Encre 29"/>
                                <w14:cNvContentPartPr/>
                              </w14:nvContentPartPr>
                              <w14:xfrm>
                                <a:off x="1722793" y="586452"/>
                                <a:ext cx="74203" cy="115004"/>
                              </w14:xfrm>
                            </w14:contentPart>
                            <w14:contentPart bwMode="auto" r:id="rId19">
                              <w14:nvContentPartPr>
                                <w14:cNvPr id="30" name="Encre 30"/>
                                <w14:cNvContentPartPr/>
                              </w14:nvContentPartPr>
                              <w14:xfrm>
                                <a:off x="1785579" y="657906"/>
                                <a:ext cx="15010" cy="59405"/>
                              </w14:xfrm>
                            </w14:contentPart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31" o:spid="_x0000_s1026" editas="canvas" style="width:205.05pt;height:220.8pt;mso-position-horizontal-relative:char;mso-position-vertical-relative:line" coordsize="26041,28041" o:gfxdata="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26041;height:28041;visibility:visible;mso-wrap-style:square">
                        <v:fill o:detectmouseclick="t"/>
                        <v:path o:connecttype="none"/>
                      </v:shape>
                      <v:shape id="Image 13" o:spid="_x0000_s1028" type="#_x0000_t75" style="position:absolute;left:894;top:1814;width:24712;height:251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xMJvDAAAA2wAAAA8AAABkcnMvZG93bnJldi54bWxET01rwkAQvRf8D8sIvdWNFYpEVylqVULA&#10;RNv7kJ0mwexsyG5j2l/fLRS8zeN9znI9mEb01LnasoLpJAJBXFhdc6ng/fL2NAfhPLLGxjIp+CYH&#10;69XoYYmxtjfOqT/7UoQQdjEqqLxvYyldUZFBN7EtceA+bWfQB9iVUnd4C+Gmkc9R9CIN1hwaKmxp&#10;U1FxPX8ZBckh2+eX+U+TflyTXbZtT6nHXqnH8fC6AOFp8Hfxv/uow/wZ/P0SDpC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rEwm8MAAADbAAAADwAAAAAAAAAAAAAAAACf&#10;AgAAZHJzL2Rvd25yZXYueG1sUEsFBgAAAAAEAAQA9wAAAI8DAAAAAA==&#10;">
                        <v:imagedata r:id="rId20" o:title=""/>
                      </v:shape>
                      <v:shape id="Encre 19" o:spid="_x0000_s1029" type="#_x0000_t75" style="position:absolute;left:13976;top:17051;width:786;height:1333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y1MlisIA&#10;AADbAAAADwAAAGRycy9kb3ducmV2LnhtbERPTWsCMRC9F/ofwgi9iGarIHU1Lq0g6KW0tnoeNuNm&#10;MZmsm3Rd/70pFHqbx/ucZdE7KzpqQ+1ZwfM4A0Fcel1zpeD7azN6AREiskbrmRTcKECxenxYYq79&#10;lT+p28dKpBAOOSowMTa5lKE05DCMfUOcuJNvHcYE20rqFq8p3Fk5ybKZdFhzajDY0NpQed7/OAXD&#10;QzhMZ7vL8Wbw+OHqYN+G71app0H/ugARqY//4j/3Vqf5c/j9JR0gV3cA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y1MlisIAAADbAAAADwAAAAAAAAAAAAAAAACYAgAAZHJzL2Rvd25y&#10;ZXYueG1sUEsFBgAAAAAEAAQA8wAAAIcDAAAAAA==&#10;">
                        <v:imagedata r:id="rId21" o:title=""/>
                      </v:shape>
                      <v:shape id="Encre 21" o:spid="_x0000_s1030" type="#_x0000_t75" style="position:absolute;left:16943;top:17981;width:978;height:1101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wWYib8IA&#10;AADbAAAADwAAAGRycy9kb3ducmV2LnhtbESPQWsCMRSE74X+h/AKXkrN6kHK1iiypaLHukKvr5vn&#10;Jrh5CZu4rv/eFIQeh5n5hlmuR9eJgfpoPSuYTQsQxI3XllsFx/rr7R1ETMgaO8+k4EYR1qvnpyWW&#10;2l/5m4ZDakWGcCxRgUkplFLGxpDDOPWBOHsn3ztMWfat1D1eM9x1cl4UC+nQcl4wGKgy1JwPF6cg&#10;pm0YXm0V9pY2v9Xe1D918anU5GXcfIBINKb/8KO90wrmM/j7kn+AXN0B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wWYib8IAAADbAAAADwAAAAAAAAAAAAAAAACYAgAAZHJzL2Rvd25y&#10;ZXYueG1sUEsFBgAAAAAEAAQA8wAAAIcDAAAAAA==&#10;">
                        <v:imagedata r:id="rId22" o:title=""/>
                      </v:shape>
                      <v:shape id="Encre 22" o:spid="_x0000_s1031" type="#_x0000_t75" style="position:absolute;left:17051;top:17935;width:966;height:39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pgLKdcUA&#10;AADbAAAADwAAAGRycy9kb3ducmV2LnhtbESPT2vCQBTE7wW/w/IEb3VjkKLRVVQoWuvFP+j1kX0m&#10;wezbNLvG2E/fLRR6HGbmN8x03ppSNFS7wrKCQT8CQZxaXXCm4HR8fx2BcB5ZY2mZFDzJwXzWeZli&#10;ou2D99QcfCYChF2CCnLvq0RKl+Zk0PVtRRy8q60N+iDrTOoaHwFuShlH0Zs0WHBYyLGiVU7p7XA3&#10;Cs7PdWF2l9Gykl/f48+P7WbQbIdK9brtYgLCU+v/w3/tjVYQx/D7JfwAOfsB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pgLKdcUAAADbAAAADwAAAAAAAAAAAAAAAACYAgAAZHJzL2Rv&#10;d25yZXYueG1sUEsFBgAAAAAEAAQA8wAAAIoDAAAAAA==&#10;">
                        <v:imagedata r:id="rId23" o:title=""/>
                      </v:shape>
                      <v:shape id="Encre 23" o:spid="_x0000_s1032" type="#_x0000_t75" style="position:absolute;left:23782;top:19133;width:764;height:107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5a9b3sIA&#10;AADbAAAADwAAAGRycy9kb3ducmV2LnhtbESPS2sCMRSF9wX/Q7hCN0UznaEio1GktNVNF772l8l1&#10;Mji5GZKo4783QqHLw3l8nPmyt624kg+NYwXv4wwEceV0w7WCw/57NAURIrLG1jEpuFOA5WLwMsdS&#10;uxtv6bqLtUgjHEpUYGLsSilDZchiGLuOOHkn5y3GJH0ttcdbGretzLNsIi02nAgGO/o0VJ13F5sg&#10;ujleiqzIP342/vfNSP4KYa3U67BfzUBE6uN/+K+90QryAp5f0g+QiwcA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5a9b3sIAAADbAAAADwAAAAAAAAAAAAAAAACYAgAAZHJzL2Rvd25y&#10;ZXYueG1sUEsFBgAAAAAEAAQA8wAAAIcDAAAAAA==&#10;">
                        <v:imagedata r:id="rId24" o:title=""/>
                      </v:shape>
                      <v:shape id="Encre 24" o:spid="_x0000_s1033" type="#_x0000_t75" style="position:absolute;left:20780;top:18460;width:942;height:141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SSKea8IA&#10;AADbAAAADwAAAGRycy9kb3ducmV2LnhtbESPUWvCQBCE3wv+h2OFvjWXpiJt6im1UOhbMfoDlrs1&#10;Ceb2Qm6Nqb++VxB8HGbmG2a1mXynRhpiG9jAc5aDIrbBtVwbOOy/nl5BRUF22AUmA78UYbOePayw&#10;dOHCOxorqVWCcCzRQCPSl1pH25DHmIWeOHnHMHiUJIdauwEvCe47XeT5UntsOS002NNnQ/ZUnb2B&#10;rRU3/sSXs5Wquh5PvC2ubztjHufTxzsooUnu4Vv72xkoFvD/Jf0Avf4D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SSKea8IAAADbAAAADwAAAAAAAAAAAAAAAACYAgAAZHJzL2Rvd25y&#10;ZXYueG1sUEsFBgAAAAAEAAQA8wAAAIcDAAAAAA==&#10;">
                        <v:imagedata r:id="rId25" o:title=""/>
                      </v:shape>
                      <v:shape id="Encre 25" o:spid="_x0000_s1034" type="#_x0000_t75" style="position:absolute;left:20253;top:7764;width:668;height:133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p54EUcIA&#10;AADbAAAADwAAAGRycy9kb3ducmV2LnhtbESP3YrCMBSE7xd8h3AE79bUgqJdo6yCIiwI/uD12eZs&#10;U2xOShO17tMbQfBymJlvmOm8tZW4UuNLxwoG/QQEce50yYWC42H1OQbhA7LGyjEpuJOH+azzMcVM&#10;uxvv6LoPhYgQ9hkqMCHUmZQ+N2TR911NHL0/11gMUTaF1A3eItxWMk2SkbRYclwwWNPSUH7eX6yC&#10;n2SFv2cceZ8OFv+T7bo94sko1eu2318gArXhHX61N1pBOoTnl/gD5OwB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p54EUcIAAADbAAAADwAAAAAAAAAAAAAAAACYAgAAZHJzL2Rvd25y&#10;ZXYueG1sUEsFBgAAAAAEAAQA8wAAAIcDAAAAAA==&#10;">
                        <v:imagedata r:id="rId26" o:title=""/>
                      </v:shape>
                      <v:shape id="Encre 26" o:spid="_x0000_s1035" type="#_x0000_t75" style="position:absolute;left:20284;top:8509;width:693;height:36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VhTg5MMA&#10;AADbAAAADwAAAGRycy9kb3ducmV2LnhtbESPQWsCMRSE7wX/Q3iCt5qtB5HVKMUiiFKKrtLrY/N2&#10;E9y8rJuo23/fCIUeh5n5hlmseteIO3XBelbwNs5AEJdeW64VnIrN6wxEiMgaG8+k4IcCrJaDlwXm&#10;2j/4QPdjrEWCcMhRgYmxzaUMpSGHYexb4uRVvnMYk+xqqTt8JLhr5CTLptKh5bRgsKW1ofJyvDkF&#10;+1lj7PUrsx97rovvoq12n+dKqdGwf5+DiNTH//Bfe6sVTKbw/JJ+gFz+Ag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FYU4OTDAAAA2wAAAA8AAAAAAAAAAAAAAAAAmAIAAGRycy9kb3du&#10;cmV2LnhtbFBLBQYAAAAABAAEAPMAAACIAwAAAAA=&#10;">
                        <v:imagedata r:id="rId27" o:title=""/>
                      </v:shape>
                      <v:shape id="Encre 27" o:spid="_x0000_s1036" type="#_x0000_t75" style="position:absolute;left:21126;top:7534;width:1109;height:160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">
                        <v:imagedata r:id="rId28" o:title=""/>
                      </v:shape>
                      <v:shape id="Encre 28" o:spid="_x0000_s1037" type="#_x0000_t75" style="position:absolute;left:14996;top:5542;width:882;height:1609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NfMr9cIA&#10;AADbAAAADwAAAGRycy9kb3ducmV2LnhtbERP3WrCMBS+H/gO4QjeyJquMiedUVxRHGzIVn2AQ3PW&#10;ljYnpYla395cCLv8+P6X68G04kK9qy0reIliEMSF1TWXCk7H3fMChPPIGlvLpOBGDtar0dMSU22v&#10;/EuX3JcihLBLUUHlfZdK6YqKDLrIdsSB+7O9QR9gX0rd4zWEm1YmcTyXBmsODRV2lFVUNPnZKPje&#10;DuVbttgc9vSD069X08w+mkapyXjYvIPwNPh/8cP9qRUkYWz4En6AXN0B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NfMr9cIAAADbAAAADwAAAAAAAAAAAAAAAACYAgAAZHJzL2Rvd25y&#10;ZXYueG1sUEsFBgAAAAAEAAQA8wAAAIcDAAAAAA==&#10;">
                        <v:imagedata r:id="rId29" o:title=""/>
                      </v:shape>
                      <v:shape id="Encre 29" o:spid="_x0000_s1038" type="#_x0000_t75" style="position:absolute;left:17141;top:5821;width:904;height:1294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JizZecQA&#10;AADbAAAADwAAAGRycy9kb3ducmV2LnhtbESPQWvCQBCF7wX/wzJCb3VjDmmNriJCoR4s1PagtzE7&#10;JsHs7LK7Jum/7xYKPT7evO/NW21G04mefGgtK5jPMhDEldUt1wq+Pl+fXkCEiKyxs0wKvinAZj15&#10;WGGp7cAf1B9jLRKEQ4kKmhhdKWWoGjIYZtYRJ+9qvcGYpK+l9jgkuOlknmWFNNhyamjQ0a6h6na8&#10;m/TG6dIP81tx8OFg37kN+2d3dko9TsftEkSkMf4f/6XftIJ8Ab9bEgDk+gc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AmLNl5xAAAANsAAAAPAAAAAAAAAAAAAAAAAJgCAABkcnMvZG93&#10;bnJldi54bWxQSwUGAAAAAAQABADzAAAAiQMAAAAA&#10;">
                        <v:imagedata r:id="rId30" o:title=""/>
                      </v:shape>
                      <v:shape id="Encre 30" o:spid="_x0000_s1039" type="#_x0000_t75" style="position:absolute;left:17773;top:6525;width:293;height:68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fYLPasIA&#10;AADbAAAADwAAAGRycy9kb3ducmV2LnhtbERPz2vCMBS+D/Y/hCd4GZpugmhnLGNs6KlFt4PHZ/PW&#10;FJuXrkm17q9fDoLHj+/3KhtsI87U+dqxgudpAoK4dLrmSsH31+dkAcIHZI2NY1JwJQ/Z+vFhhal2&#10;F97ReR8qEUPYp6jAhNCmUvrSkEU/dS1x5H5cZzFE2FVSd3iJ4baRL0kylxZrjg0GW3o3VJ72vVWw&#10;2P72y8Of5U390driyeVHU+RKjUfD2yuIQEO4i2/urVYwi+vjl/gD5Pof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fYLPasIAAADbAAAADwAAAAAAAAAAAAAAAACYAgAAZHJzL2Rvd25y&#10;ZXYueG1sUEsFBgAAAAAEAAQA8wAAAIcDAAAAAA==&#10;">
                        <v:imagedata r:id="rId31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889" w:type="dxa"/>
          </w:tcPr>
          <w:p w:rsidR="007C286A" w:rsidRDefault="007C286A" w:rsidP="00DF47A8">
            <w:pPr>
              <w:spacing w:after="120"/>
              <w:jc w:val="both"/>
              <w:rPr>
                <w:color w:val="FF0000"/>
              </w:rPr>
            </w:pPr>
            <w:r w:rsidRPr="00751BB2">
              <w:rPr>
                <w:color w:val="FF0000"/>
              </w:rPr>
              <w:t>Chaîne d’action de l’engagement d’un rapport</w:t>
            </w:r>
          </w:p>
          <w:p w:rsidR="007C286A" w:rsidRDefault="007C286A" w:rsidP="00DF47A8">
            <w:pPr>
              <w:spacing w:after="120"/>
              <w:jc w:val="both"/>
              <w:rPr>
                <w:color w:val="FF0000"/>
              </w:rPr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A35DB19" wp14:editId="1F23059B">
                      <wp:extent cx="2931160" cy="2850939"/>
                      <wp:effectExtent l="0" t="0" r="0" b="6985"/>
                      <wp:docPr id="47" name="Zone de dessin 4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4" name="Image 54"/>
                                <pic:cNvPicPr/>
                              </pic:nvPicPr>
                              <pic:blipFill rotWithShape="1"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7340"/>
                                <a:stretch/>
                              </pic:blipFill>
                              <pic:spPr bwMode="auto">
                                <a:xfrm>
                                  <a:off x="54353" y="0"/>
                                  <a:ext cx="2775924" cy="285093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14:contentPart bwMode="auto" r:id="rId33">
                              <w14:nvContentPartPr>
                                <w14:cNvPr id="65" name="Encre 65"/>
                                <w14:cNvContentPartPr/>
                              </w14:nvContentPartPr>
                              <w14:xfrm>
                                <a:off x="806974" y="181824"/>
                                <a:ext cx="1300765" cy="2263492"/>
                              </w14:xfrm>
                            </w14:contentPart>
                            <w14:contentPart bwMode="auto" r:id="rId34">
                              <w14:nvContentPartPr>
                                <w14:cNvPr id="66" name="Encre 66"/>
                                <w14:cNvContentPartPr/>
                              </w14:nvContentPartPr>
                              <w14:xfrm>
                                <a:off x="832775" y="2320465"/>
                                <a:ext cx="303053" cy="133159"/>
                              </w14:xfrm>
                            </w14:contentPart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47" o:spid="_x0000_s1026" editas="canvas" style="width:230.8pt;height:224.5pt;mso-position-horizontal-relative:char;mso-position-vertical-relative:line" coordsize="29311,28505" o:gfxdata="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">
                      <v:shape id="_x0000_s1027" type="#_x0000_t75" style="position:absolute;width:29311;height:28505;visibility:visible;mso-wrap-style:square">
                        <v:fill o:detectmouseclick="t"/>
                        <v:path o:connecttype="none"/>
                      </v:shape>
                      <v:shape id="Image 54" o:spid="_x0000_s1028" type="#_x0000_t75" style="position:absolute;left:543;width:27759;height:285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INlHEAAAA2wAAAA8AAABkcnMvZG93bnJldi54bWxEj91qAjEUhO8LfYdwhN7VrNKKrEaRomAp&#10;FP/A2+PmuFncnCxJdNe3bwqCl8PMfMNM552txY18qBwrGPQzEMSF0xWXCg771fsYRIjIGmvHpOBO&#10;Aeaz15cp5tq1vKXbLpYiQTjkqMDE2ORShsKQxdB3DXHyzs5bjEn6UmqPbYLbWg6zbCQtVpwWDDb0&#10;Zai47K5Wwc99vG++6Xe4Om2PZrlp/eZw9Uq99brFBESkLj7Dj/ZaK/j8gP8v6QfI2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KINlHEAAAA2wAAAA8AAAAAAAAAAAAAAAAA&#10;nwIAAGRycy9kb3ducmV2LnhtbFBLBQYAAAAABAAEAPcAAACQAwAAAAA=&#10;">
                        <v:imagedata r:id="rId35" o:title="" cropbottom="4810f"/>
                      </v:shape>
                      <v:shape id="Encre 65" o:spid="_x0000_s1029" type="#_x0000_t75" style="position:absolute;left:7932;top:1692;width:13289;height:22908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">
                        <v:imagedata r:id="rId36" o:title=""/>
                      </v:shape>
                      <v:shape id="Encre 66" o:spid="_x0000_s1030" type="#_x0000_t75" style="position:absolute;left:8223;top:23175;width:3192;height:1465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">
                        <v:imagedata r:id="rId3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E7256E" w:rsidRPr="00F85CD1" w:rsidRDefault="00E7256E" w:rsidP="00F85CD1"/>
    <w:p w:rsidR="00F85CD1" w:rsidRPr="00F85CD1" w:rsidRDefault="00F85CD1" w:rsidP="00F85CD1">
      <w:pPr>
        <w:sectPr w:rsidR="00F85CD1" w:rsidRPr="00F85CD1" w:rsidSect="00F85CD1">
          <w:headerReference w:type="default" r:id="rId38"/>
          <w:footerReference w:type="default" r:id="rId39"/>
          <w:pgSz w:w="11906" w:h="16838"/>
          <w:pgMar w:top="720" w:right="720" w:bottom="720" w:left="720" w:header="720" w:footer="448" w:gutter="0"/>
          <w:cols w:space="720"/>
          <w:docGrid w:linePitch="299"/>
        </w:sectPr>
      </w:pPr>
    </w:p>
    <w:p w:rsidR="00721488" w:rsidRDefault="00721488" w:rsidP="00721488">
      <w:pPr>
        <w:spacing w:after="0"/>
      </w:pPr>
    </w:p>
    <w:p w:rsidR="00721488" w:rsidRPr="003E03E0" w:rsidRDefault="00F85CD1" w:rsidP="00721488">
      <w:pPr>
        <w:pStyle w:val="Titre"/>
        <w:spacing w:before="0"/>
      </w:pPr>
      <w:r>
        <w:t xml:space="preserve">DR2 : </w:t>
      </w:r>
      <w:r w:rsidR="00721488" w:rsidRPr="00EA6E35">
        <w:t xml:space="preserve">Cheminement de la puissance </w:t>
      </w:r>
      <w:r w:rsidR="00721488">
        <w:t>motrice</w:t>
      </w:r>
    </w:p>
    <w:p w:rsidR="00721488" w:rsidRDefault="00721488" w:rsidP="00721488">
      <w:pPr>
        <w:sectPr w:rsidR="00721488" w:rsidSect="005F3E90">
          <w:pgSz w:w="16838" w:h="11906" w:orient="landscape"/>
          <w:pgMar w:top="720" w:right="720" w:bottom="720" w:left="720" w:header="720" w:footer="448" w:gutter="0"/>
          <w:cols w:space="720"/>
          <w:docGrid w:linePitch="299"/>
        </w:sectPr>
      </w:pPr>
    </w:p>
    <w:p w:rsidR="00721488" w:rsidRDefault="00721488" w:rsidP="00721488"/>
    <w:tbl>
      <w:tblPr>
        <w:tblStyle w:val="Grilledutableau"/>
        <w:tblW w:w="7054" w:type="dxa"/>
        <w:tblLayout w:type="fixed"/>
        <w:tblLook w:val="01E0" w:firstRow="1" w:lastRow="1" w:firstColumn="1" w:lastColumn="1" w:noHBand="0" w:noVBand="0"/>
      </w:tblPr>
      <w:tblGrid>
        <w:gridCol w:w="3369"/>
        <w:gridCol w:w="283"/>
        <w:gridCol w:w="3402"/>
      </w:tblGrid>
      <w:tr w:rsidR="00721488" w:rsidTr="00506318">
        <w:trPr>
          <w:trHeight w:val="467"/>
        </w:trPr>
        <w:tc>
          <w:tcPr>
            <w:tcW w:w="3369" w:type="dxa"/>
            <w:vAlign w:val="center"/>
          </w:tcPr>
          <w:p w:rsidR="00721488" w:rsidRPr="009801B1" w:rsidRDefault="00721488" w:rsidP="00506318">
            <w:r w:rsidRPr="000B6D45">
              <w:t>Rapport de 1</w:t>
            </w:r>
            <w:r w:rsidRPr="000B6D45">
              <w:rPr>
                <w:vertAlign w:val="superscript"/>
              </w:rPr>
              <w:t>ère</w:t>
            </w:r>
            <w:r w:rsidRPr="000B6D45">
              <w:t> :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Pr="009801B1" w:rsidRDefault="00721488" w:rsidP="00506318">
            <w:r w:rsidRPr="000B6D45">
              <w:t>Rapport de 2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721488" w:rsidTr="00506318">
        <w:trPr>
          <w:trHeight w:val="3503"/>
        </w:trPr>
        <w:tc>
          <w:tcPr>
            <w:tcW w:w="3369" w:type="dxa"/>
            <w:vAlign w:val="center"/>
          </w:tcPr>
          <w:p w:rsidR="00721488" w:rsidRDefault="00721488" w:rsidP="00506318">
            <w:r>
              <w:rPr>
                <w:noProof/>
                <w:lang w:eastAsia="fr-FR"/>
              </w:rPr>
              <w:drawing>
                <wp:inline distT="0" distB="0" distL="0" distR="0" wp14:anchorId="27E42442" wp14:editId="764FCE71">
                  <wp:extent cx="1866900" cy="1996440"/>
                  <wp:effectExtent l="0" t="0" r="0" b="3810"/>
                  <wp:docPr id="476" name="Image 27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7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lum brigh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Default="00721488" w:rsidP="00506318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EAFB66A" wp14:editId="65F5F9F7">
                  <wp:extent cx="2057400" cy="1943100"/>
                  <wp:effectExtent l="0" t="0" r="0" b="0"/>
                  <wp:docPr id="3" name="Image 29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9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lum brigh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1488" w:rsidRPr="001D69F5" w:rsidRDefault="00721488" w:rsidP="00721488"/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468"/>
        <w:gridCol w:w="236"/>
        <w:gridCol w:w="3516"/>
      </w:tblGrid>
      <w:tr w:rsidR="00721488" w:rsidTr="00506318">
        <w:trPr>
          <w:trHeight w:val="437"/>
        </w:trPr>
        <w:tc>
          <w:tcPr>
            <w:tcW w:w="3402" w:type="dxa"/>
            <w:vAlign w:val="center"/>
          </w:tcPr>
          <w:p w:rsidR="00721488" w:rsidRPr="009801B1" w:rsidRDefault="00721488" w:rsidP="00506318">
            <w:r w:rsidRPr="000B6D45">
              <w:t xml:space="preserve">Rapport de </w:t>
            </w:r>
            <w:r>
              <w:t>3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Pr="009801B1" w:rsidRDefault="00721488" w:rsidP="00506318">
            <w:r w:rsidRPr="000B6D45">
              <w:t xml:space="preserve">Rapport de </w:t>
            </w:r>
            <w:r>
              <w:t>4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721488" w:rsidTr="00506318">
        <w:tc>
          <w:tcPr>
            <w:tcW w:w="3402" w:type="dxa"/>
            <w:vAlign w:val="center"/>
          </w:tcPr>
          <w:p w:rsidR="00721488" w:rsidRDefault="00721488" w:rsidP="00506318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15B434D" wp14:editId="2531A250">
                  <wp:extent cx="2065020" cy="1897380"/>
                  <wp:effectExtent l="0" t="0" r="0" b="7620"/>
                  <wp:docPr id="4" name="Image 30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0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lum brigh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020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Default="00721488" w:rsidP="00506318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C2C9986" wp14:editId="560A9371">
                  <wp:extent cx="2087880" cy="1927860"/>
                  <wp:effectExtent l="0" t="0" r="7620" b="0"/>
                  <wp:docPr id="5" name="Image 31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lum brigh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880" cy="1927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1488" w:rsidRDefault="00721488" w:rsidP="00721488">
      <w:r>
        <w:br w:type="column"/>
      </w:r>
    </w:p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546"/>
        <w:gridCol w:w="255"/>
        <w:gridCol w:w="3516"/>
      </w:tblGrid>
      <w:tr w:rsidR="00721488" w:rsidTr="00506318">
        <w:trPr>
          <w:trHeight w:val="497"/>
        </w:trPr>
        <w:tc>
          <w:tcPr>
            <w:tcW w:w="3402" w:type="dxa"/>
            <w:vAlign w:val="center"/>
          </w:tcPr>
          <w:p w:rsidR="00721488" w:rsidRPr="009801B1" w:rsidRDefault="00721488" w:rsidP="00506318">
            <w:r w:rsidRPr="000B6D45">
              <w:t xml:space="preserve">Rapport de </w:t>
            </w:r>
            <w:r>
              <w:t>5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  <w:tc>
          <w:tcPr>
            <w:tcW w:w="255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Pr="009801B1" w:rsidRDefault="00721488" w:rsidP="00506318">
            <w:r w:rsidRPr="000B6D45">
              <w:t xml:space="preserve">Rapport de </w:t>
            </w:r>
            <w:r>
              <w:t>6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721488" w:rsidTr="00506318">
        <w:tc>
          <w:tcPr>
            <w:tcW w:w="3402" w:type="dxa"/>
            <w:vAlign w:val="center"/>
          </w:tcPr>
          <w:p w:rsidR="00721488" w:rsidRDefault="00721488" w:rsidP="00506318">
            <w:r>
              <w:rPr>
                <w:noProof/>
                <w:lang w:eastAsia="fr-FR"/>
              </w:rPr>
              <w:drawing>
                <wp:inline distT="0" distB="0" distL="0" distR="0" wp14:anchorId="6640D6DD" wp14:editId="607FD78A">
                  <wp:extent cx="2110740" cy="1996440"/>
                  <wp:effectExtent l="0" t="0" r="3810" b="3810"/>
                  <wp:docPr id="6" name="Image 449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49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lum bright="1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740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" w:type="dxa"/>
            <w:tcBorders>
              <w:top w:val="nil"/>
              <w:bottom w:val="nil"/>
            </w:tcBorders>
          </w:tcPr>
          <w:p w:rsidR="00721488" w:rsidRDefault="00721488" w:rsidP="00506318"/>
        </w:tc>
        <w:tc>
          <w:tcPr>
            <w:tcW w:w="3402" w:type="dxa"/>
            <w:vAlign w:val="center"/>
          </w:tcPr>
          <w:p w:rsidR="00721488" w:rsidRDefault="00721488" w:rsidP="00506318">
            <w:r>
              <w:rPr>
                <w:noProof/>
                <w:lang w:eastAsia="fr-FR"/>
              </w:rPr>
              <w:drawing>
                <wp:inline distT="0" distB="0" distL="0" distR="0" wp14:anchorId="237CC19F" wp14:editId="041CA73D">
                  <wp:extent cx="2087880" cy="1973580"/>
                  <wp:effectExtent l="0" t="0" r="7620" b="7620"/>
                  <wp:docPr id="7" name="Image 450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50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lum brigh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880" cy="197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1488" w:rsidRDefault="00721488" w:rsidP="00721488">
      <w:r w:rsidRPr="000B6D45">
        <w:t xml:space="preserve">Rapport de </w:t>
      </w:r>
      <w:r>
        <w:t>MAR</w:t>
      </w:r>
      <w:r w:rsidRPr="000B6D45">
        <w:t> :</w:t>
      </w:r>
      <w:r>
        <w:t xml:space="preserve"> 2 vues sont nécessaires</w:t>
      </w:r>
    </w:p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588"/>
        <w:gridCol w:w="3696"/>
      </w:tblGrid>
      <w:tr w:rsidR="00721488" w:rsidTr="00506318">
        <w:trPr>
          <w:trHeight w:val="497"/>
        </w:trPr>
        <w:tc>
          <w:tcPr>
            <w:tcW w:w="7054" w:type="dxa"/>
            <w:gridSpan w:val="2"/>
            <w:vAlign w:val="center"/>
          </w:tcPr>
          <w:p w:rsidR="00721488" w:rsidRDefault="00721488" w:rsidP="00506318">
            <w:r>
              <w:t>Marche AR</w:t>
            </w:r>
          </w:p>
        </w:tc>
      </w:tr>
      <w:tr w:rsidR="00721488" w:rsidTr="00506318">
        <w:tc>
          <w:tcPr>
            <w:tcW w:w="3369" w:type="dxa"/>
          </w:tcPr>
          <w:p w:rsidR="00721488" w:rsidRDefault="00721488" w:rsidP="00506318">
            <w:r>
              <w:rPr>
                <w:noProof/>
                <w:lang w:eastAsia="fr-FR"/>
              </w:rPr>
              <w:drawing>
                <wp:inline distT="0" distB="0" distL="0" distR="0" wp14:anchorId="795A6EB3" wp14:editId="1D55C87C">
                  <wp:extent cx="2141220" cy="2026920"/>
                  <wp:effectExtent l="0" t="0" r="0" b="0"/>
                  <wp:docPr id="8" name="Image 451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51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026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721488" w:rsidRDefault="00721488" w:rsidP="00506318">
            <w:r>
              <w:rPr>
                <w:b/>
                <w:noProof/>
                <w:lang w:eastAsia="fr-FR"/>
              </w:rPr>
              <w:drawing>
                <wp:inline distT="0" distB="0" distL="0" distR="0" wp14:anchorId="7EF8EF78" wp14:editId="2F07D82A">
                  <wp:extent cx="2209800" cy="2011680"/>
                  <wp:effectExtent l="0" t="0" r="0" b="7620"/>
                  <wp:docPr id="9" name="Image 452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52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lum brigh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21488" w:rsidRDefault="00721488" w:rsidP="00721488"/>
    <w:p w:rsidR="00721488" w:rsidRDefault="00721488" w:rsidP="00721488">
      <w:pPr>
        <w:sectPr w:rsidR="00721488" w:rsidSect="005F3E90">
          <w:type w:val="continuous"/>
          <w:pgSz w:w="16838" w:h="11906" w:orient="landscape"/>
          <w:pgMar w:top="720" w:right="720" w:bottom="720" w:left="720" w:header="720" w:footer="448" w:gutter="0"/>
          <w:cols w:num="2" w:space="720"/>
          <w:docGrid w:linePitch="299"/>
        </w:sectPr>
      </w:pPr>
    </w:p>
    <w:p w:rsidR="00DD2E9F" w:rsidRDefault="00DD2E9F" w:rsidP="007C337F">
      <w:pPr>
        <w:pStyle w:val="Titre"/>
      </w:pPr>
      <w:r>
        <w:t>DR</w:t>
      </w:r>
      <w:r w:rsidR="001277EE">
        <w:t>3</w:t>
      </w:r>
      <w:r>
        <w:t> : Etagement des rapports</w:t>
      </w:r>
      <w:r w:rsidR="007C337F">
        <w:t> :</w:t>
      </w:r>
    </w:p>
    <w:p w:rsidR="001277EE" w:rsidRPr="001277EE" w:rsidRDefault="001277EE" w:rsidP="001277EE"/>
    <w:p w:rsidR="009404B2" w:rsidRDefault="00772FB0" w:rsidP="001277EE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24"/>
          <w:szCs w:val="20"/>
        </w:rPr>
      </w:pPr>
      <w:r w:rsidRPr="00772FB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9DA69B" wp14:editId="660D5CFA">
                <wp:simplePos x="0" y="0"/>
                <wp:positionH relativeFrom="column">
                  <wp:posOffset>-169545</wp:posOffset>
                </wp:positionH>
                <wp:positionV relativeFrom="paragraph">
                  <wp:posOffset>2834005</wp:posOffset>
                </wp:positionV>
                <wp:extent cx="2933700" cy="647700"/>
                <wp:effectExtent l="0" t="0" r="19050" b="19050"/>
                <wp:wrapNone/>
                <wp:docPr id="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647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772FB0" w:rsidRPr="00B576C9" w:rsidRDefault="00772FB0" w:rsidP="00772FB0">
                            <w:pPr>
                              <w:pStyle w:val="NormalWeb"/>
                              <w:spacing w:after="0"/>
                              <w:rPr>
                                <w:color w:val="FF0000"/>
                              </w:rPr>
                            </w:pP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V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km/h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 xml:space="preserve"> = 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instrText xml:space="preserve"> eq \s\do1(\f(3600;1000))</w:instrTex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.R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r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.r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p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.r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bi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.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instrText xml:space="preserve"> eq \s\do1(\f(2.</w:instrTex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  <w:lang w:val="el-GR"/>
                              </w:rPr>
                              <w:instrText>π;</w:instrTex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instrText>60))</w:instrTex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fldChar w:fldCharType="end"/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sz w:val="32"/>
                                <w:szCs w:val="32"/>
                              </w:rPr>
                              <w:t>.N</w:t>
                            </w:r>
                            <w:r w:rsidRPr="00B576C9">
                              <w:rPr>
                                <w:rFonts w:cs="Arial"/>
                                <w:color w:val="FF0000"/>
                                <w:position w:val="-8"/>
                                <w:sz w:val="32"/>
                                <w:szCs w:val="32"/>
                                <w:vertAlign w:val="subscript"/>
                              </w:rPr>
                              <w:t>tr/min</w:t>
                            </w:r>
                          </w:p>
                        </w:txbxContent>
                      </wps:txbx>
                      <wps:bodyPr vertOverflow="clip"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13.35pt;margin-top:223.15pt;width:231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" fillcolor="white [3212]" strokecolor="black [3213]">
                <v:textbox>
                  <w:txbxContent>
                    <w:p w:rsidR="00772FB0" w:rsidRPr="00B576C9" w:rsidRDefault="00772FB0" w:rsidP="00772FB0">
                      <w:pPr>
                        <w:pStyle w:val="NormalWeb"/>
                        <w:spacing w:after="0"/>
                        <w:rPr>
                          <w:color w:val="FF0000"/>
                        </w:rPr>
                      </w:pP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V</w:t>
                      </w:r>
                      <w:r w:rsidRPr="00B576C9">
                        <w:rPr>
                          <w:rFonts w:cs="Arial"/>
                          <w:color w:val="FF0000"/>
                          <w:position w:val="-8"/>
                          <w:sz w:val="32"/>
                          <w:szCs w:val="32"/>
                          <w:vertAlign w:val="subscript"/>
                        </w:rPr>
                        <w:t>km/h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 xml:space="preserve"> = 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fldChar w:fldCharType="begin"/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instrText xml:space="preserve"> eq \s\do1(\f(3600;1000))</w:instrTex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fldChar w:fldCharType="end"/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.R</w:t>
                      </w:r>
                      <w:r w:rsidRPr="00B576C9">
                        <w:rPr>
                          <w:rFonts w:cs="Arial"/>
                          <w:color w:val="FF0000"/>
                          <w:position w:val="-8"/>
                          <w:sz w:val="32"/>
                          <w:szCs w:val="32"/>
                          <w:vertAlign w:val="subscript"/>
                        </w:rPr>
                        <w:t>r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.r</w:t>
                      </w:r>
                      <w:r w:rsidRPr="00B576C9">
                        <w:rPr>
                          <w:rFonts w:cs="Arial"/>
                          <w:color w:val="FF0000"/>
                          <w:position w:val="-8"/>
                          <w:sz w:val="32"/>
                          <w:szCs w:val="32"/>
                          <w:vertAlign w:val="subscript"/>
                        </w:rPr>
                        <w:t>p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.r</w:t>
                      </w:r>
                      <w:r w:rsidRPr="00B576C9">
                        <w:rPr>
                          <w:rFonts w:cs="Arial"/>
                          <w:color w:val="FF0000"/>
                          <w:position w:val="-8"/>
                          <w:sz w:val="32"/>
                          <w:szCs w:val="32"/>
                          <w:vertAlign w:val="subscript"/>
                        </w:rPr>
                        <w:t>bi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.</w: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fldChar w:fldCharType="begin"/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instrText xml:space="preserve"> eq \s\do1(\f(2.</w:instrTex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  <w:lang w:val="el-GR"/>
                        </w:rPr>
                        <w:instrText>π;</w:instrTex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instrText>60))</w:instrText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fldChar w:fldCharType="end"/>
                      </w:r>
                      <w:r w:rsidRPr="00B576C9">
                        <w:rPr>
                          <w:rFonts w:cs="Arial"/>
                          <w:color w:val="FF0000"/>
                          <w:sz w:val="32"/>
                          <w:szCs w:val="32"/>
                        </w:rPr>
                        <w:t>.N</w:t>
                      </w:r>
                      <w:r w:rsidRPr="00B576C9">
                        <w:rPr>
                          <w:rFonts w:cs="Arial"/>
                          <w:color w:val="FF0000"/>
                          <w:position w:val="-8"/>
                          <w:sz w:val="32"/>
                          <w:szCs w:val="32"/>
                          <w:vertAlign w:val="subscript"/>
                        </w:rPr>
                        <w:t>tr/min</w:t>
                      </w:r>
                    </w:p>
                  </w:txbxContent>
                </v:textbox>
              </v:shape>
            </w:pict>
          </mc:Fallback>
        </mc:AlternateContent>
      </w:r>
      <w:r w:rsidR="007C337F">
        <w:rPr>
          <w:noProof/>
          <w:lang w:eastAsia="fr-FR"/>
        </w:rPr>
        <w:drawing>
          <wp:inline distT="0" distB="0" distL="0" distR="0" wp14:anchorId="40A6C8E0" wp14:editId="597503A1">
            <wp:extent cx="6819900" cy="3619500"/>
            <wp:effectExtent l="0" t="0" r="19050" b="0"/>
            <wp:docPr id="102" name="Graphiqu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24"/>
        <w:gridCol w:w="3402"/>
        <w:gridCol w:w="1418"/>
        <w:gridCol w:w="624"/>
        <w:gridCol w:w="3402"/>
        <w:gridCol w:w="1417"/>
      </w:tblGrid>
      <w:tr w:rsidR="00112B07" w:rsidTr="00112B07">
        <w:tc>
          <w:tcPr>
            <w:tcW w:w="624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</w:p>
        </w:tc>
        <w:tc>
          <w:tcPr>
            <w:tcW w:w="3402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Schéma cinématique</w:t>
            </w:r>
          </w:p>
        </w:tc>
        <w:tc>
          <w:tcPr>
            <w:tcW w:w="1418" w:type="dxa"/>
            <w:vAlign w:val="bottom"/>
          </w:tcPr>
          <w:p w:rsidR="001277EE" w:rsidRPr="00112B07" w:rsidRDefault="001277EE" w:rsidP="00112B07">
            <w:pPr>
              <w:spacing w:after="0"/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N/V</w:t>
            </w:r>
          </w:p>
        </w:tc>
        <w:tc>
          <w:tcPr>
            <w:tcW w:w="624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</w:p>
        </w:tc>
        <w:tc>
          <w:tcPr>
            <w:tcW w:w="3402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Schéma cinématique</w:t>
            </w:r>
          </w:p>
        </w:tc>
        <w:tc>
          <w:tcPr>
            <w:tcW w:w="1417" w:type="dxa"/>
            <w:vAlign w:val="bottom"/>
          </w:tcPr>
          <w:p w:rsidR="001277EE" w:rsidRPr="00112B07" w:rsidRDefault="001277EE" w:rsidP="00112B07">
            <w:pPr>
              <w:spacing w:after="0"/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N/V</w:t>
            </w:r>
          </w:p>
        </w:tc>
      </w:tr>
      <w:tr w:rsidR="00112B07" w:rsidTr="001B7DB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1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ère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3707A68" wp14:editId="5D14B58E">
                  <wp:extent cx="1580400" cy="1422000"/>
                  <wp:effectExtent l="0" t="0" r="1270" b="6985"/>
                  <wp:docPr id="10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400" cy="142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129</w:t>
            </w: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4</w:t>
            </w:r>
            <w:r w:rsidRPr="00112B07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03DD8F4" wp14:editId="3FB8F570">
                  <wp:extent cx="1438275" cy="1438275"/>
                  <wp:effectExtent l="0" t="0" r="9525" b="9525"/>
                  <wp:docPr id="15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6234" cy="1436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32,2</w:t>
            </w:r>
          </w:p>
        </w:tc>
      </w:tr>
      <w:tr w:rsidR="00112B07" w:rsidTr="001B7DB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2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nde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CF300DB" wp14:editId="21749E97">
                  <wp:extent cx="1581150" cy="1429533"/>
                  <wp:effectExtent l="0" t="0" r="0" b="0"/>
                  <wp:docPr id="14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664" cy="1426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69,5</w:t>
            </w: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5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1F4C6D9" wp14:editId="767D2AF3">
                  <wp:extent cx="1560180" cy="1428750"/>
                  <wp:effectExtent l="0" t="0" r="254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470" cy="1430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25,0</w:t>
            </w:r>
          </w:p>
        </w:tc>
      </w:tr>
      <w:tr w:rsidR="00112B07" w:rsidTr="001B7DB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3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04E1377" wp14:editId="7E4DA98C">
                  <wp:extent cx="1438275" cy="1453335"/>
                  <wp:effectExtent l="0" t="0" r="0" b="0"/>
                  <wp:docPr id="11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050" cy="1457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45,8</w:t>
            </w: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 w:rsidRPr="00112B07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6</w:t>
            </w:r>
            <w:r w:rsidR="001277EE"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721488" w:rsidP="00721488">
            <w:pPr>
              <w:spacing w:after="0"/>
              <w:jc w:val="center"/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46E60AA" wp14:editId="197F1687">
                  <wp:extent cx="1581150" cy="1447956"/>
                  <wp:effectExtent l="0" t="0" r="0" b="0"/>
                  <wp:docPr id="16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990" cy="1457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  <w:vAlign w:val="center"/>
          </w:tcPr>
          <w:p w:rsidR="001277EE" w:rsidRPr="00B576C9" w:rsidRDefault="001B7DB7" w:rsidP="001B7DB7">
            <w:pPr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</w:pPr>
            <w:r w:rsidRPr="00B576C9">
              <w:rPr>
                <w:rStyle w:val="Equations"/>
                <w:rFonts w:cs="Arial"/>
                <w:b w:val="0"/>
                <w:i w:val="0"/>
                <w:iCs w:val="0"/>
                <w:noProof w:val="0"/>
                <w:color w:val="FF0000"/>
                <w:sz w:val="32"/>
                <w:szCs w:val="32"/>
              </w:rPr>
              <w:t>19,7</w:t>
            </w:r>
          </w:p>
        </w:tc>
      </w:tr>
    </w:tbl>
    <w:p w:rsidR="001277EE" w:rsidRPr="00112B07" w:rsidRDefault="001277EE" w:rsidP="00112B07">
      <w:pPr>
        <w:spacing w:after="0"/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</w:p>
    <w:sectPr w:rsidR="001277EE" w:rsidRPr="00112B07" w:rsidSect="001277EE">
      <w:footerReference w:type="default" r:id="rId55"/>
      <w:pgSz w:w="11906" w:h="16838"/>
      <w:pgMar w:top="567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2ABA" w:rsidRDefault="00E82ABA">
      <w:r>
        <w:separator/>
      </w:r>
    </w:p>
  </w:endnote>
  <w:endnote w:type="continuationSeparator" w:id="0">
    <w:p w:rsidR="00E82ABA" w:rsidRDefault="00E82A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488" w:rsidRDefault="00721488" w:rsidP="00457760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 2016-17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E82ABA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E82ABA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A605D9">
      <w:rPr>
        <w:rStyle w:val="Numrodepage"/>
        <w:noProof/>
      </w:rPr>
      <w:t>13/03/2017</w:t>
    </w:r>
    <w:r>
      <w:rPr>
        <w:rStyle w:val="Numrodepage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D70" w:rsidRDefault="000D4D70" w:rsidP="009404B2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</w:t>
    </w:r>
    <w:r w:rsidR="00A66482">
      <w:t xml:space="preserve"> </w:t>
    </w:r>
    <w:r>
      <w:t>201</w:t>
    </w:r>
    <w:r w:rsidR="00A66482">
      <w:t>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A605D9">
      <w:rPr>
        <w:rStyle w:val="Numrodepage"/>
        <w:noProof/>
      </w:rPr>
      <w:t>3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A605D9">
      <w:rPr>
        <w:rStyle w:val="Numrodepage"/>
        <w:noProof/>
      </w:rPr>
      <w:t>3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A605D9">
      <w:rPr>
        <w:rStyle w:val="Numrodepage"/>
        <w:noProof/>
      </w:rPr>
      <w:t>13/03/2017</w:t>
    </w:r>
    <w:r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2ABA" w:rsidRDefault="00E82ABA">
      <w:r>
        <w:separator/>
      </w:r>
    </w:p>
  </w:footnote>
  <w:footnote w:type="continuationSeparator" w:id="0">
    <w:p w:rsidR="00E82ABA" w:rsidRDefault="00E82A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1488" w:rsidRDefault="00E82ABA" w:rsidP="00457760">
    <w:pPr>
      <w:pStyle w:val="En-tte"/>
      <w:pBdr>
        <w:bottom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fldChar w:fldCharType="begin"/>
    </w:r>
    <w:r>
      <w:instrText xml:space="preserve"> FILENAME </w:instrText>
    </w:r>
    <w:r>
      <w:fldChar w:fldCharType="separate"/>
    </w:r>
    <w:r w:rsidR="00A605D9">
      <w:rPr>
        <w:noProof/>
      </w:rPr>
      <w:t>TP0.Découverte-BVR.Corrigé.docx</w:t>
    </w:r>
    <w:r>
      <w:rPr>
        <w:noProof/>
      </w:rPr>
      <w:fldChar w:fldCharType="end"/>
    </w:r>
    <w:r w:rsidR="00721488">
      <w:tab/>
    </w:r>
    <w:r w:rsidR="00721488">
      <w:tab/>
      <w:t>Lycée Chevrollier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90C3D96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444F62A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97425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C2CECA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1163E24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6DEE476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88EDAF4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CC4058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F0C5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40B834"/>
    <w:lvl w:ilvl="0">
      <w:numFmt w:val="bullet"/>
      <w:pStyle w:val="Listepuces"/>
      <w:lvlText w:val="-"/>
      <w:lvlJc w:val="left"/>
      <w:pPr>
        <w:tabs>
          <w:tab w:val="num" w:pos="720"/>
        </w:tabs>
        <w:ind w:left="720" w:hanging="360"/>
      </w:pPr>
      <w:rPr>
        <w:rFonts w:ascii="Ravie" w:eastAsia="Ravie" w:hAnsi="Ravie" w:cs="Ravie" w:hint="default"/>
      </w:rPr>
    </w:lvl>
  </w:abstractNum>
  <w:abstractNum w:abstractNumId="10">
    <w:nsid w:val="141C33BD"/>
    <w:multiLevelType w:val="hybridMultilevel"/>
    <w:tmpl w:val="1EFAC3E6"/>
    <w:lvl w:ilvl="0" w:tplc="FE48C04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A846BA6"/>
    <w:multiLevelType w:val="multilevel"/>
    <w:tmpl w:val="040C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2">
    <w:nsid w:val="250D1704"/>
    <w:multiLevelType w:val="multilevel"/>
    <w:tmpl w:val="040C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2D5E2DB7"/>
    <w:multiLevelType w:val="hybridMultilevel"/>
    <w:tmpl w:val="F5848032"/>
    <w:lvl w:ilvl="0" w:tplc="3F20027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FA18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5">
    <w:nsid w:val="2FCC527A"/>
    <w:multiLevelType w:val="hybridMultilevel"/>
    <w:tmpl w:val="02500EB4"/>
    <w:lvl w:ilvl="0" w:tplc="7C66E5A8">
      <w:start w:val="1"/>
      <w:numFmt w:val="decimal"/>
      <w:pStyle w:val="Questions"/>
      <w:lvlText w:val="Question %1 : "/>
      <w:lvlJc w:val="left"/>
      <w:pPr>
        <w:ind w:left="720" w:hanging="360"/>
      </w:pPr>
      <w:rPr>
        <w:rFonts w:ascii="Arial" w:hAnsi="Arial" w:hint="default"/>
        <w:b/>
        <w:i w:val="0"/>
        <w:sz w:val="24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9730FE"/>
    <w:multiLevelType w:val="hybridMultilevel"/>
    <w:tmpl w:val="77AC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537F2C"/>
    <w:multiLevelType w:val="hybridMultilevel"/>
    <w:tmpl w:val="FF96AF6E"/>
    <w:lvl w:ilvl="0" w:tplc="3F20027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1684467"/>
    <w:multiLevelType w:val="hybridMultilevel"/>
    <w:tmpl w:val="ABE285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5AC5714"/>
    <w:multiLevelType w:val="hybridMultilevel"/>
    <w:tmpl w:val="B3927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729544E"/>
    <w:multiLevelType w:val="multilevel"/>
    <w:tmpl w:val="09E62FD2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18"/>
        </w:tabs>
        <w:ind w:left="851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21">
    <w:nsid w:val="6F7656B0"/>
    <w:multiLevelType w:val="multilevel"/>
    <w:tmpl w:val="727EBD3A"/>
    <w:lvl w:ilvl="0">
      <w:start w:val="1"/>
      <w:numFmt w:val="upperRoman"/>
      <w:pStyle w:val="Titre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num w:numId="1">
    <w:abstractNumId w:val="14"/>
  </w:num>
  <w:num w:numId="2">
    <w:abstractNumId w:val="12"/>
  </w:num>
  <w:num w:numId="3">
    <w:abstractNumId w:val="11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9"/>
  </w:num>
  <w:num w:numId="14">
    <w:abstractNumId w:val="21"/>
  </w:num>
  <w:num w:numId="15">
    <w:abstractNumId w:val="20"/>
  </w:num>
  <w:num w:numId="16">
    <w:abstractNumId w:val="19"/>
  </w:num>
  <w:num w:numId="17">
    <w:abstractNumId w:val="16"/>
  </w:num>
  <w:num w:numId="18">
    <w:abstractNumId w:val="18"/>
  </w:num>
  <w:num w:numId="19">
    <w:abstractNumId w:val="10"/>
  </w:num>
  <w:num w:numId="20">
    <w:abstractNumId w:val="17"/>
  </w:num>
  <w:num w:numId="21">
    <w:abstractNumId w:val="13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457760"/>
    <w:rsid w:val="000168A7"/>
    <w:rsid w:val="000D4D70"/>
    <w:rsid w:val="00112B07"/>
    <w:rsid w:val="001277EE"/>
    <w:rsid w:val="001B7DB7"/>
    <w:rsid w:val="0021387F"/>
    <w:rsid w:val="00230B3F"/>
    <w:rsid w:val="002D6BB8"/>
    <w:rsid w:val="00357EBF"/>
    <w:rsid w:val="003630C7"/>
    <w:rsid w:val="003836E8"/>
    <w:rsid w:val="00387EBE"/>
    <w:rsid w:val="003917AD"/>
    <w:rsid w:val="003C68F8"/>
    <w:rsid w:val="00442BBA"/>
    <w:rsid w:val="00457760"/>
    <w:rsid w:val="004A1A49"/>
    <w:rsid w:val="004B1D90"/>
    <w:rsid w:val="00540882"/>
    <w:rsid w:val="005F3E90"/>
    <w:rsid w:val="00606B3B"/>
    <w:rsid w:val="00721488"/>
    <w:rsid w:val="00755DF9"/>
    <w:rsid w:val="00772FB0"/>
    <w:rsid w:val="007C286A"/>
    <w:rsid w:val="007C337F"/>
    <w:rsid w:val="007E2B90"/>
    <w:rsid w:val="00864AE7"/>
    <w:rsid w:val="009404B2"/>
    <w:rsid w:val="00966D71"/>
    <w:rsid w:val="00A01500"/>
    <w:rsid w:val="00A605D9"/>
    <w:rsid w:val="00A66482"/>
    <w:rsid w:val="00B432F6"/>
    <w:rsid w:val="00B576C9"/>
    <w:rsid w:val="00CC1FAD"/>
    <w:rsid w:val="00D72127"/>
    <w:rsid w:val="00DD2E9F"/>
    <w:rsid w:val="00E55D71"/>
    <w:rsid w:val="00E7256E"/>
    <w:rsid w:val="00E82ABA"/>
    <w:rsid w:val="00EA0409"/>
    <w:rsid w:val="00EB30DC"/>
    <w:rsid w:val="00EE1E0C"/>
    <w:rsid w:val="00EE6D21"/>
    <w:rsid w:val="00F3158F"/>
    <w:rsid w:val="00F85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576C9"/>
    <w:pPr>
      <w:spacing w:after="60"/>
    </w:pPr>
    <w:rPr>
      <w:rFonts w:ascii="Arial" w:eastAsia="Calibri" w:hAnsi="Arial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sz w:val="24"/>
      <w:szCs w:val="24"/>
    </w:rPr>
  </w:style>
  <w:style w:type="paragraph" w:styleId="Adresseexpditeur">
    <w:name w:val="envelope return"/>
    <w:basedOn w:val="Normal"/>
    <w:semiHidden/>
    <w:rsid w:val="009404B2"/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uiPriority w:val="99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7C286A"/>
    <w:pPr>
      <w:numPr>
        <w:numId w:val="22"/>
      </w:numPr>
      <w:tabs>
        <w:tab w:val="left" w:pos="1701"/>
      </w:tabs>
      <w:spacing w:line="276" w:lineRule="auto"/>
      <w:ind w:left="1701" w:hanging="1701"/>
    </w:pPr>
    <w:rPr>
      <w:rFonts w:ascii="Calibri" w:hAnsi="Calibri"/>
      <w:sz w:val="28"/>
      <w:szCs w:val="24"/>
    </w:rPr>
  </w:style>
  <w:style w:type="character" w:customStyle="1" w:styleId="QuestionsChar">
    <w:name w:val="Questions Char"/>
    <w:basedOn w:val="Policepardfaut"/>
    <w:link w:val="Questions"/>
    <w:rsid w:val="007C286A"/>
    <w:rPr>
      <w:rFonts w:ascii="Calibri" w:eastAsia="Calibri" w:hAnsi="Calibri"/>
      <w:sz w:val="28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576C9"/>
    <w:pPr>
      <w:spacing w:after="60"/>
    </w:pPr>
    <w:rPr>
      <w:rFonts w:ascii="Arial" w:eastAsia="Calibri" w:hAnsi="Arial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sz w:val="24"/>
      <w:szCs w:val="24"/>
    </w:rPr>
  </w:style>
  <w:style w:type="paragraph" w:styleId="Adresseexpditeur">
    <w:name w:val="envelope return"/>
    <w:basedOn w:val="Normal"/>
    <w:semiHidden/>
    <w:rsid w:val="009404B2"/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uiPriority w:val="99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  <w:style w:type="paragraph" w:customStyle="1" w:styleId="Questions">
    <w:name w:val="Questions"/>
    <w:basedOn w:val="Normal"/>
    <w:link w:val="QuestionsChar"/>
    <w:qFormat/>
    <w:rsid w:val="007C286A"/>
    <w:pPr>
      <w:numPr>
        <w:numId w:val="22"/>
      </w:numPr>
      <w:tabs>
        <w:tab w:val="left" w:pos="1701"/>
      </w:tabs>
      <w:spacing w:line="276" w:lineRule="auto"/>
      <w:ind w:left="1701" w:hanging="1701"/>
    </w:pPr>
    <w:rPr>
      <w:rFonts w:ascii="Calibri" w:hAnsi="Calibri"/>
      <w:sz w:val="28"/>
      <w:szCs w:val="24"/>
    </w:rPr>
  </w:style>
  <w:style w:type="character" w:customStyle="1" w:styleId="QuestionsChar">
    <w:name w:val="Questions Char"/>
    <w:basedOn w:val="Policepardfaut"/>
    <w:link w:val="Questions"/>
    <w:rsid w:val="007C286A"/>
    <w:rPr>
      <w:rFonts w:ascii="Calibri" w:eastAsia="Calibri" w:hAnsi="Calibri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5.xml"/><Relationship Id="rId18" Type="http://schemas.openxmlformats.org/officeDocument/2006/relationships/customXml" Target="ink/ink10.xml"/><Relationship Id="rId26" Type="http://schemas.openxmlformats.org/officeDocument/2006/relationships/image" Target="media/image8.emf"/><Relationship Id="rId39" Type="http://schemas.openxmlformats.org/officeDocument/2006/relationships/footer" Target="footer1.xml"/><Relationship Id="rId21" Type="http://schemas.openxmlformats.org/officeDocument/2006/relationships/image" Target="media/image3.emf"/><Relationship Id="rId34" Type="http://schemas.openxmlformats.org/officeDocument/2006/relationships/customXml" Target="ink/ink13.xml"/><Relationship Id="rId42" Type="http://schemas.openxmlformats.org/officeDocument/2006/relationships/image" Target="media/image6.jpeg"/><Relationship Id="rId47" Type="http://schemas.openxmlformats.org/officeDocument/2006/relationships/image" Target="media/image11.jpeg"/><Relationship Id="rId50" Type="http://schemas.openxmlformats.org/officeDocument/2006/relationships/image" Target="media/image13.png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customXml" Target="ink/ink4.xml"/><Relationship Id="rId17" Type="http://schemas.openxmlformats.org/officeDocument/2006/relationships/customXml" Target="ink/ink9.xml"/><Relationship Id="rId25" Type="http://schemas.openxmlformats.org/officeDocument/2006/relationships/image" Target="media/image7.emf"/><Relationship Id="rId33" Type="http://schemas.openxmlformats.org/officeDocument/2006/relationships/customXml" Target="ink/ink12.xml"/><Relationship Id="rId38" Type="http://schemas.openxmlformats.org/officeDocument/2006/relationships/header" Target="header1.xml"/><Relationship Id="rId46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customXml" Target="ink/ink8.xml"/><Relationship Id="rId20" Type="http://schemas.openxmlformats.org/officeDocument/2006/relationships/image" Target="media/image2.png"/><Relationship Id="rId29" Type="http://schemas.openxmlformats.org/officeDocument/2006/relationships/image" Target="media/image11.emf"/><Relationship Id="rId41" Type="http://schemas.openxmlformats.org/officeDocument/2006/relationships/image" Target="media/image5.jpeg"/><Relationship Id="rId54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customXml" Target="ink/ink3.xml"/><Relationship Id="rId24" Type="http://schemas.openxmlformats.org/officeDocument/2006/relationships/image" Target="media/image6.emf"/><Relationship Id="rId32" Type="http://schemas.openxmlformats.org/officeDocument/2006/relationships/image" Target="media/image3.png"/><Relationship Id="rId37" Type="http://schemas.openxmlformats.org/officeDocument/2006/relationships/image" Target="media/image17.emf"/><Relationship Id="rId40" Type="http://schemas.openxmlformats.org/officeDocument/2006/relationships/image" Target="media/image4.jpeg"/><Relationship Id="rId45" Type="http://schemas.openxmlformats.org/officeDocument/2006/relationships/image" Target="media/image9.jpeg"/><Relationship Id="rId53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customXml" Target="ink/ink7.xml"/><Relationship Id="rId23" Type="http://schemas.openxmlformats.org/officeDocument/2006/relationships/image" Target="media/image5.emf"/><Relationship Id="rId28" Type="http://schemas.openxmlformats.org/officeDocument/2006/relationships/image" Target="media/image10.emf"/><Relationship Id="rId36" Type="http://schemas.openxmlformats.org/officeDocument/2006/relationships/image" Target="media/image16.emf"/><Relationship Id="rId49" Type="http://schemas.openxmlformats.org/officeDocument/2006/relationships/image" Target="media/image12.png"/><Relationship Id="rId57" Type="http://schemas.openxmlformats.org/officeDocument/2006/relationships/theme" Target="theme/theme1.xml"/><Relationship Id="rId10" Type="http://schemas.openxmlformats.org/officeDocument/2006/relationships/customXml" Target="ink/ink2.xml"/><Relationship Id="rId19" Type="http://schemas.openxmlformats.org/officeDocument/2006/relationships/customXml" Target="ink/ink11.xml"/><Relationship Id="rId31" Type="http://schemas.openxmlformats.org/officeDocument/2006/relationships/image" Target="media/image13.emf"/><Relationship Id="rId44" Type="http://schemas.openxmlformats.org/officeDocument/2006/relationships/image" Target="media/image8.jpeg"/><Relationship Id="rId52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customXml" Target="ink/ink1.xml"/><Relationship Id="rId14" Type="http://schemas.openxmlformats.org/officeDocument/2006/relationships/customXml" Target="ink/ink6.xml"/><Relationship Id="rId22" Type="http://schemas.openxmlformats.org/officeDocument/2006/relationships/image" Target="media/image4.emf"/><Relationship Id="rId27" Type="http://schemas.openxmlformats.org/officeDocument/2006/relationships/image" Target="media/image9.emf"/><Relationship Id="rId30" Type="http://schemas.openxmlformats.org/officeDocument/2006/relationships/image" Target="media/image12.emf"/><Relationship Id="rId35" Type="http://schemas.openxmlformats.org/officeDocument/2006/relationships/image" Target="media/image15.png"/><Relationship Id="rId43" Type="http://schemas.openxmlformats.org/officeDocument/2006/relationships/image" Target="media/image7.jpeg"/><Relationship Id="rId48" Type="http://schemas.openxmlformats.org/officeDocument/2006/relationships/chart" Target="charts/chart1.xml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14.png"/><Relationship Id="rId3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uno_2\AppData\Roaming\Microsoft\Templates\Modele-Chevrollier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file:///C:\Users\Bruno_2\Desktop\BVR3-Coll&#232;ge\BVR3-Correction\Etagement\Etagement-Bo&#238;te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484540393989212"/>
          <c:y val="3.7420019160901145E-2"/>
          <c:w val="0.8107673133037141"/>
          <c:h val="0.80291531979555186"/>
        </c:manualLayout>
      </c:layout>
      <c:scatterChart>
        <c:scatterStyle val="lineMarker"/>
        <c:varyColors val="0"/>
        <c:ser>
          <c:idx val="0"/>
          <c:order val="0"/>
          <c:tx>
            <c:strRef>
              <c:f>Feuil1!$B$2</c:f>
              <c:strCache>
                <c:ptCount val="1"/>
                <c:pt idx="0">
                  <c:v>MA</c:v>
                </c:pt>
              </c:strCache>
            </c:strRef>
          </c:tx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Feuil1!$B$3:$B$26</c:f>
              <c:numCache>
                <c:formatCode>General</c:formatCode>
                <c:ptCount val="24"/>
                <c:pt idx="0">
                  <c:v>3740.6762249318863</c:v>
                </c:pt>
                <c:pt idx="1">
                  <c:v>2992.5409799455092</c:v>
                </c:pt>
                <c:pt idx="2">
                  <c:v>2244.4057349591317</c:v>
                </c:pt>
                <c:pt idx="3">
                  <c:v>1496.2704899727546</c:v>
                </c:pt>
                <c:pt idx="4">
                  <c:v>748.1352449863773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Feuil1!$C$2</c:f>
              <c:strCache>
                <c:ptCount val="1"/>
                <c:pt idx="0">
                  <c:v>1ere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Feuil1!$C$3:$C$26</c:f>
              <c:numCache>
                <c:formatCode>General</c:formatCode>
                <c:ptCount val="24"/>
                <c:pt idx="6">
                  <c:v>621.46234555118383</c:v>
                </c:pt>
                <c:pt idx="7">
                  <c:v>1242.9246911023677</c:v>
                </c:pt>
                <c:pt idx="8">
                  <c:v>1864.3870366535516</c:v>
                </c:pt>
                <c:pt idx="9">
                  <c:v>2485.8493822047353</c:v>
                </c:pt>
                <c:pt idx="10">
                  <c:v>3107.311727755919</c:v>
                </c:pt>
                <c:pt idx="11">
                  <c:v>3728.7740733071032</c:v>
                </c:pt>
              </c:numCache>
            </c:numRef>
          </c:yVal>
          <c:smooth val="0"/>
        </c:ser>
        <c:ser>
          <c:idx val="2"/>
          <c:order val="2"/>
          <c:tx>
            <c:strRef>
              <c:f>Feuil1!$D$2</c:f>
              <c:strCache>
                <c:ptCount val="1"/>
                <c:pt idx="0">
                  <c:v>2nde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Feuil1!$D$3:$D$26</c:f>
              <c:numCache>
                <c:formatCode>General</c:formatCode>
                <c:ptCount val="24"/>
                <c:pt idx="8">
                  <c:v>1004.076249850138</c:v>
                </c:pt>
                <c:pt idx="9">
                  <c:v>1338.7683331335172</c:v>
                </c:pt>
                <c:pt idx="10">
                  <c:v>1673.4604164168966</c:v>
                </c:pt>
                <c:pt idx="11">
                  <c:v>2008.1524997002759</c:v>
                </c:pt>
                <c:pt idx="12">
                  <c:v>2677.5366662670344</c:v>
                </c:pt>
                <c:pt idx="13">
                  <c:v>3346.9208328337932</c:v>
                </c:pt>
                <c:pt idx="14">
                  <c:v>4016.3049994005519</c:v>
                </c:pt>
              </c:numCache>
            </c:numRef>
          </c:yVal>
          <c:smooth val="0"/>
        </c:ser>
        <c:ser>
          <c:idx val="3"/>
          <c:order val="3"/>
          <c:tx>
            <c:strRef>
              <c:f>Feuil1!$E$2</c:f>
              <c:strCache>
                <c:ptCount val="1"/>
                <c:pt idx="0">
                  <c:v>3eme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Feuil1!$E$3:$E$26</c:f>
              <c:numCache>
                <c:formatCode>General</c:formatCode>
                <c:ptCount val="24"/>
                <c:pt idx="10">
                  <c:v>1102.5944840424229</c:v>
                </c:pt>
                <c:pt idx="11">
                  <c:v>1323.1133808509076</c:v>
                </c:pt>
                <c:pt idx="12">
                  <c:v>1764.1511744678767</c:v>
                </c:pt>
                <c:pt idx="13">
                  <c:v>2205.1889680848458</c:v>
                </c:pt>
                <c:pt idx="14">
                  <c:v>2646.2267617018151</c:v>
                </c:pt>
                <c:pt idx="15">
                  <c:v>3087.2645553187845</c:v>
                </c:pt>
                <c:pt idx="16">
                  <c:v>3528.3023489357533</c:v>
                </c:pt>
                <c:pt idx="17">
                  <c:v>3969.3401425527227</c:v>
                </c:pt>
              </c:numCache>
            </c:numRef>
          </c:yVal>
          <c:smooth val="0"/>
        </c:ser>
        <c:ser>
          <c:idx val="4"/>
          <c:order val="4"/>
          <c:tx>
            <c:strRef>
              <c:f>Feuil1!$F$2</c:f>
              <c:strCache>
                <c:ptCount val="1"/>
                <c:pt idx="0">
                  <c:v>4eme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Feuil1!$F$3:$F$26</c:f>
              <c:numCache>
                <c:formatCode>General</c:formatCode>
                <c:ptCount val="24"/>
                <c:pt idx="12">
                  <c:v>1240.8096746115525</c:v>
                </c:pt>
                <c:pt idx="13">
                  <c:v>1551.0120932644406</c:v>
                </c:pt>
                <c:pt idx="14">
                  <c:v>1861.2145119173288</c:v>
                </c:pt>
                <c:pt idx="15">
                  <c:v>2171.4169305702171</c:v>
                </c:pt>
                <c:pt idx="16">
                  <c:v>2481.619349223105</c:v>
                </c:pt>
                <c:pt idx="17">
                  <c:v>2791.8217678759934</c:v>
                </c:pt>
                <c:pt idx="18">
                  <c:v>3102.0241865288813</c:v>
                </c:pt>
                <c:pt idx="19">
                  <c:v>3412.2266051817696</c:v>
                </c:pt>
                <c:pt idx="20">
                  <c:v>3722.4290238346575</c:v>
                </c:pt>
                <c:pt idx="21">
                  <c:v>4032.6314424875459</c:v>
                </c:pt>
                <c:pt idx="22">
                  <c:v>4342.8338611404342</c:v>
                </c:pt>
                <c:pt idx="23">
                  <c:v>4653.0362797933221</c:v>
                </c:pt>
              </c:numCache>
            </c:numRef>
          </c:yVal>
          <c:smooth val="0"/>
        </c:ser>
        <c:ser>
          <c:idx val="5"/>
          <c:order val="5"/>
          <c:tx>
            <c:strRef>
              <c:f>Feuil1!$G$2</c:f>
              <c:strCache>
                <c:ptCount val="1"/>
                <c:pt idx="0">
                  <c:v>5eme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Feuil1!$G$3:$G$26</c:f>
              <c:numCache>
                <c:formatCode>General</c:formatCode>
                <c:ptCount val="24"/>
                <c:pt idx="13">
                  <c:v>1202.0343722799416</c:v>
                </c:pt>
                <c:pt idx="14">
                  <c:v>1442.44124673593</c:v>
                </c:pt>
                <c:pt idx="15">
                  <c:v>1682.8481211919182</c:v>
                </c:pt>
                <c:pt idx="16">
                  <c:v>1923.2549956479065</c:v>
                </c:pt>
                <c:pt idx="17">
                  <c:v>2163.6618701038947</c:v>
                </c:pt>
                <c:pt idx="18">
                  <c:v>2404.0687445598833</c:v>
                </c:pt>
                <c:pt idx="19">
                  <c:v>2644.4756190158714</c:v>
                </c:pt>
                <c:pt idx="20">
                  <c:v>2884.88249347186</c:v>
                </c:pt>
                <c:pt idx="21">
                  <c:v>3125.2893679278482</c:v>
                </c:pt>
                <c:pt idx="22">
                  <c:v>3365.6962423838363</c:v>
                </c:pt>
                <c:pt idx="23">
                  <c:v>3606.1031168398249</c:v>
                </c:pt>
              </c:numCache>
            </c:numRef>
          </c:yVal>
          <c:smooth val="0"/>
        </c:ser>
        <c:ser>
          <c:idx val="6"/>
          <c:order val="6"/>
          <c:tx>
            <c:strRef>
              <c:f>Feuil1!$H$2</c:f>
              <c:strCache>
                <c:ptCount val="1"/>
                <c:pt idx="0">
                  <c:v>6eme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Feuil1!$H$3:$H$26</c:f>
              <c:numCache>
                <c:formatCode>General</c:formatCode>
                <c:ptCount val="24"/>
                <c:pt idx="14">
                  <c:v>1136.5288615324964</c:v>
                </c:pt>
                <c:pt idx="15">
                  <c:v>1325.9503384545792</c:v>
                </c:pt>
                <c:pt idx="16">
                  <c:v>1515.371815376662</c:v>
                </c:pt>
                <c:pt idx="17">
                  <c:v>1704.7932922987447</c:v>
                </c:pt>
                <c:pt idx="18">
                  <c:v>1894.2147692208275</c:v>
                </c:pt>
                <c:pt idx="19">
                  <c:v>2083.6362461429103</c:v>
                </c:pt>
                <c:pt idx="20">
                  <c:v>2273.0577230649928</c:v>
                </c:pt>
                <c:pt idx="21">
                  <c:v>2462.4791999870758</c:v>
                </c:pt>
                <c:pt idx="22">
                  <c:v>2651.9006769091584</c:v>
                </c:pt>
                <c:pt idx="23">
                  <c:v>2841.3221538312414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69015424"/>
        <c:axId val="369017600"/>
      </c:scatterChart>
      <c:valAx>
        <c:axId val="369015424"/>
        <c:scaling>
          <c:orientation val="minMax"/>
          <c:max val="160"/>
          <c:min val="-20"/>
        </c:scaling>
        <c:delete val="0"/>
        <c:axPos val="b"/>
        <c:majorGridlines/>
        <c:minorGridlines/>
        <c:title>
          <c:tx>
            <c:rich>
              <a:bodyPr/>
              <a:lstStyle/>
              <a:p>
                <a:pPr>
                  <a:defRPr sz="1800"/>
                </a:pPr>
                <a:r>
                  <a:rPr lang="fr-FR" sz="1800"/>
                  <a:t>Vitesse en km/h</a:t>
                </a:r>
              </a:p>
            </c:rich>
          </c:tx>
          <c:layout>
            <c:manualLayout>
              <c:xMode val="edge"/>
              <c:yMode val="edge"/>
              <c:x val="0.40728126543620602"/>
              <c:y val="0.9075239923224568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 baseline="0"/>
            </a:pPr>
            <a:endParaRPr lang="fr-FR"/>
          </a:p>
        </c:txPr>
        <c:crossAx val="369017600"/>
        <c:crossesAt val="0"/>
        <c:crossBetween val="midCat"/>
      </c:valAx>
      <c:valAx>
        <c:axId val="369017600"/>
        <c:scaling>
          <c:orientation val="minMax"/>
          <c:max val="4000"/>
          <c:min val="0"/>
        </c:scaling>
        <c:delete val="0"/>
        <c:axPos val="l"/>
        <c:majorGridlines/>
        <c:minorGridlines/>
        <c:title>
          <c:tx>
            <c:rich>
              <a:bodyPr/>
              <a:lstStyle/>
              <a:p>
                <a:pPr>
                  <a:defRPr sz="1800"/>
                </a:pPr>
                <a:r>
                  <a:rPr lang="fr-FR" sz="1800"/>
                  <a:t>Régime en tr/min</a:t>
                </a:r>
              </a:p>
            </c:rich>
          </c:tx>
          <c:layout>
            <c:manualLayout>
              <c:xMode val="edge"/>
              <c:yMode val="edge"/>
              <c:x val="1.4376827185026919E-2"/>
              <c:y val="0.24371275145377147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fr-FR"/>
          </a:p>
        </c:txPr>
        <c:crossAx val="369015424"/>
        <c:crossesAt val="-30"/>
        <c:crossBetween val="midCat"/>
      </c:valAx>
    </c:plotArea>
    <c:legend>
      <c:legendPos val="r"/>
      <c:legendEntry>
        <c:idx val="7"/>
        <c:delete val="1"/>
      </c:legendEntry>
      <c:layout>
        <c:manualLayout>
          <c:xMode val="edge"/>
          <c:yMode val="edge"/>
          <c:x val="0.79529729174914587"/>
          <c:y val="0.43257742782152231"/>
          <c:w val="0.11945016360620959"/>
          <c:h val="0.37741151781067667"/>
        </c:manualLayout>
      </c:layout>
      <c:overlay val="0"/>
      <c:spPr>
        <a:solidFill>
          <a:schemeClr val="bg1"/>
        </a:solidFill>
      </c:spPr>
    </c:legend>
    <c:plotVisOnly val="1"/>
    <c:dispBlanksAs val="gap"/>
    <c:showDLblsOverMax val="0"/>
  </c:chart>
  <c:spPr>
    <a:ln>
      <a:noFill/>
    </a:ln>
  </c:spPr>
  <c:externalData r:id="rId2">
    <c:autoUpdate val="0"/>
  </c:externalData>
  <c:userShapes r:id="rId3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0.23529</cdr:x>
      <cdr:y>0</cdr:y>
    </cdr:from>
    <cdr:to>
      <cdr:x>0.23529</cdr:x>
      <cdr:y>0.8535</cdr:y>
    </cdr:to>
    <cdr:cxnSp macro="">
      <cdr:nvCxnSpPr>
        <cdr:cNvPr id="3" name="Connecteur droit avec flèche 2"/>
        <cdr:cNvCxnSpPr/>
      </cdr:nvCxnSpPr>
      <cdr:spPr>
        <a:xfrm xmlns:a="http://schemas.openxmlformats.org/drawingml/2006/main" flipV="1">
          <a:off x="1604684" y="-1466850"/>
          <a:ext cx="0" cy="3089244"/>
        </a:xfrm>
        <a:prstGeom xmlns:a="http://schemas.openxmlformats.org/drawingml/2006/main" prst="straightConnector1">
          <a:avLst/>
        </a:prstGeom>
        <a:ln xmlns:a="http://schemas.openxmlformats.org/drawingml/2006/main" w="28575">
          <a:solidFill>
            <a:schemeClr val="tx1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0.13187</cdr:x>
      <cdr:y>0.84544</cdr:y>
    </cdr:from>
    <cdr:to>
      <cdr:x>1</cdr:x>
      <cdr:y>0.84544</cdr:y>
    </cdr:to>
    <cdr:cxnSp macro="">
      <cdr:nvCxnSpPr>
        <cdr:cNvPr id="4" name="Connecteur droit avec flèche 3"/>
        <cdr:cNvCxnSpPr/>
      </cdr:nvCxnSpPr>
      <cdr:spPr>
        <a:xfrm xmlns:a="http://schemas.openxmlformats.org/drawingml/2006/main">
          <a:off x="899327" y="3060070"/>
          <a:ext cx="5920573" cy="0"/>
        </a:xfrm>
        <a:prstGeom xmlns:a="http://schemas.openxmlformats.org/drawingml/2006/main" prst="straightConnector1">
          <a:avLst/>
        </a:prstGeom>
        <a:ln xmlns:a="http://schemas.openxmlformats.org/drawingml/2006/main" w="28575">
          <a:solidFill>
            <a:schemeClr val="tx1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0.23464</cdr:x>
      <cdr:y>0.32895</cdr:y>
    </cdr:from>
    <cdr:to>
      <cdr:x>0.82263</cdr:x>
      <cdr:y>0.57895</cdr:y>
    </cdr:to>
    <cdr:sp macro="" textlink="">
      <cdr:nvSpPr>
        <cdr:cNvPr id="5" name="Forme libre 4"/>
        <cdr:cNvSpPr/>
      </cdr:nvSpPr>
      <cdr:spPr>
        <a:xfrm xmlns:a="http://schemas.openxmlformats.org/drawingml/2006/main">
          <a:off x="1600200" y="1190625"/>
          <a:ext cx="4010025" cy="904875"/>
        </a:xfrm>
        <a:custGeom xmlns:a="http://schemas.openxmlformats.org/drawingml/2006/main">
          <a:avLst/>
          <a:gdLst>
            <a:gd name="connsiteX0" fmla="*/ 0 w 4010025"/>
            <a:gd name="connsiteY0" fmla="*/ 762000 h 904875"/>
            <a:gd name="connsiteX1" fmla="*/ 371475 w 4010025"/>
            <a:gd name="connsiteY1" fmla="*/ 762000 h 904875"/>
            <a:gd name="connsiteX2" fmla="*/ 609600 w 4010025"/>
            <a:gd name="connsiteY2" fmla="*/ 38100 h 904875"/>
            <a:gd name="connsiteX3" fmla="*/ 600075 w 4010025"/>
            <a:gd name="connsiteY3" fmla="*/ 904875 h 904875"/>
            <a:gd name="connsiteX4" fmla="*/ 1143000 w 4010025"/>
            <a:gd name="connsiteY4" fmla="*/ 38100 h 904875"/>
            <a:gd name="connsiteX5" fmla="*/ 1123950 w 4010025"/>
            <a:gd name="connsiteY5" fmla="*/ 695325 h 904875"/>
            <a:gd name="connsiteX6" fmla="*/ 1743075 w 4010025"/>
            <a:gd name="connsiteY6" fmla="*/ 9525 h 904875"/>
            <a:gd name="connsiteX7" fmla="*/ 1724025 w 4010025"/>
            <a:gd name="connsiteY7" fmla="*/ 600075 h 904875"/>
            <a:gd name="connsiteX8" fmla="*/ 2438400 w 4010025"/>
            <a:gd name="connsiteY8" fmla="*/ 47625 h 904875"/>
            <a:gd name="connsiteX9" fmla="*/ 2438400 w 4010025"/>
            <a:gd name="connsiteY9" fmla="*/ 466725 h 904875"/>
            <a:gd name="connsiteX10" fmla="*/ 3200400 w 4010025"/>
            <a:gd name="connsiteY10" fmla="*/ 0 h 904875"/>
            <a:gd name="connsiteX11" fmla="*/ 3200400 w 4010025"/>
            <a:gd name="connsiteY11" fmla="*/ 409575 h 904875"/>
            <a:gd name="connsiteX12" fmla="*/ 4010025 w 4010025"/>
            <a:gd name="connsiteY12" fmla="*/ 47625 h 904875"/>
          </a:gdLst>
          <a:ahLst/>
          <a:cxnLst>
            <a:cxn ang="0">
              <a:pos x="connsiteX0" y="connsiteY0"/>
            </a:cxn>
            <a:cxn ang="0">
              <a:pos x="connsiteX1" y="connsiteY1"/>
            </a:cxn>
            <a:cxn ang="0">
              <a:pos x="connsiteX2" y="connsiteY2"/>
            </a:cxn>
            <a:cxn ang="0">
              <a:pos x="connsiteX3" y="connsiteY3"/>
            </a:cxn>
            <a:cxn ang="0">
              <a:pos x="connsiteX4" y="connsiteY4"/>
            </a:cxn>
            <a:cxn ang="0">
              <a:pos x="connsiteX5" y="connsiteY5"/>
            </a:cxn>
            <a:cxn ang="0">
              <a:pos x="connsiteX6" y="connsiteY6"/>
            </a:cxn>
            <a:cxn ang="0">
              <a:pos x="connsiteX7" y="connsiteY7"/>
            </a:cxn>
            <a:cxn ang="0">
              <a:pos x="connsiteX8" y="connsiteY8"/>
            </a:cxn>
            <a:cxn ang="0">
              <a:pos x="connsiteX9" y="connsiteY9"/>
            </a:cxn>
            <a:cxn ang="0">
              <a:pos x="connsiteX10" y="connsiteY10"/>
            </a:cxn>
            <a:cxn ang="0">
              <a:pos x="connsiteX11" y="connsiteY11"/>
            </a:cxn>
            <a:cxn ang="0">
              <a:pos x="connsiteX12" y="connsiteY12"/>
            </a:cxn>
          </a:cxnLst>
          <a:rect l="l" t="t" r="r" b="b"/>
          <a:pathLst>
            <a:path w="4010025" h="904875">
              <a:moveTo>
                <a:pt x="0" y="762000"/>
              </a:moveTo>
              <a:lnTo>
                <a:pt x="371475" y="762000"/>
              </a:lnTo>
              <a:lnTo>
                <a:pt x="609600" y="38100"/>
              </a:lnTo>
              <a:lnTo>
                <a:pt x="600075" y="904875"/>
              </a:lnTo>
              <a:lnTo>
                <a:pt x="1143000" y="38100"/>
              </a:lnTo>
              <a:lnTo>
                <a:pt x="1123950" y="695325"/>
              </a:lnTo>
              <a:lnTo>
                <a:pt x="1743075" y="9525"/>
              </a:lnTo>
              <a:lnTo>
                <a:pt x="1724025" y="600075"/>
              </a:lnTo>
              <a:lnTo>
                <a:pt x="2438400" y="47625"/>
              </a:lnTo>
              <a:lnTo>
                <a:pt x="2438400" y="466725"/>
              </a:lnTo>
              <a:lnTo>
                <a:pt x="3200400" y="0"/>
              </a:lnTo>
              <a:lnTo>
                <a:pt x="3200400" y="409575"/>
              </a:lnTo>
              <a:lnTo>
                <a:pt x="4010025" y="47625"/>
              </a:lnTo>
            </a:path>
          </a:pathLst>
        </a:custGeom>
        <a:noFill xmlns:a="http://schemas.openxmlformats.org/drawingml/2006/main"/>
        <a:ln xmlns:a="http://schemas.openxmlformats.org/drawingml/2006/main">
          <a:solidFill>
            <a:srgbClr val="FF0000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fr-FR"/>
        </a:p>
      </cdr:txBody>
    </cdr:sp>
  </cdr:relSizeAnchor>
  <cdr:relSizeAnchor xmlns:cdr="http://schemas.openxmlformats.org/drawingml/2006/chartDrawing">
    <cdr:from>
      <cdr:x>0.23324</cdr:x>
      <cdr:y>0.26579</cdr:y>
    </cdr:from>
    <cdr:to>
      <cdr:x>0.81844</cdr:x>
      <cdr:y>0.55263</cdr:y>
    </cdr:to>
    <cdr:sp macro="" textlink="">
      <cdr:nvSpPr>
        <cdr:cNvPr id="6" name="Forme libre 5"/>
        <cdr:cNvSpPr/>
      </cdr:nvSpPr>
      <cdr:spPr>
        <a:xfrm xmlns:a="http://schemas.openxmlformats.org/drawingml/2006/main">
          <a:off x="1590675" y="962025"/>
          <a:ext cx="3990975" cy="1038225"/>
        </a:xfrm>
        <a:custGeom xmlns:a="http://schemas.openxmlformats.org/drawingml/2006/main">
          <a:avLst/>
          <a:gdLst>
            <a:gd name="connsiteX0" fmla="*/ 3990975 w 3990975"/>
            <a:gd name="connsiteY0" fmla="*/ 333375 h 1038225"/>
            <a:gd name="connsiteX1" fmla="*/ 2447925 w 3990975"/>
            <a:gd name="connsiteY1" fmla="*/ 1028700 h 1038225"/>
            <a:gd name="connsiteX2" fmla="*/ 2457450 w 3990975"/>
            <a:gd name="connsiteY2" fmla="*/ 733425 h 1038225"/>
            <a:gd name="connsiteX3" fmla="*/ 1905000 w 3990975"/>
            <a:gd name="connsiteY3" fmla="*/ 1028700 h 1038225"/>
            <a:gd name="connsiteX4" fmla="*/ 1905000 w 3990975"/>
            <a:gd name="connsiteY4" fmla="*/ 714375 h 1038225"/>
            <a:gd name="connsiteX5" fmla="*/ 1514475 w 3990975"/>
            <a:gd name="connsiteY5" fmla="*/ 1019175 h 1038225"/>
            <a:gd name="connsiteX6" fmla="*/ 1524000 w 3990975"/>
            <a:gd name="connsiteY6" fmla="*/ 552450 h 1038225"/>
            <a:gd name="connsiteX7" fmla="*/ 1028700 w 3990975"/>
            <a:gd name="connsiteY7" fmla="*/ 1038225 h 1038225"/>
            <a:gd name="connsiteX8" fmla="*/ 1038225 w 3990975"/>
            <a:gd name="connsiteY8" fmla="*/ 466725 h 1038225"/>
            <a:gd name="connsiteX9" fmla="*/ 714375 w 3990975"/>
            <a:gd name="connsiteY9" fmla="*/ 1009650 h 1038225"/>
            <a:gd name="connsiteX10" fmla="*/ 714375 w 3990975"/>
            <a:gd name="connsiteY10" fmla="*/ 0 h 1038225"/>
            <a:gd name="connsiteX11" fmla="*/ 381000 w 3990975"/>
            <a:gd name="connsiteY11" fmla="*/ 1028700 h 1038225"/>
            <a:gd name="connsiteX12" fmla="*/ 0 w 3990975"/>
            <a:gd name="connsiteY12" fmla="*/ 1019175 h 1038225"/>
          </a:gdLst>
          <a:ahLst/>
          <a:cxnLst>
            <a:cxn ang="0">
              <a:pos x="connsiteX0" y="connsiteY0"/>
            </a:cxn>
            <a:cxn ang="0">
              <a:pos x="connsiteX1" y="connsiteY1"/>
            </a:cxn>
            <a:cxn ang="0">
              <a:pos x="connsiteX2" y="connsiteY2"/>
            </a:cxn>
            <a:cxn ang="0">
              <a:pos x="connsiteX3" y="connsiteY3"/>
            </a:cxn>
            <a:cxn ang="0">
              <a:pos x="connsiteX4" y="connsiteY4"/>
            </a:cxn>
            <a:cxn ang="0">
              <a:pos x="connsiteX5" y="connsiteY5"/>
            </a:cxn>
            <a:cxn ang="0">
              <a:pos x="connsiteX6" y="connsiteY6"/>
            </a:cxn>
            <a:cxn ang="0">
              <a:pos x="connsiteX7" y="connsiteY7"/>
            </a:cxn>
            <a:cxn ang="0">
              <a:pos x="connsiteX8" y="connsiteY8"/>
            </a:cxn>
            <a:cxn ang="0">
              <a:pos x="connsiteX9" y="connsiteY9"/>
            </a:cxn>
            <a:cxn ang="0">
              <a:pos x="connsiteX10" y="connsiteY10"/>
            </a:cxn>
            <a:cxn ang="0">
              <a:pos x="connsiteX11" y="connsiteY11"/>
            </a:cxn>
            <a:cxn ang="0">
              <a:pos x="connsiteX12" y="connsiteY12"/>
            </a:cxn>
          </a:cxnLst>
          <a:rect l="l" t="t" r="r" b="b"/>
          <a:pathLst>
            <a:path w="3990975" h="1038225">
              <a:moveTo>
                <a:pt x="3990975" y="333375"/>
              </a:moveTo>
              <a:lnTo>
                <a:pt x="2447925" y="1028700"/>
              </a:lnTo>
              <a:lnTo>
                <a:pt x="2457450" y="733425"/>
              </a:lnTo>
              <a:lnTo>
                <a:pt x="1905000" y="1028700"/>
              </a:lnTo>
              <a:lnTo>
                <a:pt x="1905000" y="714375"/>
              </a:lnTo>
              <a:lnTo>
                <a:pt x="1514475" y="1019175"/>
              </a:lnTo>
              <a:lnTo>
                <a:pt x="1524000" y="552450"/>
              </a:lnTo>
              <a:lnTo>
                <a:pt x="1028700" y="1038225"/>
              </a:lnTo>
              <a:lnTo>
                <a:pt x="1038225" y="466725"/>
              </a:lnTo>
              <a:lnTo>
                <a:pt x="714375" y="1009650"/>
              </a:lnTo>
              <a:lnTo>
                <a:pt x="714375" y="0"/>
              </a:lnTo>
              <a:lnTo>
                <a:pt x="381000" y="1028700"/>
              </a:lnTo>
              <a:lnTo>
                <a:pt x="0" y="1019175"/>
              </a:lnTo>
            </a:path>
          </a:pathLst>
        </a:custGeom>
        <a:noFill xmlns:a="http://schemas.openxmlformats.org/drawingml/2006/main"/>
        <a:ln xmlns:a="http://schemas.openxmlformats.org/drawingml/2006/main">
          <a:solidFill>
            <a:srgbClr val="00B050"/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fr-FR"/>
        </a:p>
      </cdr:txBody>
    </cdr:sp>
  </cdr:relSizeAnchor>
  <cdr:relSizeAnchor xmlns:cdr="http://schemas.openxmlformats.org/drawingml/2006/chartDrawing">
    <cdr:from>
      <cdr:x>0.40503</cdr:x>
      <cdr:y>0.65</cdr:y>
    </cdr:from>
    <cdr:to>
      <cdr:x>0.73184</cdr:x>
      <cdr:y>0.78684</cdr:y>
    </cdr:to>
    <cdr:sp macro="" textlink="">
      <cdr:nvSpPr>
        <cdr:cNvPr id="13" name="Zone de texte 12"/>
        <cdr:cNvSpPr txBox="1"/>
      </cdr:nvSpPr>
      <cdr:spPr>
        <a:xfrm xmlns:a="http://schemas.openxmlformats.org/drawingml/2006/main">
          <a:off x="2762250" y="2352675"/>
          <a:ext cx="2228850" cy="495300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  <a:ln xmlns:a="http://schemas.openxmlformats.org/drawingml/2006/main">
          <a:solidFill>
            <a:schemeClr val="tx1"/>
          </a:solidFill>
        </a:ln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fr-FR" sz="1100"/>
            <a:t>Montée des rapports</a:t>
          </a:r>
        </a:p>
        <a:p xmlns:a="http://schemas.openxmlformats.org/drawingml/2006/main">
          <a:r>
            <a:rPr lang="fr-FR" sz="1100"/>
            <a:t>Descente</a:t>
          </a:r>
          <a:r>
            <a:rPr lang="fr-FR" sz="1100" baseline="0"/>
            <a:t> des rapports</a:t>
          </a:r>
          <a:endParaRPr lang="fr-FR" sz="1100"/>
        </a:p>
      </cdr:txBody>
    </cdr:sp>
  </cdr:relSizeAnchor>
  <cdr:relSizeAnchor xmlns:cdr="http://schemas.openxmlformats.org/drawingml/2006/chartDrawing">
    <cdr:from>
      <cdr:x>0.62849</cdr:x>
      <cdr:y>0.68947</cdr:y>
    </cdr:from>
    <cdr:to>
      <cdr:x>0.70112</cdr:x>
      <cdr:y>0.68947</cdr:y>
    </cdr:to>
    <cdr:cxnSp macro="">
      <cdr:nvCxnSpPr>
        <cdr:cNvPr id="8" name="Connecteur droit 7"/>
        <cdr:cNvCxnSpPr/>
      </cdr:nvCxnSpPr>
      <cdr:spPr>
        <a:xfrm xmlns:a="http://schemas.openxmlformats.org/drawingml/2006/main">
          <a:off x="4286250" y="2495550"/>
          <a:ext cx="495300" cy="0"/>
        </a:xfrm>
        <a:prstGeom xmlns:a="http://schemas.openxmlformats.org/drawingml/2006/main" prst="line">
          <a:avLst/>
        </a:prstGeom>
        <a:ln xmlns:a="http://schemas.openxmlformats.org/drawingml/2006/main" w="28575">
          <a:solidFill>
            <a:srgbClr val="FF0000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0.63128</cdr:x>
      <cdr:y>0.74211</cdr:y>
    </cdr:from>
    <cdr:to>
      <cdr:x>0.70391</cdr:x>
      <cdr:y>0.74211</cdr:y>
    </cdr:to>
    <cdr:cxnSp macro="">
      <cdr:nvCxnSpPr>
        <cdr:cNvPr id="12" name="Connecteur droit 11"/>
        <cdr:cNvCxnSpPr/>
      </cdr:nvCxnSpPr>
      <cdr:spPr>
        <a:xfrm xmlns:a="http://schemas.openxmlformats.org/drawingml/2006/main">
          <a:off x="4305300" y="2686050"/>
          <a:ext cx="495300" cy="0"/>
        </a:xfrm>
        <a:prstGeom xmlns:a="http://schemas.openxmlformats.org/drawingml/2006/main" prst="line">
          <a:avLst/>
        </a:prstGeom>
        <a:ln xmlns:a="http://schemas.openxmlformats.org/drawingml/2006/main" w="28575">
          <a:solidFill>
            <a:srgbClr val="00B050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5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106 4 26,'0'0'49,"0"0"-5,0 0-5,-7-6-2,7 6-3,0 0-5,0 0-4,-10 3-4,10-3-3,0 0-2,-9 5-3,9-5-1,-8 5-3,8-5-1,-7 6-1,7-6 0,-7 8 1,7-8-2,-9 8 1,9-8-2,-8 10 1,8-10-3,-8 9 1,8-9 0,-9 11-1,9-11 0,-8 14 0,3-6 1,2 1 0,-1 1 1,2 1 0,0 0-1,2 0 1,0-1-2,1 1 1,0-1-2,2-1 0,-1 0 0,0-1-1,1 1 1,-1 0-1,0-1 1,1 1 0,0-1 0,0 1 1,0-1-1,2-1 0,-1 0 1,1 0 0,-5-7-2,11 13 1,-11-13-3,13 11 3,-6-7-4,1-1-1,0 1 1,-1-1-1,2-1 0,-2-1 0,-7-1 3,11 3-4,-11-3 4,10 1 1,-10-1 0,7 0-1,-7 0 1,7-1 3,-7 1-4,0 0 4,9-9-2,-9 9 1,3-11-1,-3 11 0,0-14 0,-1 7-4,-1 0 4,0-1-4,0 1 1,2 7 0,-7-13 1,7 13-1,-8-9 2,8 9 0,-9-8 0,9 8-1,-11-5 2,11 5-2,-10-3 0,10 3 1,-9-1-1,9 1 0,-9 4 0,9-4 1,-8 8 0,8-8 1,-10 12 0,4-5 0,6-7-1,-11 13 1,11-13-4,-7 8-5,7-8-13,0 0-24,0 0-61,0-11-7,4 3-4,-1 0-4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6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-3 0 1,'0'0'59,"1"8"14,-1-8-1,0 0-52,0 0-7,0 0-2,0 0 0,0 0 2,0 0 1,0 0 4,7 3 2,-7-3-1,0 0 0,5 10-5,-5-10 0,5 12-9,-3-4-2,0 2-3,2-1-3,-1 1 2,1 1-3,-1-2 2,2 0-4,-3-2 8,-2-7-2,6 9 1,-6-9-1,0 0 1,0 0-1,7-2 1,-7 2 0,3-7 1,-3 7-1,2-7 3,-2 7 0,5-9 0,-5 9 2,11-8-2,-2 7 2,2-2-2,0 3 1,2 0-2,3 4 1,-2-1 0,1 4-2,-1 0 2,-1 2-1,-3 1 2,-1-1-2,-2 0 1,-2 1 1,-2 0-3,-2-1 1,-3 1-1,-2-1 1,-3 2-2,-2-1 1,-1 1 0,-1 1 0,0 0-1,0-2 0,2 0-5,0-4-3,9-6-10,-12 2-25,12-2-59,-3-15 0,1 2-8,1-1 6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6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0 70 58,'0'0'100,"0"0"-6,0 0 4,0 0-65,0 0-9,0 0-4,8 0-7,-8 0 1,10-7-8,-3 3 4,1 1-3,2-2 5,0 1-3,2 1 1,1 1-1,-1 0 1,2 0-1,-1-1-2,1 2-2,-1-1-1,-1 0-3,0-1 0,-1 1-2,-1-1-5,-1 1-7,-1 0-13,-8 2-23,13-9-59,-13 9-5,7-9-2,-7 9-4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7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-5 184 3,'0'0'83,"0"0"-7,-1 9 3,1-9-56,0 0-2,0 0-1,0 0 1,0 0 0,0 0-6,9-5 8,-9 5-6,9-8 5,-9 8-8,10-13 1,-6 4-5,1-3 0,-2-1-3,2-2-3,-2-1 0,1 0-2,0-1-1,-1 0-1,1 1 0,-1 4-1,1 1 1,-1 4 0,-3 7 1,7-6 0,-7 6 0,7 4 2,-7-4-1,7 11 1,-5-2 0,2 1 1,-2 3-1,1 0 1,0 2-1,0 0 1,0 2 0,1 1-3,-1-1 2,1 0-3,0-1 2,0-1-5,1-1 5,-1-2-6,2-2 4,-2-3-3,-4-7-3,11 8-9,-11-8-24,9-1-59,-9 1-10,2-11-1,-7 4-11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8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102 108 1,'-6'7'33,"6"-7"33,-8 3 1,8-3-47,-9-2-3,9 2-3,-9-7 2,9 7 1,-7-10 0,3 3 2,4 7-2,-7-16-1,5 8 0,-2-4-1,2 4-1,-1-4-2,1 3-2,1 0-1,1 0-2,0 9-1,7-9-2,-7 9-1,13 2-1,-3 2 1,3 4 0,-2 3-1,2 1 2,-2 2-1,-2 0 2,-1 1-1,-1 1 0,-5 1-1,-1 1 1,-3 1-2,-4 0 1,-1 1-1,-3 0 1,-2 0-2,-2-2 1,-2-1 0,1-2 0,-1-2 0,3-3 1,2-2-2,1-1 1,2-2 0,8-5-2,0 0 2,-3 8 0,3-8 1,14 2 4,-3-1 0,3 0 1,3-1 1,3 2 0,-1-1-1,1 1 0,-1-4-3,-2 2-2,-2-2-4,-1 0-6,-3-1-9,-4-4-17,2 2-43,-4-3-30,-1 0-1,-3-1-5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799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-2 242 51,'3'9'79,"-3"-9"5,0 0-10,0 0-49,0 0-4,1-9-8,-1-2 3,3 1-6,-1-4 5,0 1-6,1-4 5,-1 2-3,0-3 1,2 0-2,-3-2-1,1 0-2,1 1 1,0 1-1,-2 2 0,2 2 1,-2 2 1,1 5 0,-2 7 0,0 0-1,0 0-1,10 7 0,-6 3-1,2 0-3,1 1-3,1 2 0,0-1-2,1 1 1,-1 1 1,-1 2-2,0 0 0,-1 3 1,-1 2-1,-2 0 2,0 5 3,-2-2 0,1-1 0,-1-2-2,-1-4 2,1-4-8,1-4-4,-2-9-12,0 0-26,0 0-48,2-9-9,-3-3-1,-2-1-1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800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1 49 62,'-2'12'88,"2"-12"3,4 7-7,-4-7-40,11-1-23,-1 0-8,2-4 3,2 0-11,1 0-3,1-2-14,1-1-7,-3-1-23,2 2-39,-2-1-6,-2 1-1,-1 2-2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801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0 92 67,'0'0'81,"11"6"1,-11-6-4,5 13-57,1-2-2,-2 0-4,4 6-2,-1 0-8,1 2-1,-2 1-3,1 0 0,-3-1 0,-2-1-3,-1 1 1,-2-3 4,-2-1 2,0-3-1,-2-2-5,5-10 5,-12 3-2,5-9-1,1-7 2,0-5-5,1-6 0,0-6-1,3-3 8,1-2-6,2 1 4,3 1 0,0 2 0,3 5 0,2 3 1,1 7 2,0 6 2,2 5 0,1 4 1,-1 7-3,1 2 2,-1 6-1,-2 2-3,-1 3 0,-2 2-4,-3 0-1,-2 0-1,-3 1 0,-1-4-2,-3-1 2,-2-3-1,0-2 0,-2-2 1,1-3 1,0-2 1,1-1 0,7-4 2,-8 9 3,8-9-1,5 12 2,3-3-1,3 2 3,2 2-2,4 2 5,1 0-1,1 0-3,-1-2 1,-1 0-3,-2-1-3,-1-2-13,-2-3-23,-1-4-61,-11-3-7,10-2-3,-12-5-7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802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2 67 44,'0'0'84,"0"0"1,0 0-6,0 0-42,0 0-7,-7-2-5,7 2 0,2-8-9,-2 8 2,5-14-7,0 7 5,-1-3-6,1 3 1,0-1-4,2 2-2,2 2-1,-2 3 1,1 1 3,1 4-1,0 3 4,-1 3-5,1 0 2,-1 2-4,-3 2 2,1 1-4,-2 0 2,-1 0-4,-2-1 0,-2 0 0,0 0-1,-4-1 0,0 0 0,-2-3 1,0-1-1,-2-2 1,0-2-1,0-2 1,1-1 0,1-2-1,7 0 1,-11-3-1,11 3 1,0 0 0,0-11 0,0 11 0,10-10-1,-10 10 1,15-14 1,-7 9-1,2 1 0,0 1 0,1 3 0,0 3 0,2 6 0,-1 1 0,0 5 1,-1 2 0,-2 2-1,-1 2 1,-1 0-2,-3 0 2,-3-3-1,-2 1 2,-3-5-2,-1-1 2,-4-3-2,1-2 1,-3-2 0,0-3 0,0-2-2,1-1 1,0-1-2,3 0-2,7 1-9,-9-7-16,9 7-35,2-11-42,3 4-3,-2-3-5,3-1-3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803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8 0 27,'0'0'85,"-3"12"1,1-5-5,2-7-34,-4 13-28,4-13-1,-1 13-4,1-6-6,3 1-3,1 2-2,1 1 1,0 1-1,0 1 1,1 2-1,-1 0-1,-1 0-3,-1 3 1,0-2-1,-1 1 1,-1-2-2,0 1 1,0-2-1,-1 0 1,0-2 0,0-3 0,1 0 0,-1-2 1,1 1-1,-1-8 1,4 8 0,-4-8 0,8 4 1,-8-4-1,12-1 3,-5 0 0,0 0 3,2 0 1,0 0 1,1-1 1,-1 2-1,1 2 1,1-2-1,-2 2-2,1-1-1,-2 1-3,-1-2-1,-7 0 0,12 2-1,-12-2-1,8-2-7,-8 2-6,0 0-21,7-3-51,-7 3-8,0 0-5,0 0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7-03-13T06:15:28.804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-1 0 98,'0'0'90,"2"8"1,-2-8-28,1 15-25,-2-7-7,4 6-8,0-1-9,1 4-4,0-2-5,1 1-3,-1 0-9,0-4-13,3 1-37,-3-4-39,-4-9-2,3 8-7,-3-8 24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6-04-01T09:40:44.298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395 140 51,'-12'10'103,"12"-10"0,-12 4-5,12-4-67,-12 0-13,12 0-2,0 0-1,0 0-2,11-9-2,-2 5-1,2-1 1,4 0 0,2-1 1,3 2-2,2-3-1,4 2-2,2-3 1,3 2-1,3-2 1,0 1-1,2-2 1,2 1 0,0 0 0,1 0-1,1 1-1,0 2 0,3-1 0,1 1-1,1-1-1,1 1 0,-1 0-1,1 1 0,1-1 1,-1 2-1,-2 2 1,0 0-1,-1 3 1,1 0-1,0 3-1,-1-1 0,0 1-1,0-1 1,0 0 0,1-1-1,-1-1 0,1-1 0,1 0 1,1 2-1,0-2 1,-1 3 0,0-1 0,-1 3 1,-1 0 0,-1 2 0,-1 1 0,-1-2 0,-1 2-1,1 0 2,-1 0-2,1 1 0,1 0-1,-1 0 0,0 0 2,0 2 1,0-3-2,-1 0 0,0-1-1,-2-3 2,-3 0-2,0 0 1,-1 0-2,-3-1 0,-1 1 0,-3 0 1,-2 0-1,-2 0 0,-2 2 0,0-2 0,-3 2 0,-1 0 0,-2-1-1,1 1 5,-2 0-1,1-2 1,-2 2 0,-1-1 0,0 1 0,-1 0-2,0 0 4,0 0-8,0-1 3,0 1-3,1-4 3,-1 1-3,0-1 3,1 0-1,-2-1-1,0 1 1,0 0 1,-2 0-2,0 1 1,-7-4 0,13 8 0,-13-8 0,13 8 0,-6-4 0,-7-4-1,14 6 2,-14-6-1,13 9 0,-5-6 1,-1 2 0,0 1-1,2 0 1,-1 0-2,1 2 2,1-1-1,0 2 0,1 0-1,1 1 1,0 2-2,-1 0 2,3 0 0,-2 2-1,0 2-1,1-1 2,-2 3-1,-1 0 1,1-1 6,1 3 0,-1 0-1,0 1 2,-2 0-2,1 1 2,0 1-2,-1-1-3,-1-1-4,1 2-1,-1-1 2,-1 1-2,0 0 2,0 0-2,0 1 2,1 2 2,-1 1-2,-2 1 2,1 2-2,-2 0 2,1 1-2,-2-1 2,-1 1-2,-1-1-3,1 0 3,-2-2-3,1 0 2,-1 0-2,0-1 2,-1 2-1,1-4 1,-2 2 4,-1 0-2,0 1 2,-2-1-1,0 1 2,-2-2-2,1-1 2,-1-1-1,0-1 1,-1-1 2,0-2-4,-1-2 4,0 1-4,-1-2-3,-1 0-3,-1-2 3,0-1-3,-3-1 1,1 1 1,-1-3-1,0 0 1,-2-1 6,0 1 0,0-2-1,0 0 0,-3-1 0,1 1 1,-2-2-1,0 1 1,-2-2-2,2 0 2,-2-1-1,0 0 0,2-2-1,-1 1 1,1-1-1,1 0 1,-2 0-4,1 0-1,0-1 0,0 1 0,0-2 1,0 0-2,-1-1 2,-1-2-2,0 0 5,1-1 0,-2 1 0,-1 0 0,-1 1 0,-1 0 0,0 1 0,0-1 1,0 1-1,0 0 0,-1-3-3,0 1 1,1-3-1,-1 1-1,-1 1 1,-2-2 0,-1 0 0,0 1 0,-1-1 2,-1 2 0,0-2 0,-1 0 1,1 1-1,-1 1-2,0-1 1,1 3-1,-3 1 1,1 0-1,-3 1 1,0 1-1,1 1 1,-1-1 1,1 1 0,0-1-1,2 0 1,-1 0 0,3 0-1,-1-1 0,1 2 0,1-1 1,-2 0-1,-1 0 0,-1 0 0,2 1 1,-2 0 0,2 2-1,1 0 1,0 0-1,0 1 1,1 0 0,1 2-1,2-2 1,-1 2 0,0 1 0,-1-1-1,0 1 1,0 0-1,-1 2 1,1-1-1,0 2 1,0 0-1,-1 0 1,2 0-1,1 1 1,0-1-1,1 1 1,0-1-1,1 1 0,0 2 1,-1 0-1,0 0 1,2 0-1,-1 2 0,1 0 0,0 3 1,2-1-1,1 0 0,1 1 1,3 1-1,-2 1 1,1 2-2,2 1 3,-1 1-3,1 2 3,0 1-2,2 2-1,-1 1 2,0 1-2,3-1 3,0-1-3,1 0 2,0-1-2,1 1 2,0 0 2,0-1-2,2 2 1,-1-1-1,0 1 2,-1 1-2,2-1 2,-1 1-2,1 1 0,-1-2-1,1 3 2,-1-1-1,2 3 1,1 0-2,-1 0 2,2 0-1,2 0 3,1-1-3,1 1 2,0-1 0,3-2-3,-1-1 3,2 1-3,0-2 2,2-1-1,1 1 2,0 0-2,2-3 0,2 1 3,2 0-3,1-1 2,0 0-2,4-1 1,0 1-1,1-4 2,3 2 2,1-1-2,1-3 2,1 0-6,1-1 5,0-3-5,1-1 5,1-1-5,1-2 1,0 0-2,1-1 2,1-2 2,1 0-2,4-2 2,1-1-2,1-1 2,1-2-2,3-3 2,2 0-1,0-2 1,3-2-1,0 1 1,0-2 0,0-1 0,2 0-1,-1 1 1,4-1-1,1 1 1,-1 0-1,2 0 2,1 1-1,2-1 1,-1 2-1,2 0 1,-1 0 0,0 0-1,0 1 0,0 0 1,-2 0-1,-1 1 0,-2 1 1,0 2-1,-3-2 1,0 1-1,-1 1 0,-1 0-1,-1 1-2,0 2 2,2 2 2,-2-2-1,2 1 0,-1 2 0,0 0 1,4 1-1,-1-2 0,0-1 0,0 1-3,2 0 3,-1 0 1,-1 0-1,-2-1 0,0 1 0,-1 2-1,-1 0 1,0 0-1,-2 0-2,-1 0 0,-1 1-1,-1 1 2,-3-1 4,0-1 1,-2 1-1,-3 0 1,0 1-1,-2 0 2,0-1-1,-1 2-1,-1 0-5,1 1 0,-2 2 1,0-1-1,-3 0 1,0 0-1,-3-1 0,0-1 0,-3 0 2,-2-2-2,-1 0 1,-3-3-1,1 3 1,-2-1 0,0 2 0,0 0 0,-2-1 0,0 0 0,-3 1 0,2 0 0,-2 0 1,-1 1-1,-2 0 0,0 0 2,0 2-2,-2 2 3,0 1-3,0 0 3,-2-1-3,0 1 3,-2 0-1,0 1-1,-2 1 1,-3 0-1,-1 1 2,-2 1-2,-2 0 3,-2 0-3,0 0 2,-2-2-1,0 0 1,-2 0-1,1-1 1,-1 0-2,-1-2-2,-1 0 2,0-2-2,0 0-2,-1-1-3,-1-3 3,-1 1-4,0-2 4,0 0 0,-2 0 0,-1 0 1,0 0 4,-2 2 0,0-1 0,-2 1 1,-2 1-1,1 0-2,-1-1-1,-1 1 0,-2 0 0,-1 1 1,-2-1-1,0 1 1,-1-2 0,-1 0 2,0-2 0,-2 0-1,1-1 1,0-1-2,0-1 2,-1 2-2,0 1 2,-1 1 6,-2 0-7,2 1 10,-2 0-10,-1 2 1,1-2 6,-1 0-6,0 0 5,0-2-13,-1 2 13,0-1-14,-1 2 15,3 1-5,-2 1-3,1 3 3,1-2-2,-1 3 2,1-1-2,2-2 2,-2 0-2,1-2 2,3-1-1,0-3 0,1-2-2,1 0 2,3-2-2,0 1 2,0 0-2,2 1 2,1 0-3,0 1 10,3-2-8,0 1 7,4 1-8,0 0 9,3 0-8,2-3 7,2 0-8,3-1 2,2 2-2,1-2 1,3 0-1,0-1 1,2-3-1,0 2 1,4-1 0,-1 1 0,1-2 1,1 0-1,0 1 0,-1 1 1,8-5-1,-12 13 1,12-13-1,-13 13 1,13-13-1,-12 12 1,12-12-1,-9 10-1,9-10-3,0 0-5,-7 10-7,7-10-7,0 0-16,-2-10-38,3 1-63,0-3-5,-1-2 4,0-2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3472" units="cm"/>
          <inkml:channel name="Y" type="integer" max="13203" units="cm"/>
          <inkml:channel name="F" type="integer" max="1023" units="dev"/>
        </inkml:traceFormat>
        <inkml:channelProperties>
          <inkml:channelProperty channel="X" name="resolution" value="1000.08521" units="1/cm"/>
          <inkml:channelProperty channel="Y" name="resolution" value="1000.22729" units="1/cm"/>
          <inkml:channelProperty channel="F" name="resolution" value="0" units="1/dev"/>
        </inkml:channelProperties>
      </inkml:inkSource>
      <inkml:timestamp xml:id="ts0" timeString="2016-04-01T09:40:45.582"/>
    </inkml:context>
    <inkml:brush xml:id="br0">
      <inkml:brushProperty name="width" value="0.05833" units="cm"/>
      <inkml:brushProperty name="height" value="0.05833" units="cm"/>
      <inkml:brushProperty name="color" value="#ED1C24"/>
      <inkml:brushProperty name="fitToCurve" value="1"/>
    </inkml:brush>
  </inkml:definitions>
  <inkml:trace contextRef="#ctx0" brushRef="#br0">469 0 22,'-5'10'87,"3"5"5,-6-6-4,-2-1-54,2 2-9,-3-5-4,3 3-2,-3-4-6,2 2-3,-2-3-3,-1 3 1,-1-1-2,-1 2 0,-1 0-2,-1 1-1,-1 1-1,-1 0 1,-1 1-1,0 0 6,1 2-8,-2 0 8,1 0-9,-1 2 8,2 0-7,-2 3 7,3-2-8,-1 5 4,1-4-2,1 3 2,2-4 0,1 0 1,2-2-2,4-2 2,-1-4-1,8-7-1,-7 8-1,7-8-1,0 0 1,0 0-1,0 0 0,10-8 0,-10 8-1,11-5 1,-4 1-1,-7 4 1,15-5-1,-8 2 0,2 2 2,-1-1 0,2 1 1,1 1 0,-1 0 2,3 1 2,-1 1 3,3 0 0,-1 2 1,3 1 1,3-1-1,3 0 0,1-2-1,4-1-2,2-2-1,4-2-3,4 0 0,1-1-2,1-1 0,2 1-1,0 0 0,-1 1 0,0 0 1,-3 0-1,-2 2 1,-4 0-2,-2 0-2,-5 0-10,-1 5-17,-5-4-83,-5-1-3,-2 3-6,-12-2 0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Modele-Chevrollier.dot</Template>
  <TotalTime>53</TotalTime>
  <Pages>3</Pages>
  <Words>330</Words>
  <Characters>1816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4</vt:i4>
      </vt:variant>
    </vt:vector>
  </HeadingPairs>
  <TitlesOfParts>
    <vt:vector size="5" baseType="lpstr">
      <vt:lpstr>Modèle mathématique._x000d_
Ne pas hésiter à consulter le fichier d'aide._x000d_
                              Réalisation Marc Guillemot.</vt:lpstr>
      <vt:lpstr>TP0 : Etude de la robotisation d’une boîte de vitesse</vt:lpstr>
      <vt:lpstr>DR1 : Mouvements de sélection et d’engagement</vt:lpstr>
      <vt:lpstr>DR2 : Cheminement de la puissance motrice</vt:lpstr>
      <vt:lpstr>DR3 : Etagement des rapports :</vt:lpstr>
    </vt:vector>
  </TitlesOfParts>
  <Company>Site de Digne les Bains</Company>
  <LinksUpToDate>false</LinksUpToDate>
  <CharactersWithSpaces>2142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mathématique._x000d_
Ne pas hésiter à consulter le fichier d'aide._x000d_
                              Réalisation Marc Guillemot.</dc:title>
  <dc:creator>Bruno</dc:creator>
  <cp:lastModifiedBy>Bruno</cp:lastModifiedBy>
  <cp:revision>13</cp:revision>
  <cp:lastPrinted>2017-03-13T06:20:00Z</cp:lastPrinted>
  <dcterms:created xsi:type="dcterms:W3CDTF">2017-03-11T09:44:00Z</dcterms:created>
  <dcterms:modified xsi:type="dcterms:W3CDTF">2017-03-13T06:20:00Z</dcterms:modified>
</cp:coreProperties>
</file>