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50FAA38B" w:rsidR="00C506A5" w:rsidRDefault="009F3ABD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23776" behindDoc="0" locked="0" layoutInCell="1" allowOverlap="1" wp14:anchorId="0F0E4A20" wp14:editId="7D558B8C">
                  <wp:simplePos x="0" y="0"/>
                  <wp:positionH relativeFrom="column">
                    <wp:posOffset>79392</wp:posOffset>
                  </wp:positionH>
                  <wp:positionV relativeFrom="paragraph">
                    <wp:posOffset>6524</wp:posOffset>
                  </wp:positionV>
                  <wp:extent cx="826135" cy="829310"/>
                  <wp:effectExtent l="0" t="0" r="0" b="8890"/>
                  <wp:wrapNone/>
                  <wp:docPr id="1294159201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5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39102D6B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062D92">
              <w:rPr>
                <w:b/>
                <w:bCs/>
                <w:color w:val="0070C0"/>
                <w:sz w:val="40"/>
                <w:szCs w:val="32"/>
              </w:rPr>
              <w:t>4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543568">
              <w:rPr>
                <w:b/>
                <w:bCs/>
                <w:color w:val="0070C0"/>
                <w:sz w:val="40"/>
                <w:szCs w:val="32"/>
              </w:rPr>
              <w:t>Programmation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 xml:space="preserve">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&#13;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7BB10430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Groupe </w:t>
            </w:r>
            <w:r w:rsidR="009F3ABD">
              <w:rPr>
                <w:b/>
                <w:bCs/>
                <w:sz w:val="32"/>
                <w:szCs w:val="24"/>
              </w:rPr>
              <w:t>3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0B0843">
              <w:rPr>
                <w:b/>
                <w:bCs/>
                <w:sz w:val="32"/>
                <w:szCs w:val="24"/>
              </w:rPr>
              <w:t>–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0B0843">
              <w:rPr>
                <w:b/>
                <w:bCs/>
                <w:sz w:val="32"/>
                <w:szCs w:val="24"/>
              </w:rPr>
              <w:t xml:space="preserve">Commande BT </w:t>
            </w:r>
            <w:r w:rsidR="009F3ABD">
              <w:rPr>
                <w:b/>
                <w:bCs/>
                <w:sz w:val="32"/>
                <w:szCs w:val="24"/>
              </w:rPr>
              <w:t>de l’arrosage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50C1ABDA" w14:textId="15F466AC" w:rsidR="00DC485A" w:rsidRPr="0056045F" w:rsidRDefault="0056045F" w:rsidP="005F3B92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 w:hanging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Problématique</w:t>
      </w: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: C</w:t>
      </w: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omment </w:t>
      </w:r>
      <w:r w:rsidR="000B084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commander à distance</w:t>
      </w: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 </w:t>
      </w:r>
      <w:r w:rsidR="00781E15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le fonctionnement </w:t>
      </w:r>
      <w:r w:rsidR="009F3ABD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de l’arrosage du mur végétal</w:t>
      </w:r>
      <w:r w:rsidR="000B084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?</w:t>
      </w:r>
    </w:p>
    <w:p w14:paraId="3F12D730" w14:textId="77777777" w:rsidR="0056045F" w:rsidRDefault="0056045F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CDE7A96" w14:textId="77777777" w:rsidR="00D309B0" w:rsidRPr="00D309B0" w:rsidRDefault="00D309B0" w:rsidP="00D309B0">
      <w:pPr>
        <w:pStyle w:val="NormalWeb"/>
        <w:ind w:left="45"/>
        <w:rPr>
          <w:rFonts w:ascii="Calibri" w:hAnsi="Calibri" w:cs="Calibri"/>
          <w:color w:val="000000"/>
          <w:sz w:val="22"/>
          <w:szCs w:val="22"/>
        </w:rPr>
      </w:pPr>
      <w:r w:rsidRPr="00D309B0">
        <w:rPr>
          <w:rFonts w:ascii="Calibri" w:hAnsi="Calibri" w:cs="Calibri"/>
          <w:b/>
          <w:bCs/>
          <w:color w:val="000000"/>
          <w:sz w:val="22"/>
          <w:szCs w:val="22"/>
        </w:rPr>
        <w:t>Créer</w:t>
      </w:r>
      <w:r w:rsidRPr="00D309B0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D309B0">
        <w:rPr>
          <w:rFonts w:ascii="Calibri" w:hAnsi="Calibri" w:cs="Calibri"/>
          <w:color w:val="000000"/>
          <w:sz w:val="22"/>
          <w:szCs w:val="22"/>
        </w:rPr>
        <w:t>une application permettant de commander à distance l’ouverture et la fermeture du brise-soleil avec un smartphone.</w:t>
      </w:r>
    </w:p>
    <w:p w14:paraId="0E11B612" w14:textId="77777777" w:rsidR="00D309B0" w:rsidRPr="00D309B0" w:rsidRDefault="00D309B0" w:rsidP="00D309B0">
      <w:pPr>
        <w:pStyle w:val="NormalWeb"/>
        <w:ind w:left="45"/>
        <w:rPr>
          <w:rFonts w:ascii="Calibri" w:hAnsi="Calibri" w:cs="Calibri"/>
          <w:color w:val="000000"/>
          <w:sz w:val="22"/>
          <w:szCs w:val="22"/>
        </w:rPr>
      </w:pPr>
      <w:r w:rsidRPr="00D309B0">
        <w:rPr>
          <w:rFonts w:ascii="Calibri" w:hAnsi="Calibri" w:cs="Calibri"/>
          <w:b/>
          <w:bCs/>
          <w:color w:val="000000"/>
          <w:sz w:val="22"/>
          <w:szCs w:val="22"/>
        </w:rPr>
        <w:t>Utiliser</w:t>
      </w:r>
      <w:r w:rsidRPr="00D309B0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D309B0">
        <w:rPr>
          <w:rFonts w:ascii="Calibri" w:hAnsi="Calibri" w:cs="Calibri"/>
          <w:color w:val="000000"/>
          <w:sz w:val="22"/>
          <w:szCs w:val="22"/>
        </w:rPr>
        <w:t xml:space="preserve">le logiciel App </w:t>
      </w:r>
      <w:proofErr w:type="spellStart"/>
      <w:r w:rsidRPr="00D309B0">
        <w:rPr>
          <w:rFonts w:ascii="Calibri" w:hAnsi="Calibri" w:cs="Calibri"/>
          <w:color w:val="000000"/>
          <w:sz w:val="22"/>
          <w:szCs w:val="22"/>
        </w:rPr>
        <w:t>Inventor</w:t>
      </w:r>
      <w:proofErr w:type="spellEnd"/>
      <w:r w:rsidRPr="00D309B0">
        <w:rPr>
          <w:rFonts w:ascii="Calibri" w:hAnsi="Calibri" w:cs="Calibri"/>
          <w:color w:val="000000"/>
          <w:sz w:val="22"/>
          <w:szCs w:val="22"/>
        </w:rPr>
        <w:t xml:space="preserve"> (</w:t>
      </w:r>
      <w:hyperlink r:id="rId11" w:tgtFrame="_blank" w:history="1">
        <w:r w:rsidRPr="00D309B0">
          <w:rPr>
            <w:rStyle w:val="Lienhypertexte"/>
            <w:rFonts w:ascii="Calibri" w:hAnsi="Calibri" w:cs="Calibri"/>
            <w:sz w:val="22"/>
            <w:szCs w:val="22"/>
          </w:rPr>
          <w:t>http://code.appinventor.mit.edu/login/</w:t>
        </w:r>
      </w:hyperlink>
      <w:r w:rsidRPr="00D309B0">
        <w:rPr>
          <w:rFonts w:ascii="Calibri" w:hAnsi="Calibri" w:cs="Calibri"/>
          <w:color w:val="000000"/>
          <w:sz w:val="22"/>
          <w:szCs w:val="22"/>
        </w:rPr>
        <w:t>) et</w:t>
      </w:r>
      <w:r w:rsidRPr="00D309B0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D309B0">
        <w:rPr>
          <w:rFonts w:ascii="Calibri" w:hAnsi="Calibri" w:cs="Calibri"/>
          <w:b/>
          <w:bCs/>
          <w:color w:val="000000"/>
          <w:sz w:val="22"/>
          <w:szCs w:val="22"/>
        </w:rPr>
        <w:t>entrer</w:t>
      </w:r>
      <w:r w:rsidRPr="00D309B0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D309B0">
        <w:rPr>
          <w:rFonts w:ascii="Calibri" w:hAnsi="Calibri" w:cs="Calibri"/>
          <w:color w:val="000000"/>
          <w:sz w:val="22"/>
          <w:szCs w:val="22"/>
        </w:rPr>
        <w:t xml:space="preserve">le code d'accès App </w:t>
      </w:r>
      <w:proofErr w:type="spellStart"/>
      <w:r w:rsidRPr="00D309B0">
        <w:rPr>
          <w:rFonts w:ascii="Calibri" w:hAnsi="Calibri" w:cs="Calibri"/>
          <w:color w:val="000000"/>
          <w:sz w:val="22"/>
          <w:szCs w:val="22"/>
        </w:rPr>
        <w:t>Inventor</w:t>
      </w:r>
      <w:proofErr w:type="spellEnd"/>
      <w:r w:rsidRPr="00D309B0">
        <w:rPr>
          <w:rFonts w:ascii="Calibri" w:hAnsi="Calibri" w:cs="Calibri"/>
          <w:color w:val="000000"/>
          <w:sz w:val="22"/>
          <w:szCs w:val="22"/>
        </w:rPr>
        <w:t>.</w:t>
      </w:r>
    </w:p>
    <w:p w14:paraId="3F0A3A91" w14:textId="05B89644" w:rsidR="004A2E28" w:rsidRPr="004A2E28" w:rsidRDefault="004A2E28" w:rsidP="009F3ABD">
      <w:pPr>
        <w:pStyle w:val="Paragraphedeliste"/>
        <w:widowControl w:val="0"/>
        <w:numPr>
          <w:ilvl w:val="0"/>
          <w:numId w:val="17"/>
        </w:numPr>
        <w:ind w:left="284" w:hanging="239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 wp14:anchorId="2CAA5862" wp14:editId="22FB033B">
            <wp:simplePos x="0" y="0"/>
            <wp:positionH relativeFrom="column">
              <wp:posOffset>3980395</wp:posOffset>
            </wp:positionH>
            <wp:positionV relativeFrom="paragraph">
              <wp:posOffset>106557</wp:posOffset>
            </wp:positionV>
            <wp:extent cx="1255552" cy="1971304"/>
            <wp:effectExtent l="0" t="0" r="1905" b="0"/>
            <wp:wrapNone/>
            <wp:docPr id="669588395" name="Image 8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5" t="13940" r="72510" b="31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52" cy="197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Définir les besoins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067597FC" w14:textId="4C2C0A43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La première étape est le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u w:val="single"/>
          <w:lang w:eastAsia="fr-FR"/>
          <w14:cntxtAlts/>
        </w:rPr>
        <w:t xml:space="preserve">dessin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de l’application.</w:t>
      </w:r>
    </w:p>
    <w:p w14:paraId="685440B6" w14:textId="30C06C3D" w:rsidR="004A2E28" w:rsidRPr="004A2E28" w:rsidRDefault="004A2E28" w:rsidP="004A2E28">
      <w:pPr>
        <w:widowControl w:val="0"/>
        <w:spacing w:before="0" w:after="4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- Prendre un papier et un crayon et dessiner </w:t>
      </w:r>
      <w:r w:rsidR="00D309B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l’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application </w:t>
      </w:r>
      <w:r w:rsidR="00D309B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souhaitée.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br/>
        <w:t xml:space="preserve">- Indiquer </w:t>
      </w:r>
      <w:r w:rsidR="00D309B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les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u w:val="single"/>
          <w:lang w:eastAsia="fr-FR"/>
          <w14:cntxtAlts/>
        </w:rPr>
        <w:t xml:space="preserve">objets </w:t>
      </w:r>
      <w:r w:rsidR="00D309B0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nécessaires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. </w:t>
      </w:r>
    </w:p>
    <w:p w14:paraId="03437FBB" w14:textId="07A951ED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 wp14:anchorId="696D90CC" wp14:editId="61053DE5">
            <wp:simplePos x="0" y="0"/>
            <wp:positionH relativeFrom="column">
              <wp:posOffset>2428504</wp:posOffset>
            </wp:positionH>
            <wp:positionV relativeFrom="paragraph">
              <wp:posOffset>111043</wp:posOffset>
            </wp:positionV>
            <wp:extent cx="755650" cy="755650"/>
            <wp:effectExtent l="0" t="0" r="6350" b="6350"/>
            <wp:wrapNone/>
            <wp:docPr id="743807249" name="Image 7" descr="Résultat de recherche d'images pour &quot;croquis applicatio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croquis application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Zones de texte (objet label) </w:t>
      </w:r>
    </w:p>
    <w:p w14:paraId="4F87D4D7" w14:textId="77777777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Objet image.</w:t>
      </w:r>
    </w:p>
    <w:p w14:paraId="28FD26E2" w14:textId="77777777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Boutons.</w:t>
      </w:r>
    </w:p>
    <w:p w14:paraId="12C9705D" w14:textId="77777777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Etc.</w:t>
      </w:r>
    </w:p>
    <w:p w14:paraId="444E5E09" w14:textId="6AF523CA" w:rsidR="004A2E28" w:rsidRPr="009F3ABD" w:rsidRDefault="009F3ABD" w:rsidP="009F3ABD">
      <w:pPr>
        <w:widowControl w:val="0"/>
        <w:spacing w:before="0" w:after="120" w:line="285" w:lineRule="auto"/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</w:pPr>
      <w:r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2. </w:t>
      </w:r>
      <w:r w:rsidR="004A2E28" w:rsidRPr="009F3ABD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> </w:t>
      </w:r>
      <w:r w:rsidR="004A2E28" w:rsidRPr="009F3ABD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Réaliser une </w:t>
      </w:r>
      <w:r w:rsidR="004A2E28" w:rsidRPr="009F3ABD"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  <w:t>application :</w:t>
      </w:r>
    </w:p>
    <w:p w14:paraId="5286AB73" w14:textId="77777777" w:rsidR="009F3ABD" w:rsidRPr="009F3ABD" w:rsidRDefault="004A2E28" w:rsidP="009F3ABD">
      <w:pPr>
        <w:widowControl w:val="0"/>
        <w:ind w:firstLine="284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  <w:t xml:space="preserve"> </w:t>
      </w:r>
      <w:r w:rsidR="009F3ABD"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2.1. Importer le projet prédéfini </w:t>
      </w:r>
      <w:r w:rsidR="009F3ABD"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(La partie </w:t>
      </w:r>
      <w:r w:rsidR="009F3ABD" w:rsidRPr="009F3ABD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connexion Bluetooth </w:t>
      </w:r>
      <w:r w:rsidR="009F3ABD"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est déjà réalisée).</w:t>
      </w:r>
    </w:p>
    <w:p w14:paraId="136C2E53" w14:textId="77777777" w:rsidR="009F3ABD" w:rsidRPr="009F3ABD" w:rsidRDefault="009F3ABD" w:rsidP="009F3ABD">
      <w:pPr>
        <w:widowControl w:val="0"/>
        <w:spacing w:before="0" w:after="40" w:line="285" w:lineRule="auto"/>
        <w:ind w:left="567" w:firstLine="284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Projets -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Importer le projet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(.</w:t>
      </w:r>
      <w:proofErr w:type="spellStart"/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aia</w:t>
      </w:r>
      <w:proofErr w:type="spellEnd"/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) de mon ordinateur</w:t>
      </w:r>
    </w:p>
    <w:p w14:paraId="3839EDEF" w14:textId="77777777" w:rsidR="009F3ABD" w:rsidRPr="009F3ABD" w:rsidRDefault="009F3ABD" w:rsidP="009F3ABD">
      <w:pPr>
        <w:widowControl w:val="0"/>
        <w:spacing w:before="0" w:after="120" w:line="285" w:lineRule="auto"/>
        <w:ind w:firstLine="284"/>
        <w:rPr>
          <w:rFonts w:ascii="Calibri" w:hAnsi="Calibri" w:cs="Calibri"/>
          <w:i/>
          <w:iCs/>
          <w:color w:val="000000"/>
          <w:kern w:val="28"/>
          <w:sz w:val="10"/>
          <w:szCs w:val="10"/>
          <w:lang w:eastAsia="fr-FR"/>
          <w14:cntxtAlts/>
        </w:rPr>
      </w:pP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     </w:t>
      </w:r>
      <w:r w:rsidRPr="009F3ABD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Classe\Documents en consultation\CHAMS\S4 Programmation\Application </w:t>
      </w:r>
      <w:proofErr w:type="spellStart"/>
      <w:r w:rsidRPr="009F3ABD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CHAMS.aia</w:t>
      </w:r>
      <w:proofErr w:type="spellEnd"/>
    </w:p>
    <w:p w14:paraId="2169C41D" w14:textId="77777777" w:rsidR="009F3ABD" w:rsidRPr="009F3ABD" w:rsidRDefault="009F3ABD" w:rsidP="009F3ABD">
      <w:pPr>
        <w:widowControl w:val="0"/>
        <w:spacing w:before="0" w:after="120" w:line="285" w:lineRule="auto"/>
        <w:ind w:left="163" w:firstLine="121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>2.2. Réaliser la partie graphique de votre application.</w:t>
      </w:r>
    </w:p>
    <w:p w14:paraId="719561A7" w14:textId="77777777" w:rsidR="009F3ABD" w:rsidRPr="009F3ABD" w:rsidRDefault="009F3ABD" w:rsidP="009F3ABD">
      <w:pPr>
        <w:widowControl w:val="0"/>
        <w:tabs>
          <w:tab w:val="left" w:pos="-31680"/>
        </w:tabs>
        <w:spacing w:before="0" w:after="40" w:line="285" w:lineRule="auto"/>
        <w:ind w:left="567" w:firstLine="284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un </w:t>
      </w:r>
      <w:r w:rsidRPr="009F3ABD">
        <w:rPr>
          <w:rFonts w:ascii="Calibri" w:hAnsi="Calibri" w:cs="Calibri"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 bouton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: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Arrosage </w:t>
      </w:r>
    </w:p>
    <w:p w14:paraId="0AD02AB3" w14:textId="77777777" w:rsidR="009F3ABD" w:rsidRPr="009F3ABD" w:rsidRDefault="009F3ABD" w:rsidP="009F3ABD">
      <w:pPr>
        <w:widowControl w:val="0"/>
        <w:tabs>
          <w:tab w:val="left" w:pos="-31680"/>
        </w:tabs>
        <w:spacing w:before="0" w:after="40" w:line="285" w:lineRule="auto"/>
        <w:ind w:left="567" w:firstLine="284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un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u w:val="single"/>
          <w:lang w:eastAsia="fr-FR"/>
          <w14:cntxtAlts/>
        </w:rPr>
        <w:t>Label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 pour afficher le texte reçu du détecteur de liquide (Hauteur 10%, largeur 60%)</w:t>
      </w:r>
    </w:p>
    <w:p w14:paraId="6F02BF36" w14:textId="77777777" w:rsidR="009F3ABD" w:rsidRPr="009F3ABD" w:rsidRDefault="009F3ABD" w:rsidP="009F3ABD">
      <w:pPr>
        <w:widowControl w:val="0"/>
        <w:tabs>
          <w:tab w:val="left" w:pos="-31680"/>
        </w:tabs>
        <w:spacing w:before="0" w:after="40" w:line="285" w:lineRule="auto"/>
        <w:ind w:left="567" w:firstLine="284"/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Le nommer : </w:t>
      </w:r>
      <w:r w:rsidRPr="009F3ABD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>Texte reçu</w:t>
      </w:r>
    </w:p>
    <w:p w14:paraId="576E5E92" w14:textId="77777777" w:rsidR="009F3ABD" w:rsidRPr="009F3ABD" w:rsidRDefault="009F3ABD" w:rsidP="009F3ABD">
      <w:pPr>
        <w:widowControl w:val="0"/>
        <w:tabs>
          <w:tab w:val="left" w:pos="-31680"/>
        </w:tabs>
        <w:spacing w:before="0" w:after="40" w:line="285" w:lineRule="auto"/>
        <w:ind w:left="567" w:firstLine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un </w:t>
      </w:r>
      <w:r w:rsidRPr="009F3ABD">
        <w:rPr>
          <w:rFonts w:ascii="Calibri" w:hAnsi="Calibri" w:cs="Calibri"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Capteur horloge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dans votre application.</w:t>
      </w:r>
    </w:p>
    <w:p w14:paraId="402EECDE" w14:textId="77777777" w:rsidR="009F3ABD" w:rsidRPr="009F3ABD" w:rsidRDefault="009F3ABD" w:rsidP="009F3ABD">
      <w:pPr>
        <w:widowControl w:val="0"/>
        <w:tabs>
          <w:tab w:val="left" w:pos="-31680"/>
        </w:tabs>
        <w:spacing w:before="0" w:after="40" w:line="285" w:lineRule="auto"/>
        <w:ind w:left="567" w:firstLine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Prévoir une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 xml:space="preserve">image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pour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l’icône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de votre application (logo CHAMS)</w:t>
      </w:r>
    </w:p>
    <w:p w14:paraId="6341D4B7" w14:textId="77777777" w:rsidR="009F3ABD" w:rsidRPr="009F3ABD" w:rsidRDefault="009F3ABD" w:rsidP="009F3ABD">
      <w:pPr>
        <w:widowControl w:val="0"/>
        <w:tabs>
          <w:tab w:val="left" w:pos="-31680"/>
        </w:tabs>
        <w:spacing w:before="0" w:after="40" w:line="285" w:lineRule="auto"/>
        <w:ind w:left="220"/>
        <w:rPr>
          <w:rFonts w:ascii="Calibri" w:hAnsi="Calibri" w:cs="Calibri"/>
          <w:color w:val="000000"/>
          <w:kern w:val="28"/>
          <w:sz w:val="2"/>
          <w:szCs w:val="2"/>
          <w:lang w:eastAsia="fr-FR"/>
          <w14:cntxtAlts/>
        </w:rPr>
      </w:pPr>
      <w:r w:rsidRPr="009F3ABD">
        <w:rPr>
          <w:rFonts w:ascii="Calibri" w:hAnsi="Calibri" w:cs="Calibri"/>
          <w:color w:val="000000"/>
          <w:kern w:val="28"/>
          <w:sz w:val="2"/>
          <w:szCs w:val="2"/>
          <w:lang w:eastAsia="fr-FR"/>
          <w14:cntxtAlts/>
        </w:rPr>
        <w:t> </w:t>
      </w:r>
    </w:p>
    <w:p w14:paraId="6F8A690A" w14:textId="77777777" w:rsidR="009F3ABD" w:rsidRPr="009F3ABD" w:rsidRDefault="009F3ABD" w:rsidP="009F3ABD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18"/>
          <w:szCs w:val="18"/>
          <w:lang w:eastAsia="fr-FR"/>
          <w14:cntxtAlts/>
        </w:rPr>
      </w:pPr>
      <w:r w:rsidRPr="009F3ABD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9F3ABD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9F3ABD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>cette étape.</w:t>
      </w:r>
    </w:p>
    <w:p w14:paraId="3F7AE15A" w14:textId="3501992E" w:rsidR="004A2E28" w:rsidRPr="009F3ABD" w:rsidRDefault="004A2E28" w:rsidP="009F3ABD">
      <w:pPr>
        <w:pStyle w:val="Paragraphedeliste"/>
        <w:widowControl w:val="0"/>
        <w:numPr>
          <w:ilvl w:val="0"/>
          <w:numId w:val="19"/>
        </w:numPr>
        <w:spacing w:before="0" w:after="120" w:line="285" w:lineRule="auto"/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</w:pPr>
      <w:r w:rsidRPr="009F3ABD"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  <w:t xml:space="preserve">Programmation de l’application </w:t>
      </w:r>
      <w:r w:rsidRPr="009F3ABD"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  <w:t xml:space="preserve">: </w:t>
      </w:r>
    </w:p>
    <w:p w14:paraId="4AB4EA89" w14:textId="727F29B8" w:rsidR="009F3ABD" w:rsidRPr="009F3ABD" w:rsidRDefault="009F3ABD" w:rsidP="009F3ABD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Programmer la réception du message « 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ALERTE NIVEAU </w:t>
      </w:r>
      <w:r w:rsidR="001C0053"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>D’EAU »</w:t>
      </w:r>
    </w:p>
    <w:p w14:paraId="19966A5B" w14:textId="77777777" w:rsidR="009F3ABD" w:rsidRPr="009F3ABD" w:rsidRDefault="009F3ABD" w:rsidP="009F3ABD">
      <w:pPr>
        <w:widowControl w:val="0"/>
        <w:spacing w:before="0" w:after="120" w:line="285" w:lineRule="auto"/>
        <w:ind w:left="104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Pour cela, réaliser une boucle : </w:t>
      </w:r>
      <w:r w:rsidRPr="009F3ABD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>Quand Horloge 1 Chronomètre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, faire :</w:t>
      </w:r>
    </w:p>
    <w:p w14:paraId="3A7ADDB4" w14:textId="77777777" w:rsidR="009F3ABD" w:rsidRPr="009F3ABD" w:rsidRDefault="009F3ABD" w:rsidP="009F3ABD">
      <w:pPr>
        <w:widowControl w:val="0"/>
        <w:spacing w:before="0" w:after="120" w:line="225" w:lineRule="exact"/>
        <w:ind w:left="567" w:hanging="231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¨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Si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le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Bluetooth client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1 est </w:t>
      </w:r>
      <w:r w:rsidRPr="009F3ABD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>connecté</w:t>
      </w:r>
    </w:p>
    <w:p w14:paraId="16982885" w14:textId="77777777" w:rsidR="009F3ABD" w:rsidRPr="009F3ABD" w:rsidRDefault="009F3ABD" w:rsidP="009F3ABD">
      <w:pPr>
        <w:widowControl w:val="0"/>
        <w:spacing w:before="0" w:after="120" w:line="225" w:lineRule="exact"/>
        <w:ind w:left="567" w:hanging="231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F3ABD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¨</w:t>
      </w: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Alors :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Mettre le texte reçu en Bluetooth dans le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Label (Texte reçu) </w:t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prévu à cet effet.</w:t>
      </w:r>
    </w:p>
    <w:p w14:paraId="66573FE5" w14:textId="41C897B3" w:rsidR="009F3ABD" w:rsidRPr="009F3ABD" w:rsidRDefault="009F3ABD" w:rsidP="009F3ABD">
      <w:pPr>
        <w:widowControl w:val="0"/>
        <w:spacing w:before="0" w:after="120" w:line="225" w:lineRule="exact"/>
        <w:ind w:left="336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5824" behindDoc="0" locked="0" layoutInCell="1" allowOverlap="1" wp14:anchorId="0A8BEEE6" wp14:editId="75B81C93">
            <wp:simplePos x="0" y="0"/>
            <wp:positionH relativeFrom="column">
              <wp:posOffset>207299</wp:posOffset>
            </wp:positionH>
            <wp:positionV relativeFrom="paragraph">
              <wp:posOffset>22687</wp:posOffset>
            </wp:positionV>
            <wp:extent cx="5276215" cy="1443355"/>
            <wp:effectExtent l="0" t="0" r="635" b="4445"/>
            <wp:wrapNone/>
            <wp:docPr id="13013438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ab/>
      </w:r>
      <w:r w:rsidRPr="009F3ABD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ab/>
        <w:t xml:space="preserve"> Mettre le texte en </w:t>
      </w:r>
      <w:r w:rsidRPr="009F3ABD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rouge </w:t>
      </w:r>
    </w:p>
    <w:p w14:paraId="3C3B1C44" w14:textId="3ABB62C3" w:rsidR="009F3ABD" w:rsidRPr="009F3ABD" w:rsidRDefault="009F3ABD" w:rsidP="009F3ABD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9F3ABD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311E3F32" w14:textId="6D92B068" w:rsidR="004A2E28" w:rsidRPr="005F3B92" w:rsidRDefault="005F3B92" w:rsidP="005F3B92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</w:p>
    <w:p w14:paraId="706B2379" w14:textId="17899010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753E77C0" w14:textId="750CAA82" w:rsidR="0056045F" w:rsidRDefault="009F3ABD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7872" behindDoc="0" locked="0" layoutInCell="1" allowOverlap="1" wp14:anchorId="145F9628" wp14:editId="1100723D">
            <wp:simplePos x="0" y="0"/>
            <wp:positionH relativeFrom="column">
              <wp:posOffset>3523392</wp:posOffset>
            </wp:positionH>
            <wp:positionV relativeFrom="paragraph">
              <wp:posOffset>236542</wp:posOffset>
            </wp:positionV>
            <wp:extent cx="3007343" cy="760369"/>
            <wp:effectExtent l="0" t="0" r="3175" b="1905"/>
            <wp:wrapNone/>
            <wp:docPr id="145259785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43" cy="760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5D869A" w14:textId="1B91D58F" w:rsidR="0056045F" w:rsidRPr="0056045F" w:rsidRDefault="0056045F" w:rsidP="0056045F">
      <w:pPr>
        <w:widowControl w:val="0"/>
        <w:overflowPunct w:val="0"/>
        <w:autoSpaceDE w:val="0"/>
        <w:autoSpaceDN w:val="0"/>
        <w:adjustRightInd w:val="0"/>
        <w:spacing w:before="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7AEB932" w14:textId="7DFD2F4D" w:rsidR="009F3ABD" w:rsidRPr="009F3ABD" w:rsidRDefault="0056045F" w:rsidP="009F3ABD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</w:t>
      </w:r>
      <w:r w:rsidR="009F3ABD" w:rsidRPr="009F3ABD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ligatures w14:val="standardContextual"/>
        </w:rPr>
        <w:t xml:space="preserve">Appeler le professeur </w:t>
      </w:r>
      <w:r w:rsidR="009F3ABD" w:rsidRPr="009F3ABD">
        <w:rPr>
          <w:rFonts w:ascii="Calibri" w:hAnsi="Calibri" w:cs="Calibri"/>
          <w:b/>
          <w:bCs/>
          <w:color w:val="EE0000"/>
          <w:kern w:val="28"/>
          <w:sz w:val="24"/>
          <w:szCs w:val="24"/>
          <w:u w:val="single"/>
          <w:lang w:eastAsia="fr-FR"/>
          <w14:ligatures w14:val="standardContextual"/>
        </w:rPr>
        <w:t xml:space="preserve">pour valider </w:t>
      </w:r>
      <w:r w:rsidR="009F3ABD" w:rsidRPr="009F3ABD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ligatures w14:val="standardContextual"/>
        </w:rPr>
        <w:t>cette étape.</w:t>
      </w:r>
      <w:r w:rsidR="009F3ABD" w:rsidRPr="009F3ABD">
        <w:rPr>
          <w:rFonts w:ascii="Times New Roman" w:hAnsi="Times New Roman"/>
          <w:sz w:val="24"/>
          <w:szCs w:val="24"/>
        </w:rPr>
        <w:t xml:space="preserve"> </w:t>
      </w:r>
    </w:p>
    <w:p w14:paraId="5F0ACFC1" w14:textId="6B709F34" w:rsidR="0056045F" w:rsidRDefault="009F3AB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9F3ABD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lastRenderedPageBreak/>
        <w:t> </w:t>
      </w:r>
    </w:p>
    <w:p w14:paraId="2E62BB9F" w14:textId="5A4D520A" w:rsidR="004A2E28" w:rsidRPr="004A2E28" w:rsidRDefault="004A2E28" w:rsidP="004A2E28">
      <w:pPr>
        <w:widowControl w:val="0"/>
        <w:spacing w:before="0" w:after="120" w:line="225" w:lineRule="exact"/>
        <w:ind w:firstLine="142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6368" behindDoc="0" locked="0" layoutInCell="1" allowOverlap="1" wp14:anchorId="6AD1CF95" wp14:editId="4FD9927B">
            <wp:simplePos x="0" y="0"/>
            <wp:positionH relativeFrom="column">
              <wp:posOffset>4506685</wp:posOffset>
            </wp:positionH>
            <wp:positionV relativeFrom="paragraph">
              <wp:posOffset>7142</wp:posOffset>
            </wp:positionV>
            <wp:extent cx="2223135" cy="1026160"/>
            <wp:effectExtent l="0" t="0" r="5715" b="2540"/>
            <wp:wrapNone/>
            <wp:docPr id="1721276145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4.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Installer l’application sur le Smartphone </w:t>
      </w:r>
      <w:r w:rsidR="001C0053"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Android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705EA9A7" w14:textId="204A792D" w:rsidR="004A2E28" w:rsidRPr="004A2E28" w:rsidRDefault="004A2E28" w:rsidP="004A2E28">
      <w:pPr>
        <w:pStyle w:val="Paragraphedeliste"/>
        <w:widowControl w:val="0"/>
        <w:numPr>
          <w:ilvl w:val="0"/>
          <w:numId w:val="18"/>
        </w:numPr>
        <w:spacing w:before="0" w:after="40" w:line="285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4320" behindDoc="0" locked="0" layoutInCell="1" allowOverlap="1" wp14:anchorId="353EE043" wp14:editId="4D984D79">
            <wp:simplePos x="0" y="0"/>
            <wp:positionH relativeFrom="margin">
              <wp:align>center</wp:align>
            </wp:positionH>
            <wp:positionV relativeFrom="paragraph">
              <wp:posOffset>45184</wp:posOffset>
            </wp:positionV>
            <wp:extent cx="1680210" cy="807720"/>
            <wp:effectExtent l="0" t="0" r="0" b="0"/>
            <wp:wrapNone/>
            <wp:docPr id="49652942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Construire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l’application </w:t>
      </w:r>
    </w:p>
    <w:p w14:paraId="3C42E26E" w14:textId="6C9C7DC3" w:rsidR="004A2E28" w:rsidRPr="004A2E28" w:rsidRDefault="004A2E28" w:rsidP="004A2E28">
      <w:pPr>
        <w:pStyle w:val="Paragraphedeliste"/>
        <w:widowControl w:val="0"/>
        <w:numPr>
          <w:ilvl w:val="0"/>
          <w:numId w:val="18"/>
        </w:numPr>
        <w:spacing w:before="0" w:after="40" w:line="285" w:lineRule="auto"/>
        <w:ind w:left="567" w:hanging="283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Enregistrer l’application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br/>
        <w:t>(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format APK)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dans vos documents</w:t>
      </w:r>
    </w:p>
    <w:p w14:paraId="12E03A93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072EEFB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9A2B095" w14:textId="77777777" w:rsidR="004A2E28" w:rsidRPr="004A2E28" w:rsidRDefault="004A2E28" w:rsidP="004A2E28">
      <w:pPr>
        <w:widowControl w:val="0"/>
        <w:spacing w:before="40" w:after="40" w:line="24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Connecter 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l’appareil mobile Android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au PC en utilisant un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câble USB.</w:t>
      </w:r>
    </w:p>
    <w:p w14:paraId="515D3B90" w14:textId="77777777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Placez votre doigt en haut de l’écran et faîtes le descendre vers le bas pour ouvrir le volet des notifications.</w:t>
      </w:r>
    </w:p>
    <w:p w14:paraId="00C2F1B0" w14:textId="1CE0C20D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2512" behindDoc="0" locked="0" layoutInCell="1" allowOverlap="1" wp14:anchorId="68E2EB96" wp14:editId="5167F528">
            <wp:simplePos x="0" y="0"/>
            <wp:positionH relativeFrom="column">
              <wp:posOffset>3110239</wp:posOffset>
            </wp:positionH>
            <wp:positionV relativeFrom="paragraph">
              <wp:posOffset>29021</wp:posOffset>
            </wp:positionV>
            <wp:extent cx="1244600" cy="220980"/>
            <wp:effectExtent l="0" t="0" r="0" b="7620"/>
            <wp:wrapNone/>
            <wp:docPr id="203026438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3" t="4530" b="6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Cliquer sur la notification : 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Recharge par USB :</w:t>
      </w:r>
    </w:p>
    <w:p w14:paraId="51BE8F67" w14:textId="3F5EF3FE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C327D2" wp14:editId="6F4F5073">
                <wp:simplePos x="0" y="0"/>
                <wp:positionH relativeFrom="column">
                  <wp:posOffset>3541469</wp:posOffset>
                </wp:positionH>
                <wp:positionV relativeFrom="paragraph">
                  <wp:posOffset>60622</wp:posOffset>
                </wp:positionV>
                <wp:extent cx="480951" cy="445325"/>
                <wp:effectExtent l="0" t="0" r="71755" b="50165"/>
                <wp:wrapNone/>
                <wp:docPr id="107397128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51" cy="44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shapetype w14:anchorId="07D2B1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278.85pt;margin-top:4.75pt;width:37.85pt;height:35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" strokecolor="#418ab3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0464" behindDoc="0" locked="0" layoutInCell="1" allowOverlap="1" wp14:anchorId="6586B282" wp14:editId="21A1EB1B">
            <wp:simplePos x="0" y="0"/>
            <wp:positionH relativeFrom="column">
              <wp:posOffset>3926873</wp:posOffset>
            </wp:positionH>
            <wp:positionV relativeFrom="paragraph">
              <wp:posOffset>125054</wp:posOffset>
            </wp:positionV>
            <wp:extent cx="1223010" cy="782320"/>
            <wp:effectExtent l="38100" t="38100" r="34290" b="36830"/>
            <wp:wrapNone/>
            <wp:docPr id="2014666806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23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Sélectionner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l’option 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: Transférer des fichiers</w:t>
      </w:r>
    </w:p>
    <w:p w14:paraId="1690518A" w14:textId="7E08DB41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8416" behindDoc="0" locked="0" layoutInCell="1" allowOverlap="1" wp14:anchorId="649639E3" wp14:editId="5FF8CF12">
            <wp:simplePos x="0" y="0"/>
            <wp:positionH relativeFrom="column">
              <wp:posOffset>5414489</wp:posOffset>
            </wp:positionH>
            <wp:positionV relativeFrom="paragraph">
              <wp:posOffset>7001</wp:posOffset>
            </wp:positionV>
            <wp:extent cx="1344295" cy="1491615"/>
            <wp:effectExtent l="0" t="0" r="8255" b="0"/>
            <wp:wrapNone/>
            <wp:docPr id="109807237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Dans l’explorateur Windows copier/coller</w:t>
      </w:r>
    </w:p>
    <w:p w14:paraId="3994E862" w14:textId="27B8F7D8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Votre application dans le dossier. </w:t>
      </w:r>
      <w:proofErr w:type="spellStart"/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UpgradeAPK</w:t>
      </w:r>
      <w:proofErr w:type="spellEnd"/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du téléphone.</w:t>
      </w:r>
    </w:p>
    <w:p w14:paraId="20A3DBDC" w14:textId="5FE1CD9F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Dans le gestionnaire de fichiers de 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l’appareil mobile Android , </w:t>
      </w:r>
    </w:p>
    <w:p w14:paraId="49363BBF" w14:textId="43E61542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Ouvrir l’application qui se trouve dans le dossier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APKS</w:t>
      </w:r>
    </w:p>
    <w:p w14:paraId="409EEA66" w14:textId="0A60C47E" w:rsidR="004A2E28" w:rsidRPr="004A2E28" w:rsidRDefault="005D0BBE" w:rsidP="004A2E28">
      <w:pPr>
        <w:widowControl w:val="0"/>
        <w:spacing w:before="0" w:after="40" w:line="36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5584" behindDoc="0" locked="0" layoutInCell="1" allowOverlap="1" wp14:anchorId="58B198AB" wp14:editId="5510E420">
                <wp:simplePos x="0" y="0"/>
                <wp:positionH relativeFrom="column">
                  <wp:posOffset>5429060</wp:posOffset>
                </wp:positionH>
                <wp:positionV relativeFrom="paragraph">
                  <wp:posOffset>162741</wp:posOffset>
                </wp:positionV>
                <wp:extent cx="586740" cy="509270"/>
                <wp:effectExtent l="18415" t="17145" r="13970" b="16510"/>
                <wp:wrapNone/>
                <wp:docPr id="755835276" name="Ellips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50927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oval w14:anchorId="2D78D508" id="Ellipse 11" o:spid="_x0000_s1026" style="position:absolute;margin-left:427.5pt;margin-top:12.8pt;width:46.2pt;height:40.1pt;z-index:251715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" filled="f" fillcolor="#5b9bd5" strokecolor="red" strokeweight="2pt">
                <v:shadow color="black [0]"/>
                <v:textbox inset="2.88pt,2.88pt,2.88pt,2.88pt"/>
              </v:oval>
            </w:pict>
          </mc:Fallback>
        </mc:AlternateContent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Installer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l’application </w:t>
      </w:r>
    </w:p>
    <w:p w14:paraId="2B9326FE" w14:textId="77777777" w:rsidR="004A2E28" w:rsidRPr="005D0BBE" w:rsidRDefault="004A2E28" w:rsidP="005D0BBE">
      <w:pPr>
        <w:widowControl w:val="0"/>
        <w:spacing w:before="0" w:after="40" w:line="285" w:lineRule="auto"/>
        <w:ind w:left="225" w:hanging="83"/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</w:pP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643D3E8E" w14:textId="6361C6FB" w:rsidR="005D0BBE" w:rsidRPr="005D0BBE" w:rsidRDefault="004A2E28" w:rsidP="009F3ABD">
      <w:pPr>
        <w:widowControl w:val="0"/>
        <w:spacing w:before="0" w:after="120" w:line="285" w:lineRule="auto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5. </w:t>
      </w:r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Programmation de l’interface Arduino sous </w:t>
      </w:r>
      <w:proofErr w:type="spellStart"/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Ardublock</w:t>
      </w:r>
      <w:proofErr w:type="spellEnd"/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</w:t>
      </w:r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1C95CACB" w14:textId="11992367" w:rsidR="005D0BBE" w:rsidRDefault="009F3ABD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9920" behindDoc="0" locked="0" layoutInCell="1" allowOverlap="1" wp14:anchorId="0C195018" wp14:editId="03DF75CF">
            <wp:simplePos x="0" y="0"/>
            <wp:positionH relativeFrom="column">
              <wp:posOffset>536806</wp:posOffset>
            </wp:positionH>
            <wp:positionV relativeFrom="paragraph">
              <wp:posOffset>212114</wp:posOffset>
            </wp:positionV>
            <wp:extent cx="5625839" cy="2844140"/>
            <wp:effectExtent l="0" t="0" r="0" b="0"/>
            <wp:wrapNone/>
            <wp:docPr id="1577054199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839" cy="28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0BBE"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="005D0BBE"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5D0BBE"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Réaliser </w:t>
      </w:r>
      <w:r w:rsidR="005D0BBE"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et compléter le programme : </w:t>
      </w:r>
    </w:p>
    <w:p w14:paraId="3AB7D960" w14:textId="6D91E8B4" w:rsidR="005F3B92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17EB5637" w14:textId="3FC2CBEF" w:rsidR="005F3B92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33B0EAE" w14:textId="40BB61BC" w:rsidR="005F3B92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516A28EE" w14:textId="37588244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5687713C" w14:textId="6ED03CCE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6E418D32" w14:textId="77777777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192D3C8" w14:textId="57743AC9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029E3DAF" w14:textId="221F4290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59ECBC4" w14:textId="77777777" w:rsidR="005D0BBE" w:rsidRP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4D5C0C54" w14:textId="77777777" w:rsidR="005F3B92" w:rsidRDefault="005F3B92" w:rsidP="005F3B92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7A3AAED8" w14:textId="77777777" w:rsidR="009F3ABD" w:rsidRPr="005F3B92" w:rsidRDefault="009F3ABD" w:rsidP="005F3B92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</w:p>
    <w:p w14:paraId="1A73C35B" w14:textId="2839687B" w:rsidR="005D0BBE" w:rsidRPr="005D0BBE" w:rsidRDefault="005D0BBE" w:rsidP="005D0BBE">
      <w:pPr>
        <w:widowControl w:val="0"/>
        <w:spacing w:before="0" w:line="300" w:lineRule="auto"/>
        <w:ind w:left="165"/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18BE6B00" w14:textId="3AEFD865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</w:pPr>
      <w:r w:rsidRPr="005D0BBE">
        <w:rPr>
          <w:rFonts w:ascii="Arial" w:hAnsi="Arial" w:cs="Arial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6. 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Tester l’application :</w:t>
      </w:r>
    </w:p>
    <w:p w14:paraId="2A19B51F" w14:textId="777777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Connecter 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 ‘appareil mobile à la maquette de test </w:t>
      </w:r>
    </w:p>
    <w:p w14:paraId="37463217" w14:textId="45B292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1C005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Appairage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 Carte Bluetooth </w:t>
      </w:r>
      <w:r w:rsid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–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5459C4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ilot3</w:t>
      </w:r>
    </w:p>
    <w:p w14:paraId="1AFC6F4E" w14:textId="777777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1C005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T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ester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votre application</w:t>
      </w:r>
    </w:p>
    <w:p w14:paraId="71503630" w14:textId="4AF84142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Calibri" w:hAnsi="Calibri" w:cs="Calibri"/>
          <w:b/>
          <w:bCs/>
          <w:color w:val="FF0000"/>
          <w:kern w:val="24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1D5F6CDD" w14:textId="77777777" w:rsidR="009F3ABD" w:rsidRDefault="009F3ABD" w:rsidP="009F3ABD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</w:p>
    <w:p w14:paraId="30EAA95B" w14:textId="45F31DFD" w:rsidR="00DC485A" w:rsidRPr="005D0BBE" w:rsidRDefault="009F3ABD" w:rsidP="009F3ABD">
      <w:pPr>
        <w:widowControl w:val="0"/>
        <w:spacing w:before="0" w:after="120" w:line="285" w:lineRule="auto"/>
        <w:ind w:firstLine="142"/>
        <w:rPr>
          <w:rFonts w:ascii="Calibri" w:hAnsi="Calibri" w:cs="Calibri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0C52CC48" wp14:editId="1AD23CB8">
                <wp:simplePos x="0" y="0"/>
                <wp:positionH relativeFrom="page">
                  <wp:align>center</wp:align>
                </wp:positionH>
                <wp:positionV relativeFrom="paragraph">
                  <wp:posOffset>242339</wp:posOffset>
                </wp:positionV>
                <wp:extent cx="6824345" cy="748145"/>
                <wp:effectExtent l="0" t="0" r="0" b="0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748145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F739B5B" w14:textId="77777777" w:rsidR="00DC485A" w:rsidRDefault="00DC485A" w:rsidP="00DC485A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2CC48" id="Zone de texte 2" o:spid="_x0000_s1027" type="#_x0000_t202" style="position:absolute;left:0;text-align:left;margin-left:0;margin-top:19.1pt;width:537.35pt;height:58.9pt;z-index:251674624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" fillcolor="#e6f0f6" stroked="f">
                <v:textbox inset="2.88pt,2.88pt,2.88pt,2.88pt">
                  <w:txbxContent>
                    <w:p w14:paraId="5F739B5B" w14:textId="77777777" w:rsidR="00DC485A" w:rsidRDefault="00DC485A" w:rsidP="00DC485A"/>
                  </w:txbxContent>
                </v:textbox>
                <w10:wrap anchorx="page"/>
              </v:shape>
            </w:pict>
          </mc:Fallback>
        </mc:AlternateContent>
      </w:r>
      <w:r w:rsidR="005D0BBE"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56045F" w:rsidRPr="005D0BBE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Bilan de la séance</w:t>
      </w:r>
      <w:r w:rsidR="00DC485A" w:rsidRPr="005D0BBE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: </w:t>
      </w:r>
    </w:p>
    <w:p w14:paraId="62D02969" w14:textId="7F3C4369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67BD2C2" w14:textId="1480A4A3" w:rsidR="00DC485A" w:rsidRPr="00DC485A" w:rsidRDefault="00DC485A" w:rsidP="00DC485A">
      <w:pPr>
        <w:spacing w:after="120"/>
        <w:ind w:firstLine="284"/>
        <w:rPr>
          <w:rFonts w:ascii="Calibri" w:hAnsi="Calibri" w:cs="Calibri"/>
          <w:b/>
          <w:bCs/>
          <w:color w:val="0070C0"/>
          <w:sz w:val="24"/>
          <w:szCs w:val="24"/>
        </w:rPr>
      </w:pPr>
      <w:proofErr w:type="spellStart"/>
      <w:proofErr w:type="gramStart"/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>canisme</w:t>
      </w:r>
      <w:proofErr w:type="spellEnd"/>
      <w:proofErr w:type="gramEnd"/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 xml:space="preserve"> d'orientation des lames </w:t>
      </w:r>
    </w:p>
    <w:sectPr w:rsidR="00DC485A" w:rsidRPr="00DC485A" w:rsidSect="00F75628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E7EAE3" w14:textId="77777777" w:rsidR="002E7BA2" w:rsidRDefault="002E7BA2" w:rsidP="00793172">
      <w:pPr>
        <w:spacing w:before="0"/>
      </w:pPr>
      <w:r>
        <w:separator/>
      </w:r>
    </w:p>
  </w:endnote>
  <w:endnote w:type="continuationSeparator" w:id="0">
    <w:p w14:paraId="58811B44" w14:textId="77777777" w:rsidR="002E7BA2" w:rsidRDefault="002E7BA2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B8E457F" w14:textId="77777777" w:rsidR="002E7BA2" w:rsidRDefault="002E7BA2" w:rsidP="00793172">
      <w:pPr>
        <w:spacing w:before="0"/>
      </w:pPr>
      <w:r>
        <w:separator/>
      </w:r>
    </w:p>
  </w:footnote>
  <w:footnote w:type="continuationSeparator" w:id="0">
    <w:p w14:paraId="07D7F23D" w14:textId="77777777" w:rsidR="002E7BA2" w:rsidRDefault="002E7BA2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8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&#13;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1D5A3A"/>
    <w:multiLevelType w:val="hybridMultilevel"/>
    <w:tmpl w:val="2A648310"/>
    <w:lvl w:ilvl="0" w:tplc="9E4C6BB8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2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4F1233DC"/>
    <w:multiLevelType w:val="hybridMultilevel"/>
    <w:tmpl w:val="1FE878E8"/>
    <w:lvl w:ilvl="0" w:tplc="320E92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F2115"/>
    <w:multiLevelType w:val="hybridMultilevel"/>
    <w:tmpl w:val="9E42CCD4"/>
    <w:lvl w:ilvl="0" w:tplc="040C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6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2394C"/>
    <w:multiLevelType w:val="hybridMultilevel"/>
    <w:tmpl w:val="3C14136C"/>
    <w:lvl w:ilvl="0" w:tplc="040C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4"/>
  </w:num>
  <w:num w:numId="12" w16cid:durableId="926422472">
    <w:abstractNumId w:val="11"/>
  </w:num>
  <w:num w:numId="13" w16cid:durableId="456800514">
    <w:abstractNumId w:val="12"/>
  </w:num>
  <w:num w:numId="14" w16cid:durableId="1900549657">
    <w:abstractNumId w:val="18"/>
  </w:num>
  <w:num w:numId="15" w16cid:durableId="913275484">
    <w:abstractNumId w:val="16"/>
  </w:num>
  <w:num w:numId="16" w16cid:durableId="817454389">
    <w:abstractNumId w:val="17"/>
  </w:num>
  <w:num w:numId="17" w16cid:durableId="561214628">
    <w:abstractNumId w:val="13"/>
  </w:num>
  <w:num w:numId="18" w16cid:durableId="1511216382">
    <w:abstractNumId w:val="15"/>
  </w:num>
  <w:num w:numId="19" w16cid:durableId="316568652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189F"/>
    <w:rsid w:val="000030BA"/>
    <w:rsid w:val="0001508A"/>
    <w:rsid w:val="00062D92"/>
    <w:rsid w:val="00085C8A"/>
    <w:rsid w:val="00097D8A"/>
    <w:rsid w:val="000A77CD"/>
    <w:rsid w:val="000B0843"/>
    <w:rsid w:val="000D18B7"/>
    <w:rsid w:val="000D5DAA"/>
    <w:rsid w:val="000E7B38"/>
    <w:rsid w:val="000F5F74"/>
    <w:rsid w:val="0011033C"/>
    <w:rsid w:val="00112BAA"/>
    <w:rsid w:val="001433C2"/>
    <w:rsid w:val="00144514"/>
    <w:rsid w:val="00146F41"/>
    <w:rsid w:val="001505C2"/>
    <w:rsid w:val="00165A81"/>
    <w:rsid w:val="001C0053"/>
    <w:rsid w:val="001C59E5"/>
    <w:rsid w:val="001C770D"/>
    <w:rsid w:val="001D16FA"/>
    <w:rsid w:val="00240198"/>
    <w:rsid w:val="002502A2"/>
    <w:rsid w:val="00261D9F"/>
    <w:rsid w:val="002758F3"/>
    <w:rsid w:val="002A4209"/>
    <w:rsid w:val="002D2ECE"/>
    <w:rsid w:val="002E7BA2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B214B"/>
    <w:rsid w:val="003C47E2"/>
    <w:rsid w:val="003E440F"/>
    <w:rsid w:val="0041212D"/>
    <w:rsid w:val="004140E6"/>
    <w:rsid w:val="00441DC3"/>
    <w:rsid w:val="00452042"/>
    <w:rsid w:val="00466712"/>
    <w:rsid w:val="00475728"/>
    <w:rsid w:val="0049755F"/>
    <w:rsid w:val="004A0703"/>
    <w:rsid w:val="004A2E28"/>
    <w:rsid w:val="004B1BB1"/>
    <w:rsid w:val="004B1DDF"/>
    <w:rsid w:val="004C1A76"/>
    <w:rsid w:val="004C2D6C"/>
    <w:rsid w:val="004C68CD"/>
    <w:rsid w:val="004C78C3"/>
    <w:rsid w:val="00500436"/>
    <w:rsid w:val="00500CA5"/>
    <w:rsid w:val="005030C8"/>
    <w:rsid w:val="00504A7F"/>
    <w:rsid w:val="00522971"/>
    <w:rsid w:val="00543568"/>
    <w:rsid w:val="005459C4"/>
    <w:rsid w:val="00553AD3"/>
    <w:rsid w:val="0056045F"/>
    <w:rsid w:val="00581F48"/>
    <w:rsid w:val="005937C4"/>
    <w:rsid w:val="005A009B"/>
    <w:rsid w:val="005A0798"/>
    <w:rsid w:val="005B3D08"/>
    <w:rsid w:val="005B7956"/>
    <w:rsid w:val="005D0BBE"/>
    <w:rsid w:val="005E733F"/>
    <w:rsid w:val="005F3B92"/>
    <w:rsid w:val="00606582"/>
    <w:rsid w:val="006117BD"/>
    <w:rsid w:val="0061365D"/>
    <w:rsid w:val="00615FFD"/>
    <w:rsid w:val="006321DF"/>
    <w:rsid w:val="006545A9"/>
    <w:rsid w:val="0068060E"/>
    <w:rsid w:val="00682F45"/>
    <w:rsid w:val="006C2707"/>
    <w:rsid w:val="006F76D9"/>
    <w:rsid w:val="00707539"/>
    <w:rsid w:val="00736797"/>
    <w:rsid w:val="00772545"/>
    <w:rsid w:val="00775027"/>
    <w:rsid w:val="00781E15"/>
    <w:rsid w:val="007902F3"/>
    <w:rsid w:val="00793172"/>
    <w:rsid w:val="00793415"/>
    <w:rsid w:val="007A586E"/>
    <w:rsid w:val="007B31DC"/>
    <w:rsid w:val="007B3C64"/>
    <w:rsid w:val="007B4FD7"/>
    <w:rsid w:val="00804AE5"/>
    <w:rsid w:val="00815D9D"/>
    <w:rsid w:val="008174DE"/>
    <w:rsid w:val="008253BC"/>
    <w:rsid w:val="008351B5"/>
    <w:rsid w:val="00847C27"/>
    <w:rsid w:val="00862223"/>
    <w:rsid w:val="0089368C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A158F"/>
    <w:rsid w:val="009C41B4"/>
    <w:rsid w:val="009C50F9"/>
    <w:rsid w:val="009C55FB"/>
    <w:rsid w:val="009F3ABD"/>
    <w:rsid w:val="00A22368"/>
    <w:rsid w:val="00A44AA0"/>
    <w:rsid w:val="00A4630A"/>
    <w:rsid w:val="00A46C7C"/>
    <w:rsid w:val="00A60937"/>
    <w:rsid w:val="00A81E30"/>
    <w:rsid w:val="00AA49D1"/>
    <w:rsid w:val="00AA51EE"/>
    <w:rsid w:val="00AB6960"/>
    <w:rsid w:val="00AC0050"/>
    <w:rsid w:val="00AD43FA"/>
    <w:rsid w:val="00AE0020"/>
    <w:rsid w:val="00AE4FCE"/>
    <w:rsid w:val="00AF4D44"/>
    <w:rsid w:val="00B04CA7"/>
    <w:rsid w:val="00B3470B"/>
    <w:rsid w:val="00B47FC0"/>
    <w:rsid w:val="00B613F6"/>
    <w:rsid w:val="00B6735B"/>
    <w:rsid w:val="00B9253F"/>
    <w:rsid w:val="00BA0A07"/>
    <w:rsid w:val="00BA4533"/>
    <w:rsid w:val="00BC11A1"/>
    <w:rsid w:val="00BD69EC"/>
    <w:rsid w:val="00BE7398"/>
    <w:rsid w:val="00C10269"/>
    <w:rsid w:val="00C27136"/>
    <w:rsid w:val="00C30455"/>
    <w:rsid w:val="00C413BE"/>
    <w:rsid w:val="00C471FB"/>
    <w:rsid w:val="00C506A5"/>
    <w:rsid w:val="00C620A5"/>
    <w:rsid w:val="00C70807"/>
    <w:rsid w:val="00C755C5"/>
    <w:rsid w:val="00C75894"/>
    <w:rsid w:val="00C75A32"/>
    <w:rsid w:val="00C7745C"/>
    <w:rsid w:val="00C874A4"/>
    <w:rsid w:val="00C970C2"/>
    <w:rsid w:val="00CB7282"/>
    <w:rsid w:val="00CE6F02"/>
    <w:rsid w:val="00CF01D7"/>
    <w:rsid w:val="00D04415"/>
    <w:rsid w:val="00D309B0"/>
    <w:rsid w:val="00D405EC"/>
    <w:rsid w:val="00D6018E"/>
    <w:rsid w:val="00D70D13"/>
    <w:rsid w:val="00D72065"/>
    <w:rsid w:val="00D85AA1"/>
    <w:rsid w:val="00D92B09"/>
    <w:rsid w:val="00D966A5"/>
    <w:rsid w:val="00DC485A"/>
    <w:rsid w:val="00DD1D68"/>
    <w:rsid w:val="00DD751B"/>
    <w:rsid w:val="00E012E9"/>
    <w:rsid w:val="00E04174"/>
    <w:rsid w:val="00E15965"/>
    <w:rsid w:val="00E23C58"/>
    <w:rsid w:val="00E36687"/>
    <w:rsid w:val="00E53D84"/>
    <w:rsid w:val="00E53FF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47AB"/>
    <w:rsid w:val="00EF7A4E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D30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de.appinventor.mit.edu/login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9</TotalTime>
  <Pages>2</Pages>
  <Words>447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Marchiset</dc:creator>
  <cp:lastModifiedBy>Birocheau</cp:lastModifiedBy>
  <cp:revision>6</cp:revision>
  <dcterms:created xsi:type="dcterms:W3CDTF">2026-03-29T13:51:00Z</dcterms:created>
  <dcterms:modified xsi:type="dcterms:W3CDTF">2026-06-29T08:17:00Z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