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23775316" w:rsidR="00C506A5" w:rsidRDefault="00CF01D7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694080" behindDoc="0" locked="0" layoutInCell="1" allowOverlap="1" wp14:anchorId="27040D96" wp14:editId="6766B02A">
                  <wp:simplePos x="0" y="0"/>
                  <wp:positionH relativeFrom="column">
                    <wp:posOffset>92142</wp:posOffset>
                  </wp:positionH>
                  <wp:positionV relativeFrom="paragraph">
                    <wp:posOffset>27864</wp:posOffset>
                  </wp:positionV>
                  <wp:extent cx="988695" cy="781685"/>
                  <wp:effectExtent l="0" t="0" r="1905" b="0"/>
                  <wp:wrapNone/>
                  <wp:docPr id="1859425743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5621DDF7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083603">
              <w:rPr>
                <w:b/>
                <w:bCs/>
                <w:color w:val="0070C0"/>
                <w:sz w:val="40"/>
                <w:szCs w:val="32"/>
              </w:rPr>
              <w:t>4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083603">
              <w:rPr>
                <w:b/>
                <w:bCs/>
                <w:color w:val="0070C0"/>
                <w:sz w:val="40"/>
                <w:szCs w:val="32"/>
              </w:rPr>
              <w:t>Programmation des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1BCC1059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Groupe 1 - Protéger du soleil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A00CB87" w14:textId="7D4E0A25" w:rsidR="00DC485A" w:rsidRPr="007B3C64" w:rsidRDefault="007B3C64" w:rsidP="007B3C6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7B3C64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Problématique : </w:t>
      </w:r>
      <w:r w:rsidRPr="007B3C64">
        <w:rPr>
          <w:rFonts w:ascii="Calibri" w:hAnsi="Calibri" w:cs="Calibri"/>
          <w:b/>
          <w:bCs/>
          <w:sz w:val="24"/>
          <w:szCs w:val="24"/>
        </w:rPr>
        <w:t xml:space="preserve">Comment </w:t>
      </w:r>
      <w:r w:rsidR="00B21E88">
        <w:rPr>
          <w:rFonts w:ascii="Calibri" w:hAnsi="Calibri" w:cs="Calibri"/>
          <w:b/>
          <w:bCs/>
          <w:sz w:val="24"/>
          <w:szCs w:val="24"/>
        </w:rPr>
        <w:t>commander l’ouverture et la fermeture des lames du brise soleil</w:t>
      </w:r>
      <w:r w:rsidRPr="007B3C6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B3C64">
        <w:rPr>
          <w:rFonts w:cstheme="minorHAnsi"/>
          <w:b/>
          <w:bCs/>
          <w:sz w:val="24"/>
          <w:szCs w:val="24"/>
        </w:rPr>
        <w:t>?</w:t>
      </w:r>
    </w:p>
    <w:p w14:paraId="357AD441" w14:textId="2B1E7505" w:rsidR="00BE3E0A" w:rsidRPr="00BE3E0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442D832D" w14:textId="00BE1FD2" w:rsidR="00BE3E0A" w:rsidRPr="00BE3E0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 w:rsidR="00B21E88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Programmer la rotation d’un moteur pas à pas </w:t>
      </w:r>
    </w:p>
    <w:p w14:paraId="210E2CB7" w14:textId="3A5462A2" w:rsidR="00BE3E0A" w:rsidRPr="00BE3E0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 w:rsidR="00B21E88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Modifier les paramètres pour obtenir une rotation précise </w:t>
      </w:r>
    </w:p>
    <w:p w14:paraId="4B8CD861" w14:textId="318A7201" w:rsidR="00DC485A" w:rsidRPr="00DC485A" w:rsidRDefault="00BE3E0A" w:rsidP="00BE3E0A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</w:p>
    <w:p w14:paraId="7555CF03" w14:textId="7002E721" w:rsid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Etape 1</w:t>
      </w:r>
      <w:r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 w:rsidR="00904562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Tests et p</w:t>
      </w:r>
      <w:r w:rsidR="00B21E88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aramétrage du moteur pas à pas</w:t>
      </w:r>
    </w:p>
    <w:p w14:paraId="75B0A0A3" w14:textId="77777777" w:rsidR="00904562" w:rsidRDefault="00904562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</w:p>
    <w:p w14:paraId="3CC0D42D" w14:textId="5FA4126B" w:rsidR="00AB061D" w:rsidRPr="00904562" w:rsidRDefault="00904562" w:rsidP="00904562">
      <w:pPr>
        <w:pStyle w:val="Paragraphedeliste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line="240" w:lineRule="auto"/>
        <w:ind w:left="567" w:hanging="283"/>
        <w:outlineLvl w:val="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904562">
        <w:rPr>
          <w:rFonts w:ascii="Calibri" w:hAnsi="Calibri" w:cs="Calibri"/>
          <w:b/>
          <w:bCs/>
          <w:kern w:val="28"/>
          <w:sz w:val="24"/>
          <w:szCs w:val="24"/>
          <w:lang w:eastAsia="fr-FR"/>
          <w14:ligatures w14:val="standardContextual"/>
        </w:rPr>
        <w:t xml:space="preserve">Programmation du moteur pas à pas </w:t>
      </w:r>
    </w:p>
    <w:p w14:paraId="16E04146" w14:textId="304AE8F2" w:rsidR="00AB061D" w:rsidRDefault="00904562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5584" behindDoc="0" locked="0" layoutInCell="1" allowOverlap="1" wp14:anchorId="1FFE7D80" wp14:editId="6150BDB6">
            <wp:simplePos x="0" y="0"/>
            <wp:positionH relativeFrom="margin">
              <wp:posOffset>923375</wp:posOffset>
            </wp:positionH>
            <wp:positionV relativeFrom="paragraph">
              <wp:posOffset>166029</wp:posOffset>
            </wp:positionV>
            <wp:extent cx="5411337" cy="2172635"/>
            <wp:effectExtent l="0" t="0" r="0" b="0"/>
            <wp:wrapNone/>
            <wp:docPr id="1922424073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337" cy="217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34E3B" w14:textId="593FE1A1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4B5C494" w14:textId="5010D1BC" w:rsidR="00AB061D" w:rsidRDefault="00904562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6608" behindDoc="0" locked="0" layoutInCell="1" allowOverlap="1" wp14:anchorId="01216C40" wp14:editId="2A6C89E0">
            <wp:simplePos x="0" y="0"/>
            <wp:positionH relativeFrom="column">
              <wp:posOffset>1195705</wp:posOffset>
            </wp:positionH>
            <wp:positionV relativeFrom="paragraph">
              <wp:posOffset>2006600</wp:posOffset>
            </wp:positionV>
            <wp:extent cx="4223385" cy="1184910"/>
            <wp:effectExtent l="0" t="0" r="5715" b="0"/>
            <wp:wrapNone/>
            <wp:docPr id="65728966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38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8656" behindDoc="0" locked="0" layoutInCell="1" allowOverlap="1" wp14:anchorId="10A74514" wp14:editId="19E9D125">
            <wp:simplePos x="0" y="0"/>
            <wp:positionH relativeFrom="column">
              <wp:posOffset>1196340</wp:posOffset>
            </wp:positionH>
            <wp:positionV relativeFrom="paragraph">
              <wp:posOffset>3043555</wp:posOffset>
            </wp:positionV>
            <wp:extent cx="1413510" cy="492760"/>
            <wp:effectExtent l="0" t="0" r="0" b="2540"/>
            <wp:wrapNone/>
            <wp:docPr id="128967436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0704" behindDoc="0" locked="0" layoutInCell="1" allowOverlap="1" wp14:anchorId="0D467BC4" wp14:editId="79DB06CB">
                <wp:simplePos x="0" y="0"/>
                <wp:positionH relativeFrom="column">
                  <wp:posOffset>2710180</wp:posOffset>
                </wp:positionH>
                <wp:positionV relativeFrom="paragraph">
                  <wp:posOffset>3070225</wp:posOffset>
                </wp:positionV>
                <wp:extent cx="1275715" cy="605790"/>
                <wp:effectExtent l="0" t="0" r="635" b="3810"/>
                <wp:wrapNone/>
                <wp:docPr id="876521326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406C978" w14:textId="77777777" w:rsidR="00904562" w:rsidRPr="00904562" w:rsidRDefault="00904562" w:rsidP="00904562">
                            <w:pPr>
                              <w:widowControl w:val="0"/>
                              <w:rPr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sz w:val="20"/>
                                <w:szCs w:val="20"/>
                              </w:rPr>
                              <w:t xml:space="preserve">Droite 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br/>
                              <w:t>Exemple 500 pas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67BC4" id="Zone de texte 11" o:spid="_x0000_s1027" type="#_x0000_t202" style="position:absolute;left:0;text-align:left;margin-left:213.4pt;margin-top:241.75pt;width:100.45pt;height:47.7pt;z-index:251720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6406C978" w14:textId="77777777" w:rsidR="00904562" w:rsidRPr="00904562" w:rsidRDefault="00904562" w:rsidP="00904562">
                      <w:pPr>
                        <w:widowControl w:val="0"/>
                        <w:rPr>
                          <w:sz w:val="20"/>
                          <w:szCs w:val="20"/>
                        </w:rPr>
                      </w:pPr>
                      <w:r w:rsidRPr="00904562">
                        <w:rPr>
                          <w:sz w:val="20"/>
                          <w:szCs w:val="20"/>
                        </w:rPr>
                        <w:t xml:space="preserve">Droite </w:t>
                      </w:r>
                      <w:r w:rsidRPr="00904562">
                        <w:rPr>
                          <w:sz w:val="20"/>
                          <w:szCs w:val="20"/>
                        </w:rPr>
                        <w:br/>
                        <w:t>Exemple 500 pas</w:t>
                      </w:r>
                    </w:p>
                  </w:txbxContent>
                </v:textbox>
              </v:shape>
            </w:pict>
          </mc:Fallback>
        </mc:AlternateContent>
      </w:r>
    </w:p>
    <w:p w14:paraId="3EC4C7D8" w14:textId="5A3B7BF4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724D7AF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DD69E06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B1366BB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8AC5657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47730DF" w14:textId="77777777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BAE0320" w14:textId="3A41E4F8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BBB227E" w14:textId="7929D29B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A719762" w14:textId="500AAA49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0CC0F7F" w14:textId="292DC230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502B6D5" w14:textId="10AB6D30" w:rsidR="00AB061D" w:rsidRDefault="00AB061D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66E3D032" w14:textId="51D56E61" w:rsidR="00BE3E0A" w:rsidRDefault="00BE3E0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F7B5FAA" w14:textId="2C027057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754E89AB" w14:textId="10E022BB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2752" behindDoc="0" locked="0" layoutInCell="1" allowOverlap="1" wp14:anchorId="735D9D17" wp14:editId="56099CC8">
                <wp:simplePos x="0" y="0"/>
                <wp:positionH relativeFrom="margin">
                  <wp:posOffset>5214620</wp:posOffset>
                </wp:positionH>
                <wp:positionV relativeFrom="paragraph">
                  <wp:posOffset>92871</wp:posOffset>
                </wp:positionV>
                <wp:extent cx="1275715" cy="605790"/>
                <wp:effectExtent l="0" t="0" r="635" b="3810"/>
                <wp:wrapNone/>
                <wp:docPr id="1616126080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054670" w14:textId="3278D0FB" w:rsidR="00904562" w:rsidRPr="00904562" w:rsidRDefault="00904562" w:rsidP="00904562">
                            <w:pPr>
                              <w:widowControl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Gauche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br/>
                              <w:t xml:space="preserve">Exemple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904562">
                              <w:rPr>
                                <w:sz w:val="20"/>
                                <w:szCs w:val="20"/>
                              </w:rPr>
                              <w:t>500 pas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D9D17" id="_x0000_s1028" type="#_x0000_t202" style="position:absolute;margin-left:410.6pt;margin-top:7.3pt;width:100.45pt;height:47.7pt;z-index:25172275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05054670" w14:textId="3278D0FB" w:rsidR="00904562" w:rsidRPr="00904562" w:rsidRDefault="00904562" w:rsidP="00904562">
                      <w:pPr>
                        <w:widowControl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Gauche</w:t>
                      </w:r>
                      <w:r w:rsidRPr="0090456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sz w:val="20"/>
                          <w:szCs w:val="20"/>
                        </w:rPr>
                        <w:br/>
                        <w:t xml:space="preserve">Exemple </w:t>
                      </w:r>
                      <w:r>
                        <w:rPr>
                          <w:sz w:val="20"/>
                          <w:szCs w:val="20"/>
                        </w:rPr>
                        <w:t>-</w:t>
                      </w:r>
                      <w:r w:rsidRPr="00904562">
                        <w:rPr>
                          <w:sz w:val="20"/>
                          <w:szCs w:val="20"/>
                        </w:rPr>
                        <w:t>500 pas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B0A0F0" w14:textId="558E80E3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9FBF013" w14:textId="63818428" w:rsidR="00904562" w:rsidRDefault="00250890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24800" behindDoc="0" locked="0" layoutInCell="1" allowOverlap="1" wp14:anchorId="2E1C3594" wp14:editId="10C2ACE5">
            <wp:simplePos x="0" y="0"/>
            <wp:positionH relativeFrom="column">
              <wp:posOffset>2957186</wp:posOffset>
            </wp:positionH>
            <wp:positionV relativeFrom="paragraph">
              <wp:posOffset>32167</wp:posOffset>
            </wp:positionV>
            <wp:extent cx="2425263" cy="2217761"/>
            <wp:effectExtent l="0" t="0" r="0" b="0"/>
            <wp:wrapNone/>
            <wp:docPr id="76527055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784" cy="221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56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6848" behindDoc="0" locked="0" layoutInCell="1" allowOverlap="1" wp14:anchorId="718D962C" wp14:editId="6E59FC76">
                <wp:simplePos x="0" y="0"/>
                <wp:positionH relativeFrom="column">
                  <wp:posOffset>616594</wp:posOffset>
                </wp:positionH>
                <wp:positionV relativeFrom="paragraph">
                  <wp:posOffset>155812</wp:posOffset>
                </wp:positionV>
                <wp:extent cx="2135875" cy="730155"/>
                <wp:effectExtent l="0" t="0" r="0" b="0"/>
                <wp:wrapNone/>
                <wp:docPr id="306656642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5875" cy="73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C6F897" w14:textId="77777777" w:rsidR="00904562" w:rsidRP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color w:val="0070C0"/>
                                <w:sz w:val="20"/>
                                <w:szCs w:val="20"/>
                              </w:rPr>
                              <w:t>Dans la librairie :</w:t>
                            </w:r>
                          </w:p>
                          <w:p w14:paraId="6F3B9431" w14:textId="77777777" w:rsidR="00904562" w:rsidRP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b/>
                                <w:bCs/>
                                <w:color w:val="0070C0"/>
                                <w:sz w:val="6"/>
                                <w:szCs w:val="6"/>
                              </w:rPr>
                            </w:pPr>
                            <w:proofErr w:type="spellStart"/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DuinoEDU</w:t>
                            </w:r>
                            <w:proofErr w:type="spellEnd"/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Grove Add</w:t>
                            </w:r>
                          </w:p>
                          <w:p w14:paraId="5BB105BF" w14:textId="77777777" w:rsidR="00904562" w:rsidRP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color w:val="0070C0"/>
                                <w:sz w:val="20"/>
                                <w:szCs w:val="20"/>
                              </w:rPr>
                              <w:t>Glissez / Déposez le bloc</w:t>
                            </w:r>
                          </w:p>
                          <w:p w14:paraId="31366A99" w14:textId="44C5A69B" w:rsidR="00904562" w:rsidRDefault="00904562" w:rsidP="00904562">
                            <w:pPr>
                              <w:widowControl w:val="0"/>
                              <w:spacing w:before="0" w:line="226" w:lineRule="auto"/>
                              <w:rPr>
                                <w:color w:val="0070C0"/>
                                <w:sz w:val="22"/>
                                <w:szCs w:val="22"/>
                              </w:rPr>
                            </w:pPr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Moteur pas à pas : 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  <w:sz w:val="22"/>
                                <w:szCs w:val="22"/>
                              </w:rPr>
                              <w:t>Initialiser »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D962C" id="Zone de texte 13" o:spid="_x0000_s1029" type="#_x0000_t202" style="position:absolute;margin-left:48.55pt;margin-top:12.25pt;width:168.2pt;height:57.5pt;z-index:2517268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5FC6F897" w14:textId="77777777" w:rsidR="00904562" w:rsidRP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color w:val="0070C0"/>
                          <w:sz w:val="20"/>
                          <w:szCs w:val="20"/>
                        </w:rPr>
                      </w:pPr>
                      <w:r w:rsidRPr="00904562">
                        <w:rPr>
                          <w:color w:val="0070C0"/>
                          <w:sz w:val="20"/>
                          <w:szCs w:val="20"/>
                        </w:rPr>
                        <w:t>Dans la librairie :</w:t>
                      </w:r>
                    </w:p>
                    <w:p w14:paraId="6F3B9431" w14:textId="77777777" w:rsidR="00904562" w:rsidRP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b/>
                          <w:bCs/>
                          <w:color w:val="0070C0"/>
                          <w:sz w:val="6"/>
                          <w:szCs w:val="6"/>
                        </w:rPr>
                      </w:pPr>
                      <w:proofErr w:type="spellStart"/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>DuinoEDU</w:t>
                      </w:r>
                      <w:proofErr w:type="spellEnd"/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Grove Add</w:t>
                      </w:r>
                    </w:p>
                    <w:p w14:paraId="5BB105BF" w14:textId="77777777" w:rsidR="00904562" w:rsidRP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color w:val="0070C0"/>
                          <w:sz w:val="20"/>
                          <w:szCs w:val="20"/>
                        </w:rPr>
                      </w:pPr>
                      <w:r w:rsidRPr="00904562">
                        <w:rPr>
                          <w:color w:val="0070C0"/>
                          <w:sz w:val="20"/>
                          <w:szCs w:val="20"/>
                        </w:rPr>
                        <w:t>Glissez / Déposez le bloc</w:t>
                      </w:r>
                    </w:p>
                    <w:p w14:paraId="31366A99" w14:textId="44C5A69B" w:rsidR="00904562" w:rsidRDefault="00904562" w:rsidP="00904562">
                      <w:pPr>
                        <w:widowControl w:val="0"/>
                        <w:spacing w:before="0" w:line="226" w:lineRule="auto"/>
                        <w:rPr>
                          <w:color w:val="0070C0"/>
                          <w:sz w:val="22"/>
                          <w:szCs w:val="22"/>
                        </w:rPr>
                      </w:pPr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Moteur pas à pas : </w:t>
                      </w:r>
                      <w:r>
                        <w:rPr>
                          <w:b/>
                          <w:bCs/>
                          <w:color w:val="0070C0"/>
                          <w:sz w:val="22"/>
                          <w:szCs w:val="22"/>
                        </w:rPr>
                        <w:t>Initialiser »</w:t>
                      </w:r>
                    </w:p>
                  </w:txbxContent>
                </v:textbox>
              </v:shape>
            </w:pict>
          </mc:Fallback>
        </mc:AlternateContent>
      </w:r>
    </w:p>
    <w:p w14:paraId="0F39574E" w14:textId="7703AA9A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459B1BFC" w14:textId="2D88651A" w:rsidR="00904562" w:rsidRDefault="00904562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8896" behindDoc="0" locked="0" layoutInCell="1" allowOverlap="1" wp14:anchorId="3CF13259" wp14:editId="39DA4678">
                <wp:simplePos x="0" y="0"/>
                <wp:positionH relativeFrom="column">
                  <wp:posOffset>615324</wp:posOffset>
                </wp:positionH>
                <wp:positionV relativeFrom="paragraph">
                  <wp:posOffset>320619</wp:posOffset>
                </wp:positionV>
                <wp:extent cx="2053988" cy="907415"/>
                <wp:effectExtent l="0" t="0" r="3810" b="6985"/>
                <wp:wrapNone/>
                <wp:docPr id="363432969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988" cy="907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254B1D" w14:textId="77777777" w:rsidR="00904562" w:rsidRPr="00904562" w:rsidRDefault="00904562" w:rsidP="00904562">
                            <w:pPr>
                              <w:widowControl w:val="0"/>
                              <w:spacing w:before="40" w:after="40" w:line="226" w:lineRule="auto"/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Dans la librairie :</w:t>
                            </w:r>
                          </w:p>
                          <w:p w14:paraId="0045B167" w14:textId="3418CF95" w:rsidR="00904562" w:rsidRPr="00904562" w:rsidRDefault="00904562" w:rsidP="00904562">
                            <w:pPr>
                              <w:widowControl w:val="0"/>
                              <w:spacing w:before="40" w:after="40" w:line="226" w:lineRule="auto"/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DuinoEDU</w:t>
                            </w:r>
                            <w:proofErr w:type="spellEnd"/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Grove Add</w:t>
                            </w:r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br/>
                            </w: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Glissez / Déposez le bloc</w:t>
                            </w:r>
                          </w:p>
                          <w:p w14:paraId="0CB365B5" w14:textId="254BB827" w:rsidR="00904562" w:rsidRPr="00904562" w:rsidRDefault="00904562" w:rsidP="00904562">
                            <w:pPr>
                              <w:widowControl w:val="0"/>
                              <w:spacing w:before="40" w:after="40" w:line="226" w:lineRule="auto"/>
                              <w:rPr>
                                <w:rFonts w:ascii="ArialMT" w:hAnsi="ArialMT"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Moteur pas à pas : Tourner</w:t>
                            </w:r>
                            <w:r>
                              <w:rPr>
                                <w:rFonts w:ascii="Arial-BoldMT" w:hAnsi="Arial-BoldMT"/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04562">
                              <w:rPr>
                                <w:rFonts w:ascii="ArialMT" w:hAnsi="ArialMT"/>
                                <w:color w:val="0070C0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13259" id="Zone de texte 14" o:spid="_x0000_s1030" type="#_x0000_t202" style="position:absolute;margin-left:48.45pt;margin-top:25.25pt;width:161.75pt;height:71.45pt;z-index:251728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" filled="f" fillcolor="#5b9bd5" stroked="f" strokecolor="black [0]" strokeweight="2pt">
                <v:textbox inset="2.88pt,2.88pt,2.88pt,2.88pt">
                  <w:txbxContent>
                    <w:p w14:paraId="0C254B1D" w14:textId="77777777" w:rsidR="00904562" w:rsidRPr="00904562" w:rsidRDefault="00904562" w:rsidP="00904562">
                      <w:pPr>
                        <w:widowControl w:val="0"/>
                        <w:spacing w:before="40" w:after="40" w:line="226" w:lineRule="auto"/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</w:pP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Dans la librairie :</w:t>
                      </w:r>
                    </w:p>
                    <w:p w14:paraId="0045B167" w14:textId="3418CF95" w:rsidR="00904562" w:rsidRPr="00904562" w:rsidRDefault="00904562" w:rsidP="00904562">
                      <w:pPr>
                        <w:widowControl w:val="0"/>
                        <w:spacing w:before="40" w:after="40" w:line="226" w:lineRule="auto"/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</w:pPr>
                      <w:proofErr w:type="spellStart"/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>DuinoEDU</w:t>
                      </w:r>
                      <w:proofErr w:type="spellEnd"/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Grove Add</w:t>
                      </w:r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br/>
                      </w: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Glissez / Déposez le bloc</w:t>
                      </w:r>
                    </w:p>
                    <w:p w14:paraId="0CB365B5" w14:textId="254BB827" w:rsidR="00904562" w:rsidRPr="00904562" w:rsidRDefault="00904562" w:rsidP="00904562">
                      <w:pPr>
                        <w:widowControl w:val="0"/>
                        <w:spacing w:before="40" w:after="40" w:line="226" w:lineRule="auto"/>
                        <w:rPr>
                          <w:rFonts w:ascii="ArialMT" w:hAnsi="ArialMT"/>
                          <w:color w:val="0070C0"/>
                          <w:sz w:val="18"/>
                          <w:szCs w:val="18"/>
                        </w:rPr>
                      </w:pP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>Moteur pas à pas : Tourner</w:t>
                      </w:r>
                      <w:r>
                        <w:rPr>
                          <w:rFonts w:ascii="Arial-BoldMT" w:hAnsi="Arial-BoldMT"/>
                          <w:b/>
                          <w:bCs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r w:rsidRPr="00904562">
                        <w:rPr>
                          <w:rFonts w:ascii="ArialMT" w:hAnsi="ArialMT"/>
                          <w:color w:val="0070C0"/>
                          <w:sz w:val="20"/>
                          <w:szCs w:val="20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14:paraId="238156E9" w14:textId="7CDFD83E" w:rsidR="00BE3E0A" w:rsidRDefault="00BE3E0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A2F69F7" w14:textId="26F4D0CB" w:rsidR="00604A20" w:rsidRDefault="00604A20" w:rsidP="00604A20">
      <w:pPr>
        <w:spacing w:before="0"/>
        <w:rPr>
          <w:rFonts w:ascii="Calibri" w:hAnsi="Calibri" w:cs="Calibri"/>
          <w:b/>
          <w:bCs/>
          <w:sz w:val="24"/>
          <w:szCs w:val="24"/>
        </w:rPr>
      </w:pPr>
    </w:p>
    <w:p w14:paraId="127E4BA4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36E261D0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185EDBAF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4EE00C84" w14:textId="2ED34132" w:rsidR="00904562" w:rsidRPr="00904562" w:rsidRDefault="00904562" w:rsidP="00904562">
      <w:pPr>
        <w:pStyle w:val="Paragraphedeliste"/>
        <w:numPr>
          <w:ilvl w:val="0"/>
          <w:numId w:val="25"/>
        </w:numPr>
        <w:spacing w:before="0" w:after="120"/>
        <w:rPr>
          <w:rFonts w:ascii="Calibri" w:hAnsi="Calibri" w:cs="Calibri"/>
          <w:b/>
          <w:bCs/>
          <w:sz w:val="24"/>
          <w:szCs w:val="24"/>
          <w:u w:val="single"/>
        </w:rPr>
      </w:pPr>
      <w:r w:rsidRPr="00904562">
        <w:rPr>
          <w:rFonts w:ascii="Calibri" w:hAnsi="Calibri" w:cs="Calibri"/>
          <w:b/>
          <w:bCs/>
          <w:sz w:val="24"/>
          <w:szCs w:val="24"/>
          <w:u w:val="single"/>
        </w:rPr>
        <w:t>Réalisation d’un programme test</w:t>
      </w:r>
    </w:p>
    <w:p w14:paraId="5D4E43A1" w14:textId="43063403" w:rsidR="00904562" w:rsidRDefault="00904562" w:rsidP="00904562">
      <w:pPr>
        <w:spacing w:before="0" w:after="120"/>
        <w:ind w:left="426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Il s’agit de réaliser un programme qui vous permettra de réaliser une rotation du moteur à l’aide de deux boutons poussoirs. </w:t>
      </w:r>
    </w:p>
    <w:p w14:paraId="2826B929" w14:textId="08A4004F" w:rsidR="00904562" w:rsidRPr="00904562" w:rsidRDefault="00904562" w:rsidP="00904562">
      <w:pPr>
        <w:pStyle w:val="Paragraphedeliste"/>
        <w:numPr>
          <w:ilvl w:val="0"/>
          <w:numId w:val="26"/>
        </w:numPr>
        <w:spacing w:before="0" w:after="120"/>
        <w:ind w:hanging="294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Démarrer le logiciel </w:t>
      </w:r>
      <w:r w:rsidRPr="00904562">
        <w:rPr>
          <w:rFonts w:ascii="Calibri" w:hAnsi="Calibri" w:cs="Calibri"/>
          <w:b/>
          <w:bCs/>
          <w:sz w:val="22"/>
          <w:szCs w:val="22"/>
        </w:rPr>
        <w:t>ARDUINO</w:t>
      </w:r>
      <w:r w:rsidRPr="00904562">
        <w:rPr>
          <w:rFonts w:ascii="Calibri" w:hAnsi="Calibri" w:cs="Calibri"/>
          <w:sz w:val="22"/>
          <w:szCs w:val="22"/>
        </w:rPr>
        <w:t xml:space="preserve"> sélectionner l’outil </w:t>
      </w:r>
      <w:proofErr w:type="spellStart"/>
      <w:r w:rsidRPr="00904562">
        <w:rPr>
          <w:rFonts w:ascii="Calibri" w:hAnsi="Calibri" w:cs="Calibri"/>
          <w:b/>
          <w:bCs/>
          <w:sz w:val="22"/>
          <w:szCs w:val="22"/>
        </w:rPr>
        <w:t>ArduBlock</w:t>
      </w:r>
      <w:proofErr w:type="spellEnd"/>
    </w:p>
    <w:p w14:paraId="709A2725" w14:textId="77777777" w:rsidR="00904562" w:rsidRPr="00904562" w:rsidRDefault="00904562" w:rsidP="00904562">
      <w:pPr>
        <w:pStyle w:val="Paragraphedeliste"/>
        <w:numPr>
          <w:ilvl w:val="0"/>
          <w:numId w:val="26"/>
        </w:numPr>
        <w:spacing w:before="0" w:after="120"/>
        <w:ind w:hanging="294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Réaliser le programme suivant : </w:t>
      </w:r>
    </w:p>
    <w:p w14:paraId="64DC9AB2" w14:textId="77777777" w:rsidR="00904562" w:rsidRPr="00904562" w:rsidRDefault="00904562" w:rsidP="00904562">
      <w:pPr>
        <w:spacing w:before="0" w:after="120"/>
        <w:ind w:left="426" w:firstLine="425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>- Si on appuie sur le bouton 1 (D6) alors le brise soleil s’ouvre avec un nombre de pas de 100</w:t>
      </w:r>
    </w:p>
    <w:p w14:paraId="7E277A00" w14:textId="77777777" w:rsidR="00904562" w:rsidRPr="00904562" w:rsidRDefault="00904562" w:rsidP="00904562">
      <w:pPr>
        <w:spacing w:before="0" w:after="120"/>
        <w:ind w:left="426" w:firstLine="425"/>
        <w:rPr>
          <w:rFonts w:ascii="Calibri" w:hAnsi="Calibri" w:cs="Calibri"/>
          <w:sz w:val="22"/>
          <w:szCs w:val="22"/>
        </w:rPr>
      </w:pPr>
      <w:r w:rsidRPr="00904562">
        <w:rPr>
          <w:rFonts w:ascii="Calibri" w:hAnsi="Calibri" w:cs="Calibri"/>
          <w:sz w:val="22"/>
          <w:szCs w:val="22"/>
        </w:rPr>
        <w:t xml:space="preserve">- Si on appuie sur le bouton 2 (D7) alors le brise soleil se ferme avec un nombre de </w:t>
      </w:r>
      <w:proofErr w:type="spellStart"/>
      <w:r w:rsidRPr="00904562">
        <w:rPr>
          <w:rFonts w:ascii="Calibri" w:hAnsi="Calibri" w:cs="Calibri"/>
          <w:sz w:val="22"/>
          <w:szCs w:val="22"/>
        </w:rPr>
        <w:t>pas</w:t>
      </w:r>
      <w:proofErr w:type="spellEnd"/>
      <w:r w:rsidRPr="00904562">
        <w:rPr>
          <w:rFonts w:ascii="Calibri" w:hAnsi="Calibri" w:cs="Calibri"/>
          <w:sz w:val="22"/>
          <w:szCs w:val="22"/>
        </w:rPr>
        <w:t xml:space="preserve"> de –100</w:t>
      </w:r>
    </w:p>
    <w:p w14:paraId="1FF18A55" w14:textId="20937409" w:rsidR="00904562" w:rsidRDefault="00250890" w:rsidP="00904562">
      <w:pPr>
        <w:spacing w:before="0" w:after="120"/>
        <w:ind w:left="426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30944" behindDoc="0" locked="0" layoutInCell="1" allowOverlap="1" wp14:anchorId="16EC9AEA" wp14:editId="40D6C540">
            <wp:simplePos x="0" y="0"/>
            <wp:positionH relativeFrom="margin">
              <wp:posOffset>1315900</wp:posOffset>
            </wp:positionH>
            <wp:positionV relativeFrom="paragraph">
              <wp:posOffset>234012</wp:posOffset>
            </wp:positionV>
            <wp:extent cx="4077335" cy="1235710"/>
            <wp:effectExtent l="0" t="0" r="0" b="2540"/>
            <wp:wrapNone/>
            <wp:docPr id="53727094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562" w:rsidRPr="00904562">
        <w:rPr>
          <w:rFonts w:ascii="Calibri" w:hAnsi="Calibri" w:cs="Calibri"/>
          <w:sz w:val="22"/>
          <w:szCs w:val="22"/>
        </w:rPr>
        <w:t>Utiliser deu</w:t>
      </w:r>
      <w:r w:rsidR="00904562">
        <w:rPr>
          <w:rFonts w:ascii="Calibri" w:hAnsi="Calibri" w:cs="Calibri"/>
          <w:sz w:val="22"/>
          <w:szCs w:val="22"/>
        </w:rPr>
        <w:t>x</w:t>
      </w:r>
      <w:r w:rsidR="00904562" w:rsidRPr="00904562">
        <w:rPr>
          <w:rFonts w:ascii="Calibri" w:hAnsi="Calibri" w:cs="Calibri"/>
          <w:sz w:val="22"/>
          <w:szCs w:val="22"/>
        </w:rPr>
        <w:t xml:space="preserve"> boucles Si –Alors suivante :</w:t>
      </w:r>
    </w:p>
    <w:p w14:paraId="363218E6" w14:textId="3A81CC9D" w:rsidR="00904562" w:rsidRDefault="00904562" w:rsidP="00904562">
      <w:pPr>
        <w:spacing w:before="0" w:after="120"/>
        <w:ind w:left="426"/>
        <w:rPr>
          <w:rFonts w:ascii="Calibri" w:hAnsi="Calibri" w:cs="Calibri"/>
          <w:sz w:val="22"/>
          <w:szCs w:val="22"/>
        </w:rPr>
      </w:pPr>
    </w:p>
    <w:p w14:paraId="66766451" w14:textId="77777777" w:rsidR="00904562" w:rsidRDefault="00904562" w:rsidP="00904562">
      <w:pPr>
        <w:spacing w:before="0" w:after="120"/>
        <w:ind w:left="426"/>
        <w:rPr>
          <w:rFonts w:ascii="Calibri" w:hAnsi="Calibri" w:cs="Calibri"/>
          <w:b/>
          <w:bCs/>
          <w:color w:val="0070C0"/>
          <w:u w:val="single"/>
        </w:rPr>
      </w:pPr>
    </w:p>
    <w:p w14:paraId="3880303C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7E0EA129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1BE91CBE" w14:textId="04EF8EAB" w:rsidR="00904562" w:rsidRPr="00904562" w:rsidRDefault="00904562" w:rsidP="00904562">
      <w:pPr>
        <w:spacing w:before="0" w:after="120"/>
        <w:ind w:firstLine="284"/>
        <w:rPr>
          <w:rFonts w:ascii="Calibri" w:hAnsi="Calibri" w:cs="Calibri"/>
          <w:b/>
          <w:bCs/>
          <w:color w:val="EE0000"/>
          <w:sz w:val="24"/>
          <w:szCs w:val="24"/>
          <w:u w:val="single"/>
        </w:rPr>
      </w:pPr>
      <w:r w:rsidRPr="00904562">
        <w:rPr>
          <w:rFonts w:ascii="Calibri" w:hAnsi="Calibri" w:cs="Calibri"/>
          <w:b/>
          <w:bCs/>
          <w:color w:val="EE0000"/>
          <w:sz w:val="24"/>
          <w:szCs w:val="24"/>
          <w:u w:val="single"/>
        </w:rPr>
        <w:t xml:space="preserve">Tester et appeler le professeur pour faire valider votre programme </w:t>
      </w:r>
    </w:p>
    <w:p w14:paraId="6FA78F75" w14:textId="77777777" w:rsidR="00904562" w:rsidRDefault="00904562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</w:p>
    <w:p w14:paraId="6D650B58" w14:textId="135990A9" w:rsidR="007B3C64" w:rsidRPr="00AB061D" w:rsidRDefault="00DC485A" w:rsidP="00604A20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  <w:r w:rsidRPr="00AB061D">
        <w:rPr>
          <w:rFonts w:ascii="Calibri" w:hAnsi="Calibri" w:cs="Calibri"/>
          <w:b/>
          <w:bCs/>
          <w:color w:val="0070C0"/>
          <w:u w:val="single"/>
        </w:rPr>
        <w:t xml:space="preserve">Etape </w:t>
      </w:r>
      <w:r w:rsidR="00604A20" w:rsidRPr="00AB061D">
        <w:rPr>
          <w:rFonts w:ascii="Calibri" w:hAnsi="Calibri" w:cs="Calibri"/>
          <w:b/>
          <w:bCs/>
          <w:color w:val="0070C0"/>
          <w:u w:val="single"/>
        </w:rPr>
        <w:t>2</w:t>
      </w:r>
      <w:r w:rsidR="00604A20" w:rsidRPr="00AB061D">
        <w:rPr>
          <w:rFonts w:ascii="Calibri" w:hAnsi="Calibri" w:cs="Calibri"/>
          <w:b/>
          <w:bCs/>
          <w:color w:val="0070C0"/>
        </w:rPr>
        <w:t xml:space="preserve"> : </w:t>
      </w:r>
      <w:r w:rsidR="00904562">
        <w:rPr>
          <w:rFonts w:ascii="Calibri" w:hAnsi="Calibri" w:cs="Calibri"/>
          <w:b/>
          <w:bCs/>
          <w:color w:val="0070C0"/>
        </w:rPr>
        <w:t>Proposer un programme</w:t>
      </w:r>
      <w:r w:rsidR="00946DC2">
        <w:rPr>
          <w:rFonts w:ascii="Calibri" w:hAnsi="Calibri" w:cs="Calibri"/>
          <w:b/>
          <w:bCs/>
          <w:color w:val="0070C0"/>
        </w:rPr>
        <w:t xml:space="preserve"> fonctionnel</w:t>
      </w:r>
      <w:r w:rsidR="00604A20" w:rsidRPr="00AB061D">
        <w:rPr>
          <w:rFonts w:ascii="Calibri" w:hAnsi="Calibri" w:cs="Calibri"/>
          <w:b/>
          <w:bCs/>
          <w:color w:val="0070C0"/>
        </w:rPr>
        <w:t xml:space="preserve"> :</w:t>
      </w:r>
      <w:r w:rsidR="00604A20" w:rsidRPr="00AB061D">
        <w:rPr>
          <w:rFonts w:ascii="Calibri" w:hAnsi="Calibri" w:cs="Calibri"/>
          <w:b/>
          <w:bCs/>
          <w:color w:val="0070C0"/>
          <w:u w:val="single"/>
        </w:rPr>
        <w:t xml:space="preserve"> </w:t>
      </w:r>
    </w:p>
    <w:p w14:paraId="2E10363D" w14:textId="6D0937B8" w:rsidR="00250890" w:rsidRPr="00250890" w:rsidRDefault="00250890" w:rsidP="00250890">
      <w:pPr>
        <w:pStyle w:val="Paragraphedeliste"/>
        <w:spacing w:before="0" w:after="120"/>
        <w:ind w:left="50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partir du travail précédent, </w:t>
      </w:r>
      <w:r>
        <w:rPr>
          <w:rFonts w:ascii="Calibri" w:hAnsi="Calibri" w:cs="Calibri"/>
          <w:sz w:val="22"/>
          <w:szCs w:val="22"/>
          <w:lang w:val="x-none"/>
        </w:rPr>
        <w:t>m</w:t>
      </w:r>
      <w:r w:rsidRPr="00250890">
        <w:rPr>
          <w:rFonts w:ascii="Calibri" w:hAnsi="Calibri" w:cs="Calibri"/>
          <w:sz w:val="22"/>
          <w:szCs w:val="22"/>
        </w:rPr>
        <w:t xml:space="preserve">odifier les paramètres de votre programme pour arriver à un fonctionnement satisfaisant, ouverture avec l’angle désiré et fermeture complète du système de manière précise. </w:t>
      </w:r>
    </w:p>
    <w:p w14:paraId="3EFD8692" w14:textId="15AB794B" w:rsidR="00250890" w:rsidRPr="00250890" w:rsidRDefault="00250890" w:rsidP="00250890">
      <w:pPr>
        <w:pStyle w:val="Paragraphedeliste"/>
        <w:ind w:left="502"/>
        <w:rPr>
          <w:rFonts w:ascii="Calibri" w:hAnsi="Calibri" w:cs="Calibri"/>
          <w:sz w:val="22"/>
          <w:szCs w:val="22"/>
        </w:rPr>
      </w:pPr>
    </w:p>
    <w:p w14:paraId="53D73E4E" w14:textId="77777777" w:rsidR="00250890" w:rsidRPr="00904562" w:rsidRDefault="00250890" w:rsidP="00250890">
      <w:pPr>
        <w:spacing w:before="0" w:after="120"/>
        <w:ind w:firstLine="284"/>
        <w:rPr>
          <w:rFonts w:ascii="Calibri" w:hAnsi="Calibri" w:cs="Calibri"/>
          <w:b/>
          <w:bCs/>
          <w:color w:val="EE0000"/>
          <w:sz w:val="24"/>
          <w:szCs w:val="24"/>
          <w:u w:val="single"/>
        </w:rPr>
      </w:pPr>
      <w:r w:rsidRPr="00904562">
        <w:rPr>
          <w:rFonts w:ascii="Calibri" w:hAnsi="Calibri" w:cs="Calibri"/>
          <w:b/>
          <w:bCs/>
          <w:color w:val="EE0000"/>
          <w:sz w:val="24"/>
          <w:szCs w:val="24"/>
          <w:u w:val="single"/>
        </w:rPr>
        <w:t xml:space="preserve">Tester et appeler le professeur pour faire valider votre programme </w:t>
      </w:r>
    </w:p>
    <w:p w14:paraId="73F56AF0" w14:textId="15DB6258" w:rsidR="00604A20" w:rsidRDefault="0008585C" w:rsidP="00250890">
      <w:pPr>
        <w:pStyle w:val="Paragraphedeliste"/>
        <w:spacing w:before="0" w:after="120"/>
        <w:ind w:left="502"/>
        <w:rPr>
          <w:noProof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32992" behindDoc="0" locked="0" layoutInCell="1" allowOverlap="1" wp14:anchorId="0613AC58" wp14:editId="6205E6FE">
            <wp:simplePos x="0" y="0"/>
            <wp:positionH relativeFrom="column">
              <wp:posOffset>938530</wp:posOffset>
            </wp:positionH>
            <wp:positionV relativeFrom="paragraph">
              <wp:posOffset>46990</wp:posOffset>
            </wp:positionV>
            <wp:extent cx="4375785" cy="1795145"/>
            <wp:effectExtent l="0" t="0" r="5715" b="0"/>
            <wp:wrapNone/>
            <wp:docPr id="257478235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785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029A3A" w14:textId="33DBE48A" w:rsidR="00604A20" w:rsidRPr="00604A20" w:rsidRDefault="00604A20" w:rsidP="00604A20">
      <w:pPr>
        <w:spacing w:before="0" w:after="120"/>
        <w:rPr>
          <w:rFonts w:ascii="Calibri" w:hAnsi="Calibri" w:cs="Calibri"/>
          <w:sz w:val="22"/>
          <w:szCs w:val="22"/>
        </w:rPr>
      </w:pPr>
    </w:p>
    <w:p w14:paraId="72E84929" w14:textId="0CFB32E7" w:rsidR="00604A20" w:rsidRPr="00604A20" w:rsidRDefault="00604A20" w:rsidP="00604A20">
      <w:pPr>
        <w:spacing w:before="0" w:after="120"/>
        <w:ind w:firstLine="142"/>
        <w:rPr>
          <w:rFonts w:ascii="Calibri" w:hAnsi="Calibri" w:cs="Calibri"/>
          <w:sz w:val="22"/>
          <w:szCs w:val="22"/>
        </w:rPr>
      </w:pPr>
      <w:r w:rsidRPr="00604A20">
        <w:rPr>
          <w:rFonts w:ascii="Calibri" w:hAnsi="Calibri" w:cs="Calibri"/>
          <w:sz w:val="22"/>
          <w:szCs w:val="22"/>
        </w:rPr>
        <w:t> </w:t>
      </w:r>
    </w:p>
    <w:p w14:paraId="2EEB0F45" w14:textId="0EC4BBC1" w:rsidR="00FA424C" w:rsidRDefault="00FA424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73D3FEAB" w14:textId="226F4850" w:rsidR="00FA424C" w:rsidRDefault="00FA424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2827C35B" w14:textId="2F3D2475" w:rsidR="00FA424C" w:rsidRDefault="00FA424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4731E633" w14:textId="77777777" w:rsidR="0008585C" w:rsidRDefault="0008585C" w:rsidP="00FA424C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35E230B3" w14:textId="77777777" w:rsidR="0008585C" w:rsidRDefault="0008585C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Bilan de la séance</w:t>
      </w: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 : </w:t>
      </w:r>
    </w:p>
    <w:p w14:paraId="510A43F2" w14:textId="6B7D9DD3" w:rsidR="000F7656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5040" behindDoc="0" locked="0" layoutInCell="1" allowOverlap="1" wp14:anchorId="1B3A20B2" wp14:editId="4D1CA695">
                <wp:simplePos x="0" y="0"/>
                <wp:positionH relativeFrom="page">
                  <wp:align>center</wp:align>
                </wp:positionH>
                <wp:positionV relativeFrom="paragraph">
                  <wp:posOffset>124409</wp:posOffset>
                </wp:positionV>
                <wp:extent cx="6824345" cy="823595"/>
                <wp:effectExtent l="0" t="0" r="0" b="0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823595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C588624" w14:textId="2DA390E6" w:rsidR="0008585C" w:rsidRPr="00806256" w:rsidRDefault="00806256" w:rsidP="0008585C">
                            <w:pPr>
                              <w:rPr>
                                <w:rFonts w:ascii="Calibri" w:hAnsi="Calibri" w:cs="Calibri"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806256">
                              <w:rPr>
                                <w:rFonts w:ascii="Calibri" w:hAnsi="Calibri" w:cs="Calibri"/>
                                <w:color w:val="EE0000"/>
                                <w:sz w:val="24"/>
                                <w:szCs w:val="24"/>
                              </w:rPr>
                              <w:t>Le moteur pas à pas permet d’obtenir une rotation très précise des lames du brise soleil. Plus le nombre de</w:t>
                            </w:r>
                            <w:r w:rsidR="00657FDD">
                              <w:rPr>
                                <w:rFonts w:ascii="Calibri" w:hAnsi="Calibri" w:cs="Calibri"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806256">
                              <w:rPr>
                                <w:rFonts w:ascii="Calibri" w:hAnsi="Calibri" w:cs="Calibri"/>
                                <w:color w:val="EE0000"/>
                                <w:sz w:val="24"/>
                                <w:szCs w:val="24"/>
                              </w:rPr>
                              <w:t>pas</w:t>
                            </w:r>
                            <w:proofErr w:type="spellEnd"/>
                            <w:r w:rsidRPr="00806256">
                              <w:rPr>
                                <w:rFonts w:ascii="Calibri" w:hAnsi="Calibri" w:cs="Calibri"/>
                                <w:color w:val="EE0000"/>
                                <w:sz w:val="24"/>
                                <w:szCs w:val="24"/>
                              </w:rPr>
                              <w:t xml:space="preserve"> est petit plus la rotation est précise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A20B2" id="Zone de texte 2" o:spid="_x0000_s1031" type="#_x0000_t202" style="position:absolute;left:0;text-align:left;margin-left:0;margin-top:9.8pt;width:537.35pt;height:64.85pt;z-index:251735040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" fillcolor="#e6f0f6" stroked="f">
                <v:textbox inset="2.88pt,2.88pt,2.88pt,2.88pt">
                  <w:txbxContent>
                    <w:p w14:paraId="1C588624" w14:textId="2DA390E6" w:rsidR="0008585C" w:rsidRPr="00806256" w:rsidRDefault="00806256" w:rsidP="0008585C">
                      <w:pPr>
                        <w:rPr>
                          <w:rFonts w:ascii="Calibri" w:hAnsi="Calibri" w:cs="Calibri"/>
                          <w:color w:val="EE0000"/>
                          <w:sz w:val="24"/>
                          <w:szCs w:val="24"/>
                        </w:rPr>
                      </w:pPr>
                      <w:r w:rsidRPr="00806256">
                        <w:rPr>
                          <w:rFonts w:ascii="Calibri" w:hAnsi="Calibri" w:cs="Calibri"/>
                          <w:color w:val="EE0000"/>
                          <w:sz w:val="24"/>
                          <w:szCs w:val="24"/>
                        </w:rPr>
                        <w:t>Le moteur pas à pas permet d’obtenir une rotation très précise des lames du brise soleil. Plus le nombre de</w:t>
                      </w:r>
                      <w:r w:rsidR="00657FDD">
                        <w:rPr>
                          <w:rFonts w:ascii="Calibri" w:hAnsi="Calibri" w:cs="Calibri"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806256">
                        <w:rPr>
                          <w:rFonts w:ascii="Calibri" w:hAnsi="Calibri" w:cs="Calibri"/>
                          <w:color w:val="EE0000"/>
                          <w:sz w:val="24"/>
                          <w:szCs w:val="24"/>
                        </w:rPr>
                        <w:t>pas</w:t>
                      </w:r>
                      <w:proofErr w:type="spellEnd"/>
                      <w:r w:rsidRPr="00806256">
                        <w:rPr>
                          <w:rFonts w:ascii="Calibri" w:hAnsi="Calibri" w:cs="Calibri"/>
                          <w:color w:val="EE0000"/>
                          <w:sz w:val="24"/>
                          <w:szCs w:val="24"/>
                        </w:rPr>
                        <w:t xml:space="preserve"> est petit plus la rotation est précise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311B53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B770AD5" w14:textId="7891D422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8CEF688" w14:textId="408C9003" w:rsidR="000F7656" w:rsidRDefault="000F7656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9FEBE6C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F4725D4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8AB25BF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9E0CA5C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8202447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2295DC9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25F3B6E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75D87C50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8499B5A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4EDACC9" w14:textId="77777777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5BEC741" w14:textId="33C2B846" w:rsidR="00657FDD" w:rsidRP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EE0000"/>
          <w:kern w:val="28"/>
          <w:sz w:val="22"/>
          <w:szCs w:val="22"/>
          <w:lang w:eastAsia="fr-FR"/>
          <w14:ligatures w14:val="standardContextual"/>
        </w:rPr>
      </w:pPr>
      <w:r w:rsidRPr="00657FDD">
        <w:rPr>
          <w:rFonts w:ascii="Calibri" w:hAnsi="Calibri" w:cs="Calibri"/>
          <w:b/>
          <w:bCs/>
          <w:color w:val="EE0000"/>
          <w:kern w:val="28"/>
          <w:sz w:val="22"/>
          <w:szCs w:val="22"/>
          <w:lang w:eastAsia="fr-FR"/>
          <w14:ligatures w14:val="standardContextual"/>
        </w:rPr>
        <w:t>Correction programme commande du brise soleil</w:t>
      </w:r>
    </w:p>
    <w:p w14:paraId="14EEB5FF" w14:textId="5DA18EA2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657FDD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drawing>
          <wp:anchor distT="0" distB="0" distL="114300" distR="114300" simplePos="0" relativeHeight="251736064" behindDoc="0" locked="0" layoutInCell="1" allowOverlap="1" wp14:anchorId="2140E0EA" wp14:editId="0FDDB1FA">
            <wp:simplePos x="0" y="0"/>
            <wp:positionH relativeFrom="column">
              <wp:posOffset>518795</wp:posOffset>
            </wp:positionH>
            <wp:positionV relativeFrom="paragraph">
              <wp:posOffset>163195</wp:posOffset>
            </wp:positionV>
            <wp:extent cx="5725160" cy="5412740"/>
            <wp:effectExtent l="0" t="0" r="0" b="0"/>
            <wp:wrapNone/>
            <wp:docPr id="3739898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989853" name=""/>
                    <pic:cNvPicPr/>
                  </pic:nvPicPr>
                  <pic:blipFill>
                    <a:blip r:embed="rId17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5412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2B76C9" w14:textId="4580148F" w:rsidR="00657FDD" w:rsidRDefault="00657FDD" w:rsidP="0008585C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sectPr w:rsidR="00657FDD" w:rsidSect="00F75628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EAF8" w14:textId="77777777" w:rsidR="00640CEA" w:rsidRDefault="00640CEA" w:rsidP="00793172">
      <w:pPr>
        <w:spacing w:before="0"/>
      </w:pPr>
      <w:r>
        <w:separator/>
      </w:r>
    </w:p>
  </w:endnote>
  <w:endnote w:type="continuationSeparator" w:id="0">
    <w:p w14:paraId="1F8FAB6C" w14:textId="77777777" w:rsidR="00640CEA" w:rsidRDefault="00640CEA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variable"/>
  </w:font>
  <w:font w:name="Arial-BoldMT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6BE35" w14:textId="77777777" w:rsidR="00640CEA" w:rsidRDefault="00640CEA" w:rsidP="00793172">
      <w:pPr>
        <w:spacing w:before="0"/>
      </w:pPr>
      <w:r>
        <w:separator/>
      </w:r>
    </w:p>
  </w:footnote>
  <w:footnote w:type="continuationSeparator" w:id="0">
    <w:p w14:paraId="4318057D" w14:textId="77777777" w:rsidR="00640CEA" w:rsidRDefault="00640CEA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2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A7347"/>
    <w:multiLevelType w:val="hybridMultilevel"/>
    <w:tmpl w:val="93A258A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87819C2"/>
    <w:multiLevelType w:val="hybridMultilevel"/>
    <w:tmpl w:val="D80A8314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3" w15:restartNumberingAfterBreak="0">
    <w:nsid w:val="3F8D3B2F"/>
    <w:multiLevelType w:val="hybridMultilevel"/>
    <w:tmpl w:val="454CCA4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645C4"/>
    <w:multiLevelType w:val="hybridMultilevel"/>
    <w:tmpl w:val="E572F1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6" w15:restartNumberingAfterBreak="0">
    <w:nsid w:val="4F581861"/>
    <w:multiLevelType w:val="hybridMultilevel"/>
    <w:tmpl w:val="D720A8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5253"/>
    <w:multiLevelType w:val="hybridMultilevel"/>
    <w:tmpl w:val="205CDEC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C240B"/>
    <w:multiLevelType w:val="hybridMultilevel"/>
    <w:tmpl w:val="EE6EA11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3323CA"/>
    <w:multiLevelType w:val="hybridMultilevel"/>
    <w:tmpl w:val="08F05B44"/>
    <w:lvl w:ilvl="0" w:tplc="F5DCB94C">
      <w:start w:val="4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61E56"/>
    <w:multiLevelType w:val="hybridMultilevel"/>
    <w:tmpl w:val="E8269470"/>
    <w:lvl w:ilvl="0" w:tplc="510A5B6E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FFD0428"/>
    <w:multiLevelType w:val="hybridMultilevel"/>
    <w:tmpl w:val="A9CA32F2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C6675"/>
    <w:multiLevelType w:val="hybridMultilevel"/>
    <w:tmpl w:val="B9CEA5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8"/>
  </w:num>
  <w:num w:numId="12" w16cid:durableId="926422472">
    <w:abstractNumId w:val="12"/>
  </w:num>
  <w:num w:numId="13" w16cid:durableId="456800514">
    <w:abstractNumId w:val="15"/>
  </w:num>
  <w:num w:numId="14" w16cid:durableId="1900549657">
    <w:abstractNumId w:val="25"/>
  </w:num>
  <w:num w:numId="15" w16cid:durableId="913275484">
    <w:abstractNumId w:val="21"/>
  </w:num>
  <w:num w:numId="16" w16cid:durableId="1880362519">
    <w:abstractNumId w:val="22"/>
  </w:num>
  <w:num w:numId="17" w16cid:durableId="74784021">
    <w:abstractNumId w:val="23"/>
  </w:num>
  <w:num w:numId="18" w16cid:durableId="317003880">
    <w:abstractNumId w:val="10"/>
  </w:num>
  <w:num w:numId="19" w16cid:durableId="485123137">
    <w:abstractNumId w:val="19"/>
  </w:num>
  <w:num w:numId="20" w16cid:durableId="878929593">
    <w:abstractNumId w:val="11"/>
  </w:num>
  <w:num w:numId="21" w16cid:durableId="1887789427">
    <w:abstractNumId w:val="17"/>
  </w:num>
  <w:num w:numId="22" w16cid:durableId="605625201">
    <w:abstractNumId w:val="24"/>
  </w:num>
  <w:num w:numId="23" w16cid:durableId="1261137126">
    <w:abstractNumId w:val="20"/>
  </w:num>
  <w:num w:numId="24" w16cid:durableId="808982353">
    <w:abstractNumId w:val="13"/>
  </w:num>
  <w:num w:numId="25" w16cid:durableId="1149637117">
    <w:abstractNumId w:val="14"/>
  </w:num>
  <w:num w:numId="26" w16cid:durableId="18434235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3603"/>
    <w:rsid w:val="0008585C"/>
    <w:rsid w:val="00085C8A"/>
    <w:rsid w:val="00097D8A"/>
    <w:rsid w:val="000A77CD"/>
    <w:rsid w:val="000D18B7"/>
    <w:rsid w:val="000D5DAA"/>
    <w:rsid w:val="000D6219"/>
    <w:rsid w:val="000E7B38"/>
    <w:rsid w:val="000F7656"/>
    <w:rsid w:val="00112BAA"/>
    <w:rsid w:val="00113774"/>
    <w:rsid w:val="001433C2"/>
    <w:rsid w:val="00144514"/>
    <w:rsid w:val="00146F41"/>
    <w:rsid w:val="001505C2"/>
    <w:rsid w:val="00165A81"/>
    <w:rsid w:val="001A380C"/>
    <w:rsid w:val="001C59E5"/>
    <w:rsid w:val="001C770D"/>
    <w:rsid w:val="001D16FA"/>
    <w:rsid w:val="002502A2"/>
    <w:rsid w:val="00250324"/>
    <w:rsid w:val="00250890"/>
    <w:rsid w:val="00261D9F"/>
    <w:rsid w:val="002758F3"/>
    <w:rsid w:val="002A4209"/>
    <w:rsid w:val="002D2ECE"/>
    <w:rsid w:val="002F0417"/>
    <w:rsid w:val="002F41AF"/>
    <w:rsid w:val="00311D43"/>
    <w:rsid w:val="00313AEF"/>
    <w:rsid w:val="00331DD0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140E6"/>
    <w:rsid w:val="00441DC3"/>
    <w:rsid w:val="00452042"/>
    <w:rsid w:val="0045776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500436"/>
    <w:rsid w:val="005030C8"/>
    <w:rsid w:val="00504A7F"/>
    <w:rsid w:val="00522971"/>
    <w:rsid w:val="00536C8C"/>
    <w:rsid w:val="00553AD3"/>
    <w:rsid w:val="00566D4A"/>
    <w:rsid w:val="00581F48"/>
    <w:rsid w:val="005937C4"/>
    <w:rsid w:val="005A009B"/>
    <w:rsid w:val="005A0798"/>
    <w:rsid w:val="005B241A"/>
    <w:rsid w:val="005B3D08"/>
    <w:rsid w:val="005B7956"/>
    <w:rsid w:val="005E733F"/>
    <w:rsid w:val="00604A20"/>
    <w:rsid w:val="00606582"/>
    <w:rsid w:val="006117BD"/>
    <w:rsid w:val="0061365D"/>
    <w:rsid w:val="00615FFD"/>
    <w:rsid w:val="006321DF"/>
    <w:rsid w:val="00640CEA"/>
    <w:rsid w:val="006545A9"/>
    <w:rsid w:val="00657FDD"/>
    <w:rsid w:val="00672814"/>
    <w:rsid w:val="0068060E"/>
    <w:rsid w:val="00682F45"/>
    <w:rsid w:val="006C2707"/>
    <w:rsid w:val="006E4828"/>
    <w:rsid w:val="006F76D9"/>
    <w:rsid w:val="0072183C"/>
    <w:rsid w:val="0073620D"/>
    <w:rsid w:val="00736797"/>
    <w:rsid w:val="00772545"/>
    <w:rsid w:val="00775027"/>
    <w:rsid w:val="007902F3"/>
    <w:rsid w:val="00793172"/>
    <w:rsid w:val="00793415"/>
    <w:rsid w:val="007A586E"/>
    <w:rsid w:val="007B31DC"/>
    <w:rsid w:val="007B3C64"/>
    <w:rsid w:val="007B4FD7"/>
    <w:rsid w:val="007D7D0E"/>
    <w:rsid w:val="00804AE5"/>
    <w:rsid w:val="00806256"/>
    <w:rsid w:val="00815D9D"/>
    <w:rsid w:val="008174DE"/>
    <w:rsid w:val="008253BC"/>
    <w:rsid w:val="008351B5"/>
    <w:rsid w:val="00847C27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04562"/>
    <w:rsid w:val="00942047"/>
    <w:rsid w:val="009420BF"/>
    <w:rsid w:val="00946DC2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49D1"/>
    <w:rsid w:val="00AA51EE"/>
    <w:rsid w:val="00AB061D"/>
    <w:rsid w:val="00AB4E95"/>
    <w:rsid w:val="00AB6960"/>
    <w:rsid w:val="00AC0050"/>
    <w:rsid w:val="00AD43FA"/>
    <w:rsid w:val="00AE0020"/>
    <w:rsid w:val="00AE4FCE"/>
    <w:rsid w:val="00B04CA7"/>
    <w:rsid w:val="00B21E88"/>
    <w:rsid w:val="00B3470B"/>
    <w:rsid w:val="00B34BB2"/>
    <w:rsid w:val="00B47FC0"/>
    <w:rsid w:val="00B613F6"/>
    <w:rsid w:val="00B6735B"/>
    <w:rsid w:val="00B9253F"/>
    <w:rsid w:val="00BA0A07"/>
    <w:rsid w:val="00BC11A1"/>
    <w:rsid w:val="00BE3E0A"/>
    <w:rsid w:val="00BE7398"/>
    <w:rsid w:val="00BF39B7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3B52"/>
    <w:rsid w:val="00C874A4"/>
    <w:rsid w:val="00C970C2"/>
    <w:rsid w:val="00CB14B1"/>
    <w:rsid w:val="00CB7282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A40BF"/>
    <w:rsid w:val="00DC485A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75D11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54724"/>
    <w:rsid w:val="00F605AA"/>
    <w:rsid w:val="00F6426F"/>
    <w:rsid w:val="00F75628"/>
    <w:rsid w:val="00F93282"/>
    <w:rsid w:val="00FA424C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3</TotalTime>
  <Pages>3</Pages>
  <Words>214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David Marchiset</cp:lastModifiedBy>
  <cp:revision>4</cp:revision>
  <dcterms:created xsi:type="dcterms:W3CDTF">2026-07-01T20:15:00Z</dcterms:created>
  <dcterms:modified xsi:type="dcterms:W3CDTF">2026-07-01T20:29:00Z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