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B6EF2" w:rsidRDefault="001B6EF2">
      <w:pPr>
        <w:rPr>
          <w:sz w:val="2"/>
        </w:rPr>
      </w:pPr>
    </w:p>
    <w:p w:rsidR="001B6EF2" w:rsidRDefault="00B4365E">
      <w:pPr>
        <w:pStyle w:val="Titre1"/>
        <w:pBdr>
          <w:bottom w:val="double" w:sz="12" w:space="4" w:color="auto" w:shadow="1"/>
        </w:pBdr>
      </w:pPr>
      <w:r>
        <w:t>presentation du dossier</w:t>
      </w:r>
    </w:p>
    <w:p w:rsidR="00386A38" w:rsidRDefault="00386A38" w:rsidP="007E38B9">
      <w:pPr>
        <w:pStyle w:val="Paragraphedeliste"/>
        <w:tabs>
          <w:tab w:val="left" w:pos="1540"/>
        </w:tabs>
      </w:pPr>
    </w:p>
    <w:p w:rsidR="00EC509D" w:rsidRDefault="00EC509D" w:rsidP="00EC509D">
      <w:pPr>
        <w:pStyle w:val="Titre2"/>
      </w:pPr>
      <w:r>
        <w:t>Mise en situation</w:t>
      </w:r>
    </w:p>
    <w:p w:rsidR="00CF56D2" w:rsidRDefault="00CF56D2" w:rsidP="00CF56D2">
      <w:pPr>
        <w:pStyle w:val="Paragraphedeliste"/>
        <w:tabs>
          <w:tab w:val="left" w:pos="1540"/>
        </w:tabs>
      </w:pPr>
      <w:r>
        <w:t xml:space="preserve">Une </w:t>
      </w:r>
      <w:r w:rsidR="00602C33">
        <w:t>entreprise faisant partie des leaders nationaux du marché du meuble en kit</w:t>
      </w:r>
      <w:r>
        <w:t xml:space="preserve"> commercialise une gamme de produits </w:t>
      </w:r>
      <w:r w:rsidR="0071646C">
        <w:t>d’ameublement pour le particulier.</w:t>
      </w:r>
      <w:r w:rsidR="00A0590D">
        <w:t xml:space="preserve"> L'entreprise</w:t>
      </w:r>
      <w:r w:rsidR="00492801">
        <w:t xml:space="preserve">, qui emploie </w:t>
      </w:r>
      <w:r w:rsidR="0071646C">
        <w:t xml:space="preserve">770 collaborateurs sur 2 sites de </w:t>
      </w:r>
      <w:r w:rsidR="003C42DC">
        <w:t>production,</w:t>
      </w:r>
      <w:r w:rsidR="0071646C">
        <w:t xml:space="preserve"> fabrique environ 3 millions de produits </w:t>
      </w:r>
      <w:r w:rsidR="00951769">
        <w:t xml:space="preserve">par an et </w:t>
      </w:r>
      <w:r w:rsidR="005C3043">
        <w:t>réalise un chiffre d’affaire de 120 millions d’euros.</w:t>
      </w:r>
    </w:p>
    <w:p w:rsidR="008B6D48" w:rsidRDefault="003C42DC" w:rsidP="003C42DC">
      <w:pPr>
        <w:pStyle w:val="Paragraphedeliste"/>
        <w:tabs>
          <w:tab w:val="left" w:pos="1540"/>
        </w:tabs>
      </w:pPr>
      <w:r>
        <w:t>L’entreprise distribue ses produits sur le marché national par le biais de grandes enseignes de distribution mais exporte également ses produits vers plus de 70 destinations à l’international.</w:t>
      </w:r>
      <w:r w:rsidR="00DE5503">
        <w:t xml:space="preserve"> Un </w:t>
      </w:r>
      <w:r w:rsidR="00A21C67">
        <w:t>showroom</w:t>
      </w:r>
      <w:r w:rsidR="00DE5503">
        <w:t xml:space="preserve"> de près de 2000 m² permet à l’entreprise de présenter les produits à sa clientèle.</w:t>
      </w:r>
    </w:p>
    <w:p w:rsidR="008B6D48" w:rsidRDefault="008B6D48" w:rsidP="00952138">
      <w:pPr>
        <w:pStyle w:val="Paragraphedeliste"/>
        <w:tabs>
          <w:tab w:val="left" w:pos="1540"/>
        </w:tabs>
        <w:ind w:right="6520"/>
      </w:pPr>
    </w:p>
    <w:p w:rsidR="008B6D48" w:rsidRDefault="00A15034" w:rsidP="00A15034">
      <w:pPr>
        <w:pStyle w:val="Paragraphedeliste"/>
        <w:tabs>
          <w:tab w:val="left" w:pos="1540"/>
        </w:tabs>
      </w:pPr>
      <w:r>
        <w:t>L’entreprise a fait le choix de maitriser la chaine de fabrication du début à la fin puisqu’elle possède sa propre usine de fabrication de panneaux de particules</w:t>
      </w:r>
      <w:r w:rsidR="005C3043">
        <w:t>, de panneaux plaqués afin de pouvoir gérer les approvisionnements mais aussi la qualité de ses matières premières.</w:t>
      </w:r>
    </w:p>
    <w:p w:rsidR="00602C33" w:rsidRDefault="00602C33" w:rsidP="00952138">
      <w:pPr>
        <w:pStyle w:val="Paragraphedeliste"/>
        <w:tabs>
          <w:tab w:val="left" w:pos="1540"/>
        </w:tabs>
        <w:ind w:right="6520"/>
      </w:pPr>
    </w:p>
    <w:p w:rsidR="00602C33" w:rsidRDefault="00602C33" w:rsidP="00952138">
      <w:pPr>
        <w:pStyle w:val="Paragraphedeliste"/>
        <w:tabs>
          <w:tab w:val="left" w:pos="1540"/>
        </w:tabs>
        <w:ind w:right="6520"/>
      </w:pPr>
    </w:p>
    <w:p w:rsidR="008B6D48" w:rsidRDefault="009E3A40">
      <w:r>
        <w:rPr>
          <w:noProof/>
        </w:rPr>
        <mc:AlternateContent>
          <mc:Choice Requires="wpg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11628</wp:posOffset>
                </wp:positionV>
                <wp:extent cx="5386705" cy="3368634"/>
                <wp:effectExtent l="0" t="0" r="4445" b="3810"/>
                <wp:wrapNone/>
                <wp:docPr id="34" name="Groupe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86705" cy="3368634"/>
                          <a:chOff x="0" y="0"/>
                          <a:chExt cx="5386705" cy="3368634"/>
                        </a:xfrm>
                      </wpg:grpSpPr>
                      <pic:pic xmlns:pic="http://schemas.openxmlformats.org/drawingml/2006/picture">
                        <pic:nvPicPr>
                          <pic:cNvPr id="33" name="Image 33" descr="https://www.tracesecritesnews.fr/wp-content/source/2017/parisotdrone.jpg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86705" cy="2995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1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900051" y="3063834"/>
                            <a:ext cx="1590675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E3A40" w:rsidRPr="009E3A40" w:rsidRDefault="009E3A40">
                              <w:pPr>
                                <w:rPr>
                                  <w:i/>
                                </w:rPr>
                              </w:pPr>
                              <w:r w:rsidRPr="009E3A40">
                                <w:rPr>
                                  <w:i/>
                                </w:rPr>
                                <w:t>Site de production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cx1="http://schemas.microsoft.com/office/drawing/2015/9/8/chartex">
            <w:pict>
              <v:group id="Groupe 34" o:spid="_x0000_s1026" style="position:absolute;margin-left:0;margin-top:.9pt;width:424.15pt;height:265.25pt;z-index:251719680;mso-position-horizontal:center;mso-position-horizontal-relative:margin" coordsize="53867,3368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33" o:spid="_x0000_s1027" type="#_x0000_t75" alt="https://www.tracesecritesnews.fr/wp-content/source/2017/parisotdrone.jpg" style="position:absolute;width:53867;height:299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">
                  <v:imagedata r:id="rId9" o:title="parisotdrone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8" type="#_x0000_t202" style="position:absolute;left:19000;top:30638;width:15907;height:3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" filled="f" stroked="f">
                  <v:textbox style="mso-fit-shape-to-text:t">
                    <w:txbxContent>
                      <w:p w:rsidR="009E3A40" w:rsidRPr="009E3A40" w:rsidRDefault="009E3A40">
                        <w:pPr>
                          <w:rPr>
                            <w:i/>
                          </w:rPr>
                        </w:pPr>
                        <w:r w:rsidRPr="009E3A40">
                          <w:rPr>
                            <w:i/>
                          </w:rPr>
                          <w:t>Site de production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8B6D48">
        <w:br w:type="page"/>
      </w:r>
    </w:p>
    <w:p w:rsidR="002C0DEE" w:rsidRDefault="002C0DEE" w:rsidP="002C0DEE">
      <w:pPr>
        <w:pStyle w:val="Paragraphedeliste"/>
        <w:tabs>
          <w:tab w:val="left" w:pos="1540"/>
        </w:tabs>
      </w:pPr>
    </w:p>
    <w:p w:rsidR="002C0DEE" w:rsidRPr="002C0DEE" w:rsidRDefault="002C0DEE" w:rsidP="002C0DEE">
      <w:pPr>
        <w:pStyle w:val="Paragraphedeliste"/>
        <w:tabs>
          <w:tab w:val="left" w:pos="1540"/>
        </w:tabs>
        <w:rPr>
          <w:u w:val="single"/>
        </w:rPr>
      </w:pPr>
      <w:r w:rsidRPr="002C0DEE">
        <w:rPr>
          <w:u w:val="single"/>
        </w:rPr>
        <w:t>Exemple</w:t>
      </w:r>
      <w:r w:rsidR="00723162">
        <w:rPr>
          <w:u w:val="single"/>
        </w:rPr>
        <w:t>s</w:t>
      </w:r>
      <w:r w:rsidRPr="002C0DEE">
        <w:rPr>
          <w:u w:val="single"/>
        </w:rPr>
        <w:t xml:space="preserve"> de production</w:t>
      </w:r>
    </w:p>
    <w:p w:rsidR="002C0DEE" w:rsidRDefault="00243731" w:rsidP="002C0DEE">
      <w:pPr>
        <w:pStyle w:val="Paragraphedeliste"/>
        <w:tabs>
          <w:tab w:val="left" w:pos="1540"/>
        </w:tabs>
      </w:pPr>
      <w:r>
        <w:t>L’entreprise dispose d’</w:t>
      </w:r>
      <w:r w:rsidR="00B20DC5">
        <w:t xml:space="preserve">un catalogue très fournit avec </w:t>
      </w:r>
    </w:p>
    <w:p w:rsidR="002C0DEE" w:rsidRDefault="00DE5503" w:rsidP="002C0DEE">
      <w:pPr>
        <w:pStyle w:val="Paragraphedeliste"/>
        <w:tabs>
          <w:tab w:val="left" w:pos="1540"/>
        </w:tabs>
      </w:pPr>
      <w:r>
        <w:rPr>
          <w:noProof/>
        </w:rPr>
        <w:drawing>
          <wp:anchor distT="0" distB="0" distL="114300" distR="114300" simplePos="0" relativeHeight="251713536" behindDoc="1" locked="0" layoutInCell="1" allowOverlap="1">
            <wp:simplePos x="0" y="0"/>
            <wp:positionH relativeFrom="column">
              <wp:posOffset>363855</wp:posOffset>
            </wp:positionH>
            <wp:positionV relativeFrom="paragraph">
              <wp:posOffset>80645</wp:posOffset>
            </wp:positionV>
            <wp:extent cx="3314700" cy="2218765"/>
            <wp:effectExtent l="0" t="0" r="0" b="0"/>
            <wp:wrapNone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2218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C0DEE" w:rsidRDefault="002C0DEE" w:rsidP="002C0DEE">
      <w:pPr>
        <w:pStyle w:val="Paragraphedeliste"/>
        <w:tabs>
          <w:tab w:val="left" w:pos="1540"/>
        </w:tabs>
      </w:pPr>
    </w:p>
    <w:p w:rsidR="002C0DEE" w:rsidRDefault="002C0DEE" w:rsidP="002C0DEE">
      <w:pPr>
        <w:pStyle w:val="Paragraphedeliste"/>
        <w:tabs>
          <w:tab w:val="left" w:pos="1540"/>
        </w:tabs>
      </w:pPr>
    </w:p>
    <w:p w:rsidR="002C0DEE" w:rsidRDefault="002C0DEE" w:rsidP="002C0DEE">
      <w:pPr>
        <w:pStyle w:val="Paragraphedeliste"/>
        <w:tabs>
          <w:tab w:val="left" w:pos="1540"/>
        </w:tabs>
      </w:pPr>
    </w:p>
    <w:p w:rsidR="002C0DEE" w:rsidRDefault="002C0DEE" w:rsidP="002C0DEE">
      <w:pPr>
        <w:pStyle w:val="Paragraphedeliste"/>
        <w:tabs>
          <w:tab w:val="left" w:pos="1540"/>
        </w:tabs>
      </w:pPr>
    </w:p>
    <w:p w:rsidR="002C0DEE" w:rsidRDefault="002C0DEE" w:rsidP="002C0DEE">
      <w:pPr>
        <w:pStyle w:val="Paragraphedeliste"/>
        <w:tabs>
          <w:tab w:val="left" w:pos="1540"/>
        </w:tabs>
      </w:pPr>
    </w:p>
    <w:p w:rsidR="002C0DEE" w:rsidRDefault="00275E34" w:rsidP="002C0DEE">
      <w:pPr>
        <w:pStyle w:val="Paragraphedeliste"/>
        <w:tabs>
          <w:tab w:val="left" w:pos="1540"/>
        </w:tabs>
      </w:pPr>
      <w:r>
        <w:rPr>
          <w:noProof/>
        </w:rPr>
        <w:drawing>
          <wp:anchor distT="0" distB="0" distL="114300" distR="114300" simplePos="0" relativeHeight="251715584" behindDoc="1" locked="0" layoutInCell="1" allowOverlap="1">
            <wp:simplePos x="0" y="0"/>
            <wp:positionH relativeFrom="column">
              <wp:posOffset>2335530</wp:posOffset>
            </wp:positionH>
            <wp:positionV relativeFrom="paragraph">
              <wp:posOffset>78105</wp:posOffset>
            </wp:positionV>
            <wp:extent cx="4614308" cy="2800350"/>
            <wp:effectExtent l="0" t="0" r="0" b="0"/>
            <wp:wrapNone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4308" cy="280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C0DEE" w:rsidRDefault="002C0DEE" w:rsidP="002C0DEE">
      <w:pPr>
        <w:pStyle w:val="Paragraphedeliste"/>
        <w:tabs>
          <w:tab w:val="left" w:pos="1540"/>
        </w:tabs>
      </w:pPr>
    </w:p>
    <w:p w:rsidR="002C0DEE" w:rsidRDefault="002C0DEE" w:rsidP="002C0DEE">
      <w:pPr>
        <w:pStyle w:val="Paragraphedeliste"/>
        <w:tabs>
          <w:tab w:val="left" w:pos="1540"/>
        </w:tabs>
      </w:pPr>
    </w:p>
    <w:p w:rsidR="002C0DEE" w:rsidRDefault="002C0DEE" w:rsidP="002C0DEE">
      <w:pPr>
        <w:pStyle w:val="Paragraphedeliste"/>
        <w:tabs>
          <w:tab w:val="left" w:pos="1540"/>
        </w:tabs>
      </w:pPr>
    </w:p>
    <w:p w:rsidR="002C0DEE" w:rsidRDefault="002C0DEE" w:rsidP="002C0DEE">
      <w:pPr>
        <w:pStyle w:val="Paragraphedeliste"/>
        <w:tabs>
          <w:tab w:val="left" w:pos="1540"/>
        </w:tabs>
      </w:pPr>
    </w:p>
    <w:p w:rsidR="002C0DEE" w:rsidRDefault="002C0DEE" w:rsidP="002C0DEE">
      <w:pPr>
        <w:pStyle w:val="Paragraphedeliste"/>
        <w:tabs>
          <w:tab w:val="left" w:pos="1540"/>
        </w:tabs>
      </w:pPr>
    </w:p>
    <w:p w:rsidR="002C0DEE" w:rsidRDefault="00DE04A2">
      <w:r>
        <w:rPr>
          <w:noProof/>
        </w:rPr>
        <w:drawing>
          <wp:anchor distT="0" distB="0" distL="114300" distR="114300" simplePos="0" relativeHeight="251714560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465455</wp:posOffset>
            </wp:positionV>
            <wp:extent cx="3248025" cy="3600450"/>
            <wp:effectExtent l="0" t="0" r="9525" b="0"/>
            <wp:wrapNone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360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C0DEE">
        <w:br w:type="page"/>
      </w:r>
    </w:p>
    <w:p w:rsidR="00B20DC5" w:rsidRDefault="00B20DC5"/>
    <w:p w:rsidR="00B20DC5" w:rsidRDefault="00B20DC5"/>
    <w:p w:rsidR="00B20DC5" w:rsidRDefault="00682A6F">
      <w:r>
        <w:rPr>
          <w:noProof/>
        </w:rPr>
        <w:drawing>
          <wp:anchor distT="0" distB="0" distL="114300" distR="114300" simplePos="0" relativeHeight="251725824" behindDoc="1" locked="0" layoutInCell="1" allowOverlap="1" wp14:anchorId="3BE03E6F" wp14:editId="24C7F0C8">
            <wp:simplePos x="0" y="0"/>
            <wp:positionH relativeFrom="margin">
              <wp:align>right</wp:align>
            </wp:positionH>
            <wp:positionV relativeFrom="paragraph">
              <wp:posOffset>8890</wp:posOffset>
            </wp:positionV>
            <wp:extent cx="2447925" cy="2881927"/>
            <wp:effectExtent l="0" t="0" r="0" b="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2881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20DC5">
        <w:rPr>
          <w:noProof/>
        </w:rPr>
        <w:drawing>
          <wp:anchor distT="0" distB="0" distL="114300" distR="114300" simplePos="0" relativeHeight="251724800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8890</wp:posOffset>
            </wp:positionV>
            <wp:extent cx="3815715" cy="2266950"/>
            <wp:effectExtent l="0" t="0" r="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5715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20DC5" w:rsidRDefault="00B20DC5"/>
    <w:p w:rsidR="00B20DC5" w:rsidRDefault="00B20DC5"/>
    <w:p w:rsidR="00B20DC5" w:rsidRDefault="00B20DC5"/>
    <w:p w:rsidR="00B20DC5" w:rsidRDefault="00B20DC5"/>
    <w:p w:rsidR="00B20DC5" w:rsidRDefault="00B20DC5"/>
    <w:p w:rsidR="00B20DC5" w:rsidRDefault="00B20DC5"/>
    <w:p w:rsidR="00B20DC5" w:rsidRDefault="00B20DC5"/>
    <w:p w:rsidR="00B20DC5" w:rsidRDefault="00B20DC5"/>
    <w:p w:rsidR="00B20DC5" w:rsidRDefault="00B20DC5"/>
    <w:p w:rsidR="00B20DC5" w:rsidRDefault="00B20DC5"/>
    <w:p w:rsidR="00B20DC5" w:rsidRDefault="00B20DC5"/>
    <w:p w:rsidR="00B20DC5" w:rsidRDefault="00B20D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727872" behindDoc="0" locked="0" layoutInCell="1" allowOverlap="1">
                <wp:simplePos x="0" y="0"/>
                <wp:positionH relativeFrom="column">
                  <wp:posOffset>678180</wp:posOffset>
                </wp:positionH>
                <wp:positionV relativeFrom="paragraph">
                  <wp:posOffset>12700</wp:posOffset>
                </wp:positionV>
                <wp:extent cx="2533650" cy="1404620"/>
                <wp:effectExtent l="0" t="0" r="0" b="0"/>
                <wp:wrapSquare wrapText="bothSides"/>
                <wp:docPr id="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336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20DC5" w:rsidRPr="00B20DC5" w:rsidRDefault="00B20DC5">
                            <w:pPr>
                              <w:rPr>
                                <w:i/>
                              </w:rPr>
                            </w:pPr>
                            <w:r w:rsidRPr="00B20DC5">
                              <w:rPr>
                                <w:i/>
                              </w:rPr>
                              <w:t>Gamme de mobilier de cuisine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1="http://schemas.microsoft.com/office/drawing/2015/9/8/chartex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9" type="#_x0000_t202" style="position:absolute;margin-left:53.4pt;margin-top:1pt;width:199.5pt;height:110.6pt;z-index:25172787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" filled="f" stroked="f">
                <v:textbox style="mso-fit-shape-to-text:t">
                  <w:txbxContent>
                    <w:p w:rsidR="00B20DC5" w:rsidRPr="00B20DC5" w:rsidRDefault="00B20DC5">
                      <w:pPr>
                        <w:rPr>
                          <w:i/>
                        </w:rPr>
                      </w:pPr>
                      <w:r w:rsidRPr="00B20DC5">
                        <w:rPr>
                          <w:i/>
                        </w:rPr>
                        <w:t>Gamme de mobilier de cuisine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B20DC5" w:rsidRDefault="00B20DC5"/>
    <w:p w:rsidR="00B20DC5" w:rsidRDefault="00B20DC5"/>
    <w:p w:rsidR="00B20DC5" w:rsidRDefault="00682A6F">
      <w:r>
        <w:rPr>
          <w:noProof/>
        </w:rPr>
        <w:drawing>
          <wp:anchor distT="0" distB="0" distL="114300" distR="114300" simplePos="0" relativeHeight="251720704" behindDoc="1" locked="0" layoutInCell="1" allowOverlap="1" wp14:anchorId="52604030" wp14:editId="518B5671">
            <wp:simplePos x="0" y="0"/>
            <wp:positionH relativeFrom="margin">
              <wp:posOffset>2586990</wp:posOffset>
            </wp:positionH>
            <wp:positionV relativeFrom="paragraph">
              <wp:posOffset>6350</wp:posOffset>
            </wp:positionV>
            <wp:extent cx="4191989" cy="3144089"/>
            <wp:effectExtent l="0" t="0" r="0" b="0"/>
            <wp:wrapNone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lit bebop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91989" cy="314408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1158B" w:rsidRDefault="0051158B" w:rsidP="00682A6F"/>
    <w:p w:rsidR="0051158B" w:rsidRDefault="0051158B" w:rsidP="0051158B">
      <w:pPr>
        <w:pStyle w:val="Paragraphedeliste"/>
        <w:tabs>
          <w:tab w:val="left" w:pos="1540"/>
          <w:tab w:val="left" w:pos="5812"/>
        </w:tabs>
        <w:ind w:right="7229"/>
      </w:pPr>
    </w:p>
    <w:p w:rsidR="005A0545" w:rsidRDefault="0051158B" w:rsidP="0051158B">
      <w:pPr>
        <w:pStyle w:val="Paragraphedeliste"/>
        <w:tabs>
          <w:tab w:val="left" w:pos="1540"/>
          <w:tab w:val="left" w:pos="5812"/>
        </w:tabs>
        <w:ind w:right="7229"/>
      </w:pPr>
      <w:r>
        <w:t>L’étude va porter plus particulièrement sur la production d’un lit superposé destiné à accueillir 2 personnes</w:t>
      </w:r>
      <w:r w:rsidR="00951769">
        <w:t>. Ce lit est vendu en kit, avec un assemblage à réaliser par le particulier.</w:t>
      </w:r>
    </w:p>
    <w:p w:rsidR="0051158B" w:rsidRDefault="0051158B" w:rsidP="0051158B">
      <w:pPr>
        <w:pStyle w:val="Paragraphedeliste"/>
        <w:tabs>
          <w:tab w:val="left" w:pos="1540"/>
          <w:tab w:val="left" w:pos="5812"/>
        </w:tabs>
        <w:ind w:right="7229"/>
      </w:pPr>
    </w:p>
    <w:p w:rsidR="00951769" w:rsidRDefault="00951769" w:rsidP="0051158B">
      <w:pPr>
        <w:pStyle w:val="Paragraphedeliste"/>
        <w:tabs>
          <w:tab w:val="left" w:pos="1540"/>
          <w:tab w:val="left" w:pos="5812"/>
        </w:tabs>
        <w:ind w:right="7229"/>
      </w:pPr>
    </w:p>
    <w:p w:rsidR="0051158B" w:rsidRDefault="00682A6F" w:rsidP="00951769">
      <w:pPr>
        <w:pStyle w:val="Paragraphedeliste"/>
        <w:tabs>
          <w:tab w:val="left" w:pos="1540"/>
          <w:tab w:val="left" w:pos="5812"/>
        </w:tabs>
        <w:ind w:right="1134"/>
      </w:pPr>
      <w:r>
        <w:rPr>
          <w:noProof/>
        </w:rPr>
        <w:drawing>
          <wp:anchor distT="0" distB="0" distL="114300" distR="114300" simplePos="0" relativeHeight="251721728" behindDoc="1" locked="0" layoutInCell="1" allowOverlap="1" wp14:anchorId="7C8E36A0" wp14:editId="76D29D92">
            <wp:simplePos x="0" y="0"/>
            <wp:positionH relativeFrom="margin">
              <wp:posOffset>3350895</wp:posOffset>
            </wp:positionH>
            <wp:positionV relativeFrom="paragraph">
              <wp:posOffset>331470</wp:posOffset>
            </wp:positionV>
            <wp:extent cx="3598224" cy="2827422"/>
            <wp:effectExtent l="0" t="0" r="2540" b="0"/>
            <wp:wrapNone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8224" cy="28274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1158B">
        <w:t>Une échelle permet d’accéder à une partie couchage supérieure avec des rangements.</w:t>
      </w:r>
    </w:p>
    <w:p w:rsidR="00B30C50" w:rsidRDefault="00B30C50" w:rsidP="007E4FEA">
      <w:pPr>
        <w:pStyle w:val="Paragraphedeliste"/>
        <w:tabs>
          <w:tab w:val="left" w:pos="1540"/>
        </w:tabs>
      </w:pPr>
    </w:p>
    <w:p w:rsidR="00B30C50" w:rsidRDefault="00B30C50" w:rsidP="007E4FEA">
      <w:pPr>
        <w:pStyle w:val="Paragraphedeliste"/>
        <w:tabs>
          <w:tab w:val="left" w:pos="1540"/>
        </w:tabs>
      </w:pPr>
    </w:p>
    <w:p w:rsidR="00B30C50" w:rsidRDefault="00B30C50" w:rsidP="007E4FEA">
      <w:pPr>
        <w:pStyle w:val="Paragraphedeliste"/>
        <w:tabs>
          <w:tab w:val="left" w:pos="1540"/>
        </w:tabs>
      </w:pPr>
    </w:p>
    <w:p w:rsidR="005A0545" w:rsidRDefault="005A0545" w:rsidP="007E4FEA">
      <w:pPr>
        <w:pStyle w:val="Paragraphedeliste"/>
        <w:tabs>
          <w:tab w:val="left" w:pos="1540"/>
        </w:tabs>
      </w:pPr>
    </w:p>
    <w:p w:rsidR="005A0545" w:rsidRDefault="00682A6F" w:rsidP="007E4FEA">
      <w:pPr>
        <w:pStyle w:val="Paragraphedeliste"/>
        <w:tabs>
          <w:tab w:val="left" w:pos="1540"/>
        </w:tabs>
      </w:pPr>
      <w:r>
        <w:rPr>
          <w:noProof/>
        </w:rPr>
        <mc:AlternateContent>
          <mc:Choice Requires="wps">
            <w:drawing>
              <wp:anchor distT="45720" distB="45720" distL="71755" distR="71755" simplePos="0" relativeHeight="251723776" behindDoc="0" locked="0" layoutInCell="1" allowOverlap="1" wp14:anchorId="35FBE2BF" wp14:editId="1B3680F2">
                <wp:simplePos x="0" y="0"/>
                <wp:positionH relativeFrom="margin">
                  <wp:posOffset>192405</wp:posOffset>
                </wp:positionH>
                <wp:positionV relativeFrom="paragraph">
                  <wp:posOffset>81915</wp:posOffset>
                </wp:positionV>
                <wp:extent cx="2857500" cy="866775"/>
                <wp:effectExtent l="0" t="0" r="0" b="0"/>
                <wp:wrapSquare wrapText="bothSides"/>
                <wp:docPr id="3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7500" cy="8667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666A7" w:rsidRPr="009666A7" w:rsidRDefault="009666A7" w:rsidP="009666A7">
                            <w:pPr>
                              <w:jc w:val="center"/>
                              <w:rPr>
                                <w:i/>
                              </w:rPr>
                            </w:pPr>
                            <w:r w:rsidRPr="009666A7">
                              <w:rPr>
                                <w:i/>
                              </w:rPr>
                              <w:t>Un tiroir est proposé en option pour pouvoir aménager un troisième couchage temporaire</w:t>
                            </w:r>
                          </w:p>
                        </w:txbxContent>
                      </wps:txbx>
                      <wps:bodyPr rot="0" vert="horz" wrap="square" lIns="36000" tIns="45720" rIns="3600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5FBE2BF" id="_x0000_t202" coordsize="21600,21600" o:spt="202" path="m,l,21600r21600,l21600,xe">
                <v:stroke joinstyle="miter"/>
                <v:path gradientshapeok="t" o:connecttype="rect"/>
              </v:shapetype>
              <v:shape id="_x0000_s1030" type="#_x0000_t202" style="position:absolute;left:0;text-align:left;margin-left:15.15pt;margin-top:6.45pt;width:225pt;height:68.25pt;z-index:251723776;visibility:visible;mso-wrap-style:square;mso-width-percent:0;mso-height-percent:0;mso-wrap-distance-left:5.65pt;mso-wrap-distance-top:3.6pt;mso-wrap-distance-right:5.65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" filled="f" stroked="f">
                <v:textbox inset="1mm,,1mm">
                  <w:txbxContent>
                    <w:p w:rsidR="009666A7" w:rsidRPr="009666A7" w:rsidRDefault="009666A7" w:rsidP="009666A7">
                      <w:pPr>
                        <w:jc w:val="center"/>
                        <w:rPr>
                          <w:i/>
                        </w:rPr>
                      </w:pPr>
                      <w:r w:rsidRPr="009666A7">
                        <w:rPr>
                          <w:i/>
                        </w:rPr>
                        <w:t>Un tiroir est proposé en option pour pouvoir aménager un troisième couchage temporaire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5A0545" w:rsidRDefault="005A0545" w:rsidP="007E4FEA">
      <w:pPr>
        <w:pStyle w:val="Paragraphedeliste"/>
        <w:tabs>
          <w:tab w:val="left" w:pos="1540"/>
        </w:tabs>
      </w:pPr>
    </w:p>
    <w:p w:rsidR="007E4FEA" w:rsidRDefault="007E4FEA">
      <w:pPr>
        <w:rPr>
          <w:noProof/>
        </w:rPr>
      </w:pPr>
      <w:r>
        <w:rPr>
          <w:noProof/>
        </w:rPr>
        <w:br w:type="page"/>
      </w:r>
    </w:p>
    <w:p w:rsidR="00BC6F4A" w:rsidRDefault="00BC6F4A">
      <w:pPr>
        <w:rPr>
          <w:noProof/>
        </w:rPr>
      </w:pPr>
    </w:p>
    <w:p w:rsidR="00BC6F4A" w:rsidRPr="0001537E" w:rsidRDefault="00BC6F4A" w:rsidP="00A869A8">
      <w:pPr>
        <w:pStyle w:val="Paragraphedeliste"/>
        <w:tabs>
          <w:tab w:val="left" w:pos="1540"/>
        </w:tabs>
        <w:rPr>
          <w:noProof/>
          <w:u w:val="single"/>
        </w:rPr>
      </w:pPr>
      <w:r w:rsidRPr="0001537E">
        <w:rPr>
          <w:noProof/>
          <w:u w:val="single"/>
        </w:rPr>
        <w:t>Le dossier comporte:</w:t>
      </w:r>
    </w:p>
    <w:p w:rsidR="00BC6F4A" w:rsidRDefault="00BC6F4A" w:rsidP="00A869A8">
      <w:pPr>
        <w:pStyle w:val="Paragraphedeliste"/>
        <w:tabs>
          <w:tab w:val="left" w:pos="1540"/>
        </w:tabs>
        <w:rPr>
          <w:noProof/>
        </w:rPr>
      </w:pPr>
    </w:p>
    <w:p w:rsidR="00BC6F4A" w:rsidRDefault="00BC6F4A" w:rsidP="00BC6F4A">
      <w:pPr>
        <w:pStyle w:val="Paragraphedeliste"/>
        <w:numPr>
          <w:ilvl w:val="0"/>
          <w:numId w:val="21"/>
        </w:numPr>
        <w:tabs>
          <w:tab w:val="left" w:pos="1540"/>
        </w:tabs>
        <w:rPr>
          <w:noProof/>
        </w:rPr>
      </w:pPr>
      <w:r>
        <w:rPr>
          <w:noProof/>
        </w:rPr>
        <w:t xml:space="preserve">La maquette numérique </w:t>
      </w:r>
      <w:r w:rsidR="0027087E">
        <w:rPr>
          <w:noProof/>
        </w:rPr>
        <w:t>du lit supersposé au format Topsolid et IGES</w:t>
      </w:r>
      <w:r w:rsidR="003C0833">
        <w:rPr>
          <w:noProof/>
        </w:rPr>
        <w:t>. La maquette est nécessaire pour les activités associées mais elle peut aussi servir de support dans le développement d’activité de niveau Baccalauréat Professionnel.</w:t>
      </w:r>
    </w:p>
    <w:p w:rsidR="00BC6F4A" w:rsidRDefault="001314C3" w:rsidP="00BC6F4A">
      <w:pPr>
        <w:pStyle w:val="Paragraphedeliste"/>
        <w:numPr>
          <w:ilvl w:val="0"/>
          <w:numId w:val="21"/>
        </w:numPr>
        <w:tabs>
          <w:tab w:val="left" w:pos="1540"/>
        </w:tabs>
        <w:rPr>
          <w:noProof/>
        </w:rPr>
      </w:pPr>
      <w:r>
        <w:rPr>
          <w:noProof/>
        </w:rPr>
        <w:t>La mise</w:t>
      </w:r>
      <w:r w:rsidR="00BC6F4A">
        <w:rPr>
          <w:noProof/>
        </w:rPr>
        <w:t xml:space="preserve"> en plan </w:t>
      </w:r>
      <w:r>
        <w:rPr>
          <w:noProof/>
        </w:rPr>
        <w:t>du montant du lit</w:t>
      </w:r>
      <w:bookmarkStart w:id="0" w:name="_GoBack"/>
      <w:bookmarkEnd w:id="0"/>
    </w:p>
    <w:p w:rsidR="00BC6F4A" w:rsidRDefault="00BC6F4A" w:rsidP="00BC6F4A">
      <w:pPr>
        <w:pStyle w:val="Paragraphedeliste"/>
        <w:numPr>
          <w:ilvl w:val="0"/>
          <w:numId w:val="21"/>
        </w:numPr>
        <w:tabs>
          <w:tab w:val="left" w:pos="1540"/>
        </w:tabs>
        <w:rPr>
          <w:noProof/>
        </w:rPr>
      </w:pPr>
      <w:r>
        <w:rPr>
          <w:noProof/>
        </w:rPr>
        <w:t xml:space="preserve">Une activité </w:t>
      </w:r>
      <w:r w:rsidR="003C0833">
        <w:rPr>
          <w:noProof/>
        </w:rPr>
        <w:t xml:space="preserve">exploitable en BTS DRB et </w:t>
      </w:r>
      <w:r>
        <w:rPr>
          <w:noProof/>
        </w:rPr>
        <w:t>qui intègre les notions de préparation de la production, validation et mise en oeuvre d'une phase d'usinage.</w:t>
      </w:r>
    </w:p>
    <w:p w:rsidR="007A5E6D" w:rsidRDefault="007A5E6D" w:rsidP="00BC6F4A">
      <w:pPr>
        <w:pStyle w:val="Paragraphedeliste"/>
        <w:numPr>
          <w:ilvl w:val="0"/>
          <w:numId w:val="21"/>
        </w:numPr>
        <w:tabs>
          <w:tab w:val="left" w:pos="1540"/>
        </w:tabs>
        <w:rPr>
          <w:noProof/>
        </w:rPr>
      </w:pPr>
      <w:r>
        <w:rPr>
          <w:noProof/>
        </w:rPr>
        <w:t>Une activité</w:t>
      </w:r>
      <w:r w:rsidR="003C0833">
        <w:rPr>
          <w:noProof/>
        </w:rPr>
        <w:t xml:space="preserve"> explotiable en BTS</w:t>
      </w:r>
      <w:r>
        <w:rPr>
          <w:noProof/>
        </w:rPr>
        <w:t xml:space="preserve"> </w:t>
      </w:r>
      <w:r w:rsidR="003C0833">
        <w:rPr>
          <w:noProof/>
        </w:rPr>
        <w:t xml:space="preserve">DRB et </w:t>
      </w:r>
      <w:r>
        <w:rPr>
          <w:noProof/>
        </w:rPr>
        <w:t>qui intégre les notions de vérification de conformité, dimensionnement des éléments structurants, calcul de cotation fonctionnelle</w:t>
      </w:r>
    </w:p>
    <w:p w:rsidR="003C0833" w:rsidRDefault="003C0833" w:rsidP="003C0833">
      <w:pPr>
        <w:tabs>
          <w:tab w:val="left" w:pos="1540"/>
        </w:tabs>
        <w:rPr>
          <w:noProof/>
        </w:rPr>
      </w:pPr>
    </w:p>
    <w:p w:rsidR="00BC6F4A" w:rsidRDefault="00BC6F4A" w:rsidP="007A5E6D">
      <w:pPr>
        <w:tabs>
          <w:tab w:val="left" w:pos="1540"/>
        </w:tabs>
        <w:ind w:left="928"/>
        <w:rPr>
          <w:noProof/>
        </w:rPr>
      </w:pPr>
    </w:p>
    <w:p w:rsidR="00BC6F4A" w:rsidRPr="0001537E" w:rsidRDefault="00BC6F4A" w:rsidP="00A869A8">
      <w:pPr>
        <w:pStyle w:val="Paragraphedeliste"/>
        <w:tabs>
          <w:tab w:val="left" w:pos="1540"/>
        </w:tabs>
        <w:rPr>
          <w:noProof/>
          <w:u w:val="single"/>
        </w:rPr>
      </w:pPr>
      <w:r w:rsidRPr="0001537E">
        <w:rPr>
          <w:noProof/>
          <w:u w:val="single"/>
        </w:rPr>
        <w:t xml:space="preserve">Les compétences visées par l'activité </w:t>
      </w:r>
      <w:r w:rsidR="007A5E6D">
        <w:rPr>
          <w:noProof/>
          <w:u w:val="single"/>
        </w:rPr>
        <w:t xml:space="preserve">de développement </w:t>
      </w:r>
      <w:r w:rsidRPr="0001537E">
        <w:rPr>
          <w:noProof/>
          <w:u w:val="single"/>
        </w:rPr>
        <w:t>sont:</w:t>
      </w:r>
    </w:p>
    <w:p w:rsidR="00544AA2" w:rsidRDefault="00544AA2" w:rsidP="00544AA2">
      <w:pPr>
        <w:pStyle w:val="Paragraphedeliste"/>
        <w:numPr>
          <w:ilvl w:val="0"/>
          <w:numId w:val="23"/>
        </w:numPr>
        <w:tabs>
          <w:tab w:val="left" w:pos="1540"/>
        </w:tabs>
        <w:rPr>
          <w:noProof/>
        </w:rPr>
      </w:pPr>
      <w:r>
        <w:rPr>
          <w:noProof/>
        </w:rPr>
        <w:t>C1-2 : Recenser les contraintes internes et externes dans le cadre de la stratégie qualité</w:t>
      </w:r>
    </w:p>
    <w:p w:rsidR="00F557C6" w:rsidRDefault="00F557C6" w:rsidP="00544AA2">
      <w:pPr>
        <w:pStyle w:val="Paragraphedeliste"/>
        <w:numPr>
          <w:ilvl w:val="0"/>
          <w:numId w:val="23"/>
        </w:numPr>
        <w:tabs>
          <w:tab w:val="left" w:pos="1540"/>
        </w:tabs>
        <w:rPr>
          <w:noProof/>
        </w:rPr>
      </w:pPr>
      <w:r>
        <w:rPr>
          <w:noProof/>
        </w:rPr>
        <w:t>C1-51 : Valider, argumenter le choix des solutions techniques</w:t>
      </w:r>
    </w:p>
    <w:p w:rsidR="00BC6F4A" w:rsidRDefault="00F557C6" w:rsidP="00544AA2">
      <w:pPr>
        <w:pStyle w:val="Paragraphedeliste"/>
        <w:numPr>
          <w:ilvl w:val="0"/>
          <w:numId w:val="23"/>
        </w:numPr>
        <w:tabs>
          <w:tab w:val="left" w:pos="1540"/>
        </w:tabs>
        <w:rPr>
          <w:noProof/>
        </w:rPr>
      </w:pPr>
      <w:r>
        <w:rPr>
          <w:noProof/>
        </w:rPr>
        <w:t>C1-52 : définir les spécifications de fonctionnement</w:t>
      </w:r>
    </w:p>
    <w:p w:rsidR="00D57827" w:rsidRDefault="00D57827" w:rsidP="00A869A8">
      <w:pPr>
        <w:pStyle w:val="Paragraphedeliste"/>
        <w:tabs>
          <w:tab w:val="left" w:pos="1540"/>
        </w:tabs>
        <w:rPr>
          <w:noProof/>
        </w:rPr>
      </w:pPr>
    </w:p>
    <w:p w:rsidR="00BC6F4A" w:rsidRPr="007A5E6D" w:rsidRDefault="007A5E6D" w:rsidP="00A869A8">
      <w:pPr>
        <w:pStyle w:val="Paragraphedeliste"/>
        <w:tabs>
          <w:tab w:val="left" w:pos="1540"/>
        </w:tabs>
        <w:rPr>
          <w:noProof/>
          <w:u w:val="single"/>
        </w:rPr>
      </w:pPr>
      <w:r w:rsidRPr="007A5E6D">
        <w:rPr>
          <w:noProof/>
          <w:u w:val="single"/>
        </w:rPr>
        <w:t>Les compétences visées par l’activité d’industrialisation sont :</w:t>
      </w:r>
    </w:p>
    <w:p w:rsidR="00BC6F4A" w:rsidRDefault="00BC6F4A" w:rsidP="00A869A8">
      <w:pPr>
        <w:pStyle w:val="Paragraphedeliste"/>
        <w:tabs>
          <w:tab w:val="left" w:pos="1540"/>
        </w:tabs>
        <w:rPr>
          <w:noProof/>
        </w:rPr>
      </w:pPr>
    </w:p>
    <w:p w:rsidR="00F557C6" w:rsidRDefault="00F557C6" w:rsidP="00F557C6">
      <w:pPr>
        <w:pStyle w:val="Paragraphedeliste"/>
        <w:numPr>
          <w:ilvl w:val="0"/>
          <w:numId w:val="22"/>
        </w:numPr>
        <w:tabs>
          <w:tab w:val="left" w:pos="1540"/>
        </w:tabs>
        <w:rPr>
          <w:noProof/>
        </w:rPr>
      </w:pPr>
      <w:r>
        <w:rPr>
          <w:noProof/>
        </w:rPr>
        <w:t>C2-1: Elaborer le processus détaillé</w:t>
      </w:r>
    </w:p>
    <w:p w:rsidR="00F557C6" w:rsidRDefault="00F557C6" w:rsidP="00F557C6">
      <w:pPr>
        <w:pStyle w:val="Paragraphedeliste"/>
        <w:numPr>
          <w:ilvl w:val="0"/>
          <w:numId w:val="22"/>
        </w:numPr>
        <w:tabs>
          <w:tab w:val="left" w:pos="1540"/>
        </w:tabs>
        <w:rPr>
          <w:noProof/>
        </w:rPr>
      </w:pPr>
      <w:r>
        <w:rPr>
          <w:noProof/>
        </w:rPr>
        <w:t>C2-3: Définir et mettre en peuvre des essais par simulation permettant de qualifier le produit</w:t>
      </w:r>
    </w:p>
    <w:p w:rsidR="00F557C6" w:rsidRDefault="00F557C6" w:rsidP="00F557C6">
      <w:pPr>
        <w:pStyle w:val="Paragraphedeliste"/>
        <w:numPr>
          <w:ilvl w:val="0"/>
          <w:numId w:val="22"/>
        </w:numPr>
        <w:tabs>
          <w:tab w:val="left" w:pos="1540"/>
        </w:tabs>
        <w:rPr>
          <w:noProof/>
        </w:rPr>
      </w:pPr>
      <w:r>
        <w:rPr>
          <w:noProof/>
        </w:rPr>
        <w:t>C2.41: Valider le processus sur le plan technique</w:t>
      </w:r>
    </w:p>
    <w:p w:rsidR="00F557C6" w:rsidRDefault="00F557C6" w:rsidP="00F557C6">
      <w:pPr>
        <w:pStyle w:val="Paragraphedeliste"/>
        <w:numPr>
          <w:ilvl w:val="0"/>
          <w:numId w:val="22"/>
        </w:numPr>
        <w:tabs>
          <w:tab w:val="left" w:pos="1540"/>
        </w:tabs>
        <w:rPr>
          <w:noProof/>
        </w:rPr>
      </w:pPr>
      <w:r>
        <w:rPr>
          <w:noProof/>
        </w:rPr>
        <w:t>C2-42: Valider le processus sur le plan économique</w:t>
      </w:r>
    </w:p>
    <w:p w:rsidR="00F557C6" w:rsidRDefault="00F557C6" w:rsidP="00F557C6">
      <w:pPr>
        <w:pStyle w:val="Paragraphedeliste"/>
        <w:numPr>
          <w:ilvl w:val="0"/>
          <w:numId w:val="22"/>
        </w:numPr>
        <w:tabs>
          <w:tab w:val="left" w:pos="1540"/>
        </w:tabs>
        <w:rPr>
          <w:noProof/>
        </w:rPr>
      </w:pPr>
      <w:r>
        <w:rPr>
          <w:noProof/>
        </w:rPr>
        <w:t>C2-6 Elaborer les documents de la mise en production du produit</w:t>
      </w:r>
    </w:p>
    <w:p w:rsidR="00F557C6" w:rsidRDefault="00F557C6" w:rsidP="00F557C6">
      <w:pPr>
        <w:pStyle w:val="Paragraphedeliste"/>
        <w:numPr>
          <w:ilvl w:val="0"/>
          <w:numId w:val="22"/>
        </w:numPr>
        <w:tabs>
          <w:tab w:val="left" w:pos="1540"/>
        </w:tabs>
        <w:rPr>
          <w:noProof/>
        </w:rPr>
      </w:pPr>
      <w:r>
        <w:rPr>
          <w:noProof/>
        </w:rPr>
        <w:t>C4-1: Assurer la préparation de tous les matériels et moyens nécessaires à la production</w:t>
      </w:r>
    </w:p>
    <w:p w:rsidR="00F53811" w:rsidRDefault="00F53811" w:rsidP="00A869A8">
      <w:pPr>
        <w:pStyle w:val="Paragraphedeliste"/>
        <w:tabs>
          <w:tab w:val="left" w:pos="1540"/>
        </w:tabs>
        <w:rPr>
          <w:noProof/>
        </w:rPr>
      </w:pPr>
    </w:p>
    <w:sectPr w:rsidR="00F53811" w:rsidSect="00B4365E">
      <w:footerReference w:type="default" r:id="rId17"/>
      <w:type w:val="continuous"/>
      <w:pgSz w:w="11907" w:h="16840" w:code="9"/>
      <w:pgMar w:top="737" w:right="567" w:bottom="777" w:left="567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3579D" w:rsidRDefault="00F3579D" w:rsidP="00E32363">
      <w:r>
        <w:separator/>
      </w:r>
    </w:p>
  </w:endnote>
  <w:endnote w:type="continuationSeparator" w:id="0">
    <w:p w:rsidR="00F3579D" w:rsidRDefault="00F3579D" w:rsidP="00E323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4239158"/>
      <w:docPartObj>
        <w:docPartGallery w:val="Page Numbers (Bottom of Page)"/>
        <w:docPartUnique/>
      </w:docPartObj>
    </w:sdtPr>
    <w:sdtEndPr/>
    <w:sdtContent>
      <w:p w:rsidR="00E32363" w:rsidRDefault="00B83C0B">
        <w:pPr>
          <w:pStyle w:val="Pieddepage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C0833">
          <w:rPr>
            <w:noProof/>
          </w:rPr>
          <w:t>4</w:t>
        </w:r>
        <w:r>
          <w:rPr>
            <w:noProof/>
          </w:rPr>
          <w:fldChar w:fldCharType="end"/>
        </w:r>
      </w:p>
    </w:sdtContent>
  </w:sdt>
  <w:p w:rsidR="00E32363" w:rsidRDefault="00E32363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3579D" w:rsidRDefault="00F3579D" w:rsidP="00E32363">
      <w:r>
        <w:separator/>
      </w:r>
    </w:p>
  </w:footnote>
  <w:footnote w:type="continuationSeparator" w:id="0">
    <w:p w:rsidR="00F3579D" w:rsidRDefault="00F3579D" w:rsidP="00E3236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5C4671"/>
    <w:multiLevelType w:val="hybridMultilevel"/>
    <w:tmpl w:val="2F6C9168"/>
    <w:lvl w:ilvl="0" w:tplc="040C0001">
      <w:start w:val="1"/>
      <w:numFmt w:val="bullet"/>
      <w:lvlText w:val=""/>
      <w:lvlJc w:val="left"/>
      <w:pPr>
        <w:ind w:left="128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8" w:hanging="360"/>
      </w:pPr>
      <w:rPr>
        <w:rFonts w:ascii="Wingdings" w:hAnsi="Wingdings" w:hint="default"/>
      </w:rPr>
    </w:lvl>
  </w:abstractNum>
  <w:abstractNum w:abstractNumId="1" w15:restartNumberingAfterBreak="0">
    <w:nsid w:val="0D6D3757"/>
    <w:multiLevelType w:val="multilevel"/>
    <w:tmpl w:val="8FEE27E2"/>
    <w:lvl w:ilvl="0">
      <w:start w:val="1"/>
      <w:numFmt w:val="decimal"/>
      <w:lvlText w:val="%1."/>
      <w:lvlJc w:val="left"/>
      <w:pPr>
        <w:tabs>
          <w:tab w:val="num" w:pos="1288"/>
        </w:tabs>
        <w:ind w:left="1288" w:hanging="360"/>
      </w:pPr>
    </w:lvl>
    <w:lvl w:ilvl="1">
      <w:start w:val="1"/>
      <w:numFmt w:val="lowerLetter"/>
      <w:lvlText w:val="%2."/>
      <w:lvlJc w:val="left"/>
      <w:pPr>
        <w:tabs>
          <w:tab w:val="num" w:pos="2008"/>
        </w:tabs>
        <w:ind w:left="2008" w:hanging="360"/>
      </w:pPr>
    </w:lvl>
    <w:lvl w:ilvl="2">
      <w:start w:val="1"/>
      <w:numFmt w:val="lowerRoman"/>
      <w:lvlText w:val="%3."/>
      <w:lvlJc w:val="right"/>
      <w:pPr>
        <w:tabs>
          <w:tab w:val="num" w:pos="2728"/>
        </w:tabs>
        <w:ind w:left="2728" w:hanging="180"/>
      </w:pPr>
    </w:lvl>
    <w:lvl w:ilvl="3">
      <w:start w:val="1"/>
      <w:numFmt w:val="decimal"/>
      <w:lvlText w:val="%4."/>
      <w:lvlJc w:val="left"/>
      <w:pPr>
        <w:tabs>
          <w:tab w:val="num" w:pos="3448"/>
        </w:tabs>
        <w:ind w:left="3448" w:hanging="360"/>
      </w:pPr>
    </w:lvl>
    <w:lvl w:ilvl="4">
      <w:start w:val="1"/>
      <w:numFmt w:val="lowerLetter"/>
      <w:lvlText w:val="%5."/>
      <w:lvlJc w:val="left"/>
      <w:pPr>
        <w:tabs>
          <w:tab w:val="num" w:pos="4168"/>
        </w:tabs>
        <w:ind w:left="4168" w:hanging="360"/>
      </w:pPr>
    </w:lvl>
    <w:lvl w:ilvl="5">
      <w:start w:val="1"/>
      <w:numFmt w:val="lowerRoman"/>
      <w:lvlText w:val="%6."/>
      <w:lvlJc w:val="right"/>
      <w:pPr>
        <w:tabs>
          <w:tab w:val="num" w:pos="4888"/>
        </w:tabs>
        <w:ind w:left="4888" w:hanging="180"/>
      </w:pPr>
    </w:lvl>
    <w:lvl w:ilvl="6">
      <w:start w:val="1"/>
      <w:numFmt w:val="decimal"/>
      <w:lvlText w:val="%7."/>
      <w:lvlJc w:val="left"/>
      <w:pPr>
        <w:tabs>
          <w:tab w:val="num" w:pos="5608"/>
        </w:tabs>
        <w:ind w:left="5608" w:hanging="360"/>
      </w:pPr>
    </w:lvl>
    <w:lvl w:ilvl="7">
      <w:start w:val="1"/>
      <w:numFmt w:val="lowerLetter"/>
      <w:lvlText w:val="%8."/>
      <w:lvlJc w:val="left"/>
      <w:pPr>
        <w:tabs>
          <w:tab w:val="num" w:pos="6328"/>
        </w:tabs>
        <w:ind w:left="6328" w:hanging="360"/>
      </w:pPr>
    </w:lvl>
    <w:lvl w:ilvl="8">
      <w:start w:val="1"/>
      <w:numFmt w:val="lowerRoman"/>
      <w:lvlText w:val="%9."/>
      <w:lvlJc w:val="right"/>
      <w:pPr>
        <w:tabs>
          <w:tab w:val="num" w:pos="7048"/>
        </w:tabs>
        <w:ind w:left="7048" w:hanging="180"/>
      </w:pPr>
    </w:lvl>
  </w:abstractNum>
  <w:abstractNum w:abstractNumId="2" w15:restartNumberingAfterBreak="0">
    <w:nsid w:val="0E184FB9"/>
    <w:multiLevelType w:val="hybridMultilevel"/>
    <w:tmpl w:val="4A2CE800"/>
    <w:lvl w:ilvl="0" w:tplc="040C000B">
      <w:start w:val="1"/>
      <w:numFmt w:val="bullet"/>
      <w:lvlText w:val=""/>
      <w:lvlJc w:val="left"/>
      <w:pPr>
        <w:ind w:left="128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0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8" w:hanging="360"/>
      </w:pPr>
      <w:rPr>
        <w:rFonts w:ascii="Wingdings" w:hAnsi="Wingdings" w:hint="default"/>
      </w:rPr>
    </w:lvl>
  </w:abstractNum>
  <w:abstractNum w:abstractNumId="3" w15:restartNumberingAfterBreak="0">
    <w:nsid w:val="13002A80"/>
    <w:multiLevelType w:val="hybridMultilevel"/>
    <w:tmpl w:val="3FDC2EE6"/>
    <w:lvl w:ilvl="0" w:tplc="1B32CA82">
      <w:start w:val="1"/>
      <w:numFmt w:val="decimal"/>
      <w:lvlText w:val="%1-"/>
      <w:lvlJc w:val="left"/>
      <w:pPr>
        <w:tabs>
          <w:tab w:val="num" w:pos="1423"/>
        </w:tabs>
        <w:ind w:left="1423" w:hanging="855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56E4BE6"/>
    <w:multiLevelType w:val="hybridMultilevel"/>
    <w:tmpl w:val="FCCA620C"/>
    <w:lvl w:ilvl="0" w:tplc="379E098E">
      <w:start w:val="1"/>
      <w:numFmt w:val="bullet"/>
      <w:lvlText w:val=""/>
      <w:lvlJc w:val="left"/>
      <w:pPr>
        <w:tabs>
          <w:tab w:val="num" w:pos="1986"/>
        </w:tabs>
        <w:ind w:left="1986" w:hanging="851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008"/>
        </w:tabs>
        <w:ind w:left="200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728"/>
        </w:tabs>
        <w:ind w:left="27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448"/>
        </w:tabs>
        <w:ind w:left="34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168"/>
        </w:tabs>
        <w:ind w:left="416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88"/>
        </w:tabs>
        <w:ind w:left="48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608"/>
        </w:tabs>
        <w:ind w:left="56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328"/>
        </w:tabs>
        <w:ind w:left="632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048"/>
        </w:tabs>
        <w:ind w:left="7048" w:hanging="360"/>
      </w:pPr>
      <w:rPr>
        <w:rFonts w:ascii="Wingdings" w:hAnsi="Wingdings" w:hint="default"/>
      </w:rPr>
    </w:lvl>
  </w:abstractNum>
  <w:abstractNum w:abstractNumId="5" w15:restartNumberingAfterBreak="0">
    <w:nsid w:val="17444B7D"/>
    <w:multiLevelType w:val="hybridMultilevel"/>
    <w:tmpl w:val="9088395E"/>
    <w:lvl w:ilvl="0" w:tplc="040C000B">
      <w:start w:val="1"/>
      <w:numFmt w:val="bullet"/>
      <w:lvlText w:val=""/>
      <w:lvlJc w:val="left"/>
      <w:pPr>
        <w:ind w:left="128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0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8" w:hanging="360"/>
      </w:pPr>
      <w:rPr>
        <w:rFonts w:ascii="Wingdings" w:hAnsi="Wingdings" w:hint="default"/>
      </w:rPr>
    </w:lvl>
  </w:abstractNum>
  <w:abstractNum w:abstractNumId="6" w15:restartNumberingAfterBreak="0">
    <w:nsid w:val="19836001"/>
    <w:multiLevelType w:val="hybridMultilevel"/>
    <w:tmpl w:val="BB98622E"/>
    <w:lvl w:ilvl="0" w:tplc="47748DA0">
      <w:start w:val="1"/>
      <w:numFmt w:val="bullet"/>
      <w:lvlText w:val=""/>
      <w:lvlJc w:val="left"/>
      <w:pPr>
        <w:tabs>
          <w:tab w:val="num" w:pos="2629"/>
        </w:tabs>
        <w:ind w:left="1856" w:firstLine="413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008"/>
        </w:tabs>
        <w:ind w:left="200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728"/>
        </w:tabs>
        <w:ind w:left="27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448"/>
        </w:tabs>
        <w:ind w:left="34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168"/>
        </w:tabs>
        <w:ind w:left="416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88"/>
        </w:tabs>
        <w:ind w:left="48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608"/>
        </w:tabs>
        <w:ind w:left="56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328"/>
        </w:tabs>
        <w:ind w:left="632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048"/>
        </w:tabs>
        <w:ind w:left="7048" w:hanging="360"/>
      </w:pPr>
      <w:rPr>
        <w:rFonts w:ascii="Wingdings" w:hAnsi="Wingdings" w:hint="default"/>
      </w:rPr>
    </w:lvl>
  </w:abstractNum>
  <w:abstractNum w:abstractNumId="7" w15:restartNumberingAfterBreak="0">
    <w:nsid w:val="24C668E0"/>
    <w:multiLevelType w:val="hybridMultilevel"/>
    <w:tmpl w:val="6964B5DA"/>
    <w:lvl w:ilvl="0" w:tplc="040C0001">
      <w:start w:val="1"/>
      <w:numFmt w:val="bullet"/>
      <w:lvlText w:val=""/>
      <w:lvlJc w:val="left"/>
      <w:pPr>
        <w:ind w:left="128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8" w:hanging="360"/>
      </w:pPr>
      <w:rPr>
        <w:rFonts w:ascii="Wingdings" w:hAnsi="Wingdings" w:hint="default"/>
      </w:rPr>
    </w:lvl>
  </w:abstractNum>
  <w:abstractNum w:abstractNumId="8" w15:restartNumberingAfterBreak="0">
    <w:nsid w:val="2F7A0675"/>
    <w:multiLevelType w:val="hybridMultilevel"/>
    <w:tmpl w:val="D9088138"/>
    <w:lvl w:ilvl="0" w:tplc="F0548572">
      <w:start w:val="1"/>
      <w:numFmt w:val="bullet"/>
      <w:lvlText w:val=""/>
      <w:lvlJc w:val="left"/>
      <w:pPr>
        <w:tabs>
          <w:tab w:val="num" w:pos="2424"/>
        </w:tabs>
        <w:ind w:left="2424" w:hanging="438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008"/>
        </w:tabs>
        <w:ind w:left="200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728"/>
        </w:tabs>
        <w:ind w:left="27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448"/>
        </w:tabs>
        <w:ind w:left="34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168"/>
        </w:tabs>
        <w:ind w:left="416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88"/>
        </w:tabs>
        <w:ind w:left="48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608"/>
        </w:tabs>
        <w:ind w:left="56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328"/>
        </w:tabs>
        <w:ind w:left="632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048"/>
        </w:tabs>
        <w:ind w:left="7048" w:hanging="360"/>
      </w:pPr>
      <w:rPr>
        <w:rFonts w:ascii="Wingdings" w:hAnsi="Wingdings" w:hint="default"/>
      </w:rPr>
    </w:lvl>
  </w:abstractNum>
  <w:abstractNum w:abstractNumId="9" w15:restartNumberingAfterBreak="0">
    <w:nsid w:val="33DF2455"/>
    <w:multiLevelType w:val="hybridMultilevel"/>
    <w:tmpl w:val="F4168D8E"/>
    <w:lvl w:ilvl="0" w:tplc="379E098E">
      <w:start w:val="1"/>
      <w:numFmt w:val="bullet"/>
      <w:lvlText w:val=""/>
      <w:lvlJc w:val="left"/>
      <w:pPr>
        <w:tabs>
          <w:tab w:val="num" w:pos="1986"/>
        </w:tabs>
        <w:ind w:left="1986" w:hanging="851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008"/>
        </w:tabs>
        <w:ind w:left="200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728"/>
        </w:tabs>
        <w:ind w:left="27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448"/>
        </w:tabs>
        <w:ind w:left="34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168"/>
        </w:tabs>
        <w:ind w:left="416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88"/>
        </w:tabs>
        <w:ind w:left="48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608"/>
        </w:tabs>
        <w:ind w:left="56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328"/>
        </w:tabs>
        <w:ind w:left="632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048"/>
        </w:tabs>
        <w:ind w:left="7048" w:hanging="360"/>
      </w:pPr>
      <w:rPr>
        <w:rFonts w:ascii="Wingdings" w:hAnsi="Wingdings" w:hint="default"/>
      </w:rPr>
    </w:lvl>
  </w:abstractNum>
  <w:abstractNum w:abstractNumId="10" w15:restartNumberingAfterBreak="0">
    <w:nsid w:val="3878033B"/>
    <w:multiLevelType w:val="hybridMultilevel"/>
    <w:tmpl w:val="3918A158"/>
    <w:lvl w:ilvl="0" w:tplc="040C000F">
      <w:start w:val="1"/>
      <w:numFmt w:val="decimal"/>
      <w:lvlText w:val="%1."/>
      <w:lvlJc w:val="left"/>
      <w:pPr>
        <w:tabs>
          <w:tab w:val="num" w:pos="1288"/>
        </w:tabs>
        <w:ind w:left="1288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2008"/>
        </w:tabs>
        <w:ind w:left="2008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728"/>
        </w:tabs>
        <w:ind w:left="2728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448"/>
        </w:tabs>
        <w:ind w:left="3448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168"/>
        </w:tabs>
        <w:ind w:left="4168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888"/>
        </w:tabs>
        <w:ind w:left="4888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608"/>
        </w:tabs>
        <w:ind w:left="5608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328"/>
        </w:tabs>
        <w:ind w:left="6328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048"/>
        </w:tabs>
        <w:ind w:left="7048" w:hanging="180"/>
      </w:pPr>
    </w:lvl>
  </w:abstractNum>
  <w:abstractNum w:abstractNumId="11" w15:restartNumberingAfterBreak="0">
    <w:nsid w:val="39936DD2"/>
    <w:multiLevelType w:val="hybridMultilevel"/>
    <w:tmpl w:val="A59607E6"/>
    <w:lvl w:ilvl="0" w:tplc="040C000F">
      <w:start w:val="1"/>
      <w:numFmt w:val="decimal"/>
      <w:lvlText w:val="%1."/>
      <w:lvlJc w:val="left"/>
      <w:pPr>
        <w:tabs>
          <w:tab w:val="num" w:pos="1288"/>
        </w:tabs>
        <w:ind w:left="1288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2008"/>
        </w:tabs>
        <w:ind w:left="2008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728"/>
        </w:tabs>
        <w:ind w:left="2728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448"/>
        </w:tabs>
        <w:ind w:left="3448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168"/>
        </w:tabs>
        <w:ind w:left="4168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888"/>
        </w:tabs>
        <w:ind w:left="4888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608"/>
        </w:tabs>
        <w:ind w:left="5608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328"/>
        </w:tabs>
        <w:ind w:left="6328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048"/>
        </w:tabs>
        <w:ind w:left="7048" w:hanging="180"/>
      </w:pPr>
    </w:lvl>
  </w:abstractNum>
  <w:abstractNum w:abstractNumId="12" w15:restartNumberingAfterBreak="0">
    <w:nsid w:val="401E711E"/>
    <w:multiLevelType w:val="hybridMultilevel"/>
    <w:tmpl w:val="DC94C4D8"/>
    <w:lvl w:ilvl="0" w:tplc="040C0001">
      <w:start w:val="1"/>
      <w:numFmt w:val="bullet"/>
      <w:lvlText w:val=""/>
      <w:lvlJc w:val="left"/>
      <w:pPr>
        <w:ind w:left="128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8" w:hanging="360"/>
      </w:pPr>
      <w:rPr>
        <w:rFonts w:ascii="Wingdings" w:hAnsi="Wingdings" w:hint="default"/>
      </w:rPr>
    </w:lvl>
  </w:abstractNum>
  <w:abstractNum w:abstractNumId="13" w15:restartNumberingAfterBreak="0">
    <w:nsid w:val="4315427E"/>
    <w:multiLevelType w:val="hybridMultilevel"/>
    <w:tmpl w:val="F7A05B64"/>
    <w:lvl w:ilvl="0" w:tplc="560C9BC8">
      <w:numFmt w:val="bullet"/>
      <w:lvlText w:val="-"/>
      <w:lvlJc w:val="left"/>
      <w:pPr>
        <w:ind w:left="928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4" w15:restartNumberingAfterBreak="0">
    <w:nsid w:val="44565296"/>
    <w:multiLevelType w:val="hybridMultilevel"/>
    <w:tmpl w:val="25B8904E"/>
    <w:lvl w:ilvl="0" w:tplc="040C0001">
      <w:start w:val="1"/>
      <w:numFmt w:val="bullet"/>
      <w:lvlText w:val=""/>
      <w:lvlJc w:val="left"/>
      <w:pPr>
        <w:ind w:left="128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8" w:hanging="360"/>
      </w:pPr>
      <w:rPr>
        <w:rFonts w:ascii="Wingdings" w:hAnsi="Wingdings" w:hint="default"/>
      </w:rPr>
    </w:lvl>
  </w:abstractNum>
  <w:abstractNum w:abstractNumId="15" w15:restartNumberingAfterBreak="0">
    <w:nsid w:val="4834350F"/>
    <w:multiLevelType w:val="hybridMultilevel"/>
    <w:tmpl w:val="91DABA8E"/>
    <w:lvl w:ilvl="0" w:tplc="F0548572">
      <w:start w:val="1"/>
      <w:numFmt w:val="bullet"/>
      <w:lvlText w:val=""/>
      <w:lvlJc w:val="left"/>
      <w:pPr>
        <w:tabs>
          <w:tab w:val="num" w:pos="1856"/>
        </w:tabs>
        <w:ind w:left="1856" w:hanging="438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FDE3DBB"/>
    <w:multiLevelType w:val="hybridMultilevel"/>
    <w:tmpl w:val="5CD48C2E"/>
    <w:lvl w:ilvl="0" w:tplc="1B32CA82">
      <w:start w:val="1"/>
      <w:numFmt w:val="decimal"/>
      <w:lvlText w:val="%1-"/>
      <w:lvlJc w:val="left"/>
      <w:pPr>
        <w:tabs>
          <w:tab w:val="num" w:pos="1423"/>
        </w:tabs>
        <w:ind w:left="1423" w:hanging="855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648"/>
        </w:tabs>
        <w:ind w:left="1648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368"/>
        </w:tabs>
        <w:ind w:left="2368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088"/>
        </w:tabs>
        <w:ind w:left="3088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808"/>
        </w:tabs>
        <w:ind w:left="3808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528"/>
        </w:tabs>
        <w:ind w:left="4528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248"/>
        </w:tabs>
        <w:ind w:left="5248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968"/>
        </w:tabs>
        <w:ind w:left="5968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688"/>
        </w:tabs>
        <w:ind w:left="6688" w:hanging="180"/>
      </w:pPr>
    </w:lvl>
  </w:abstractNum>
  <w:abstractNum w:abstractNumId="17" w15:restartNumberingAfterBreak="0">
    <w:nsid w:val="50190A1A"/>
    <w:multiLevelType w:val="hybridMultilevel"/>
    <w:tmpl w:val="625E355E"/>
    <w:lvl w:ilvl="0" w:tplc="F0548572">
      <w:start w:val="1"/>
      <w:numFmt w:val="bullet"/>
      <w:lvlText w:val=""/>
      <w:lvlJc w:val="left"/>
      <w:pPr>
        <w:tabs>
          <w:tab w:val="num" w:pos="2424"/>
        </w:tabs>
        <w:ind w:left="2424" w:hanging="438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008"/>
        </w:tabs>
        <w:ind w:left="200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728"/>
        </w:tabs>
        <w:ind w:left="27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448"/>
        </w:tabs>
        <w:ind w:left="34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168"/>
        </w:tabs>
        <w:ind w:left="416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88"/>
        </w:tabs>
        <w:ind w:left="48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608"/>
        </w:tabs>
        <w:ind w:left="56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328"/>
        </w:tabs>
        <w:ind w:left="632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048"/>
        </w:tabs>
        <w:ind w:left="7048" w:hanging="360"/>
      </w:pPr>
      <w:rPr>
        <w:rFonts w:ascii="Wingdings" w:hAnsi="Wingdings" w:hint="default"/>
      </w:rPr>
    </w:lvl>
  </w:abstractNum>
  <w:abstractNum w:abstractNumId="18" w15:restartNumberingAfterBreak="0">
    <w:nsid w:val="5D4E36F6"/>
    <w:multiLevelType w:val="hybridMultilevel"/>
    <w:tmpl w:val="8FEE27E2"/>
    <w:lvl w:ilvl="0" w:tplc="040C000F">
      <w:start w:val="1"/>
      <w:numFmt w:val="decimal"/>
      <w:lvlText w:val="%1."/>
      <w:lvlJc w:val="left"/>
      <w:pPr>
        <w:tabs>
          <w:tab w:val="num" w:pos="1288"/>
        </w:tabs>
        <w:ind w:left="1288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2008"/>
        </w:tabs>
        <w:ind w:left="2008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728"/>
        </w:tabs>
        <w:ind w:left="2728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448"/>
        </w:tabs>
        <w:ind w:left="3448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168"/>
        </w:tabs>
        <w:ind w:left="4168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888"/>
        </w:tabs>
        <w:ind w:left="4888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608"/>
        </w:tabs>
        <w:ind w:left="5608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328"/>
        </w:tabs>
        <w:ind w:left="6328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048"/>
        </w:tabs>
        <w:ind w:left="7048" w:hanging="180"/>
      </w:pPr>
    </w:lvl>
  </w:abstractNum>
  <w:abstractNum w:abstractNumId="19" w15:restartNumberingAfterBreak="0">
    <w:nsid w:val="66DE22BC"/>
    <w:multiLevelType w:val="hybridMultilevel"/>
    <w:tmpl w:val="5E6AA07C"/>
    <w:lvl w:ilvl="0" w:tplc="F0548572">
      <w:start w:val="1"/>
      <w:numFmt w:val="bullet"/>
      <w:lvlText w:val=""/>
      <w:lvlJc w:val="left"/>
      <w:pPr>
        <w:tabs>
          <w:tab w:val="num" w:pos="2424"/>
        </w:tabs>
        <w:ind w:left="2424" w:hanging="438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008"/>
        </w:tabs>
        <w:ind w:left="200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728"/>
        </w:tabs>
        <w:ind w:left="27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448"/>
        </w:tabs>
        <w:ind w:left="34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168"/>
        </w:tabs>
        <w:ind w:left="416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88"/>
        </w:tabs>
        <w:ind w:left="48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608"/>
        </w:tabs>
        <w:ind w:left="56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328"/>
        </w:tabs>
        <w:ind w:left="632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048"/>
        </w:tabs>
        <w:ind w:left="7048" w:hanging="360"/>
      </w:pPr>
      <w:rPr>
        <w:rFonts w:ascii="Wingdings" w:hAnsi="Wingdings" w:hint="default"/>
      </w:rPr>
    </w:lvl>
  </w:abstractNum>
  <w:abstractNum w:abstractNumId="20" w15:restartNumberingAfterBreak="0">
    <w:nsid w:val="70DF7366"/>
    <w:multiLevelType w:val="hybridMultilevel"/>
    <w:tmpl w:val="BB98622E"/>
    <w:lvl w:ilvl="0" w:tplc="F0548572">
      <w:start w:val="1"/>
      <w:numFmt w:val="bullet"/>
      <w:lvlText w:val=""/>
      <w:lvlJc w:val="left"/>
      <w:pPr>
        <w:tabs>
          <w:tab w:val="num" w:pos="1856"/>
        </w:tabs>
        <w:ind w:left="1856" w:hanging="438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008"/>
        </w:tabs>
        <w:ind w:left="200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728"/>
        </w:tabs>
        <w:ind w:left="27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448"/>
        </w:tabs>
        <w:ind w:left="34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168"/>
        </w:tabs>
        <w:ind w:left="416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88"/>
        </w:tabs>
        <w:ind w:left="48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608"/>
        </w:tabs>
        <w:ind w:left="56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328"/>
        </w:tabs>
        <w:ind w:left="632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048"/>
        </w:tabs>
        <w:ind w:left="7048" w:hanging="360"/>
      </w:pPr>
      <w:rPr>
        <w:rFonts w:ascii="Wingdings" w:hAnsi="Wingdings" w:hint="default"/>
      </w:rPr>
    </w:lvl>
  </w:abstractNum>
  <w:abstractNum w:abstractNumId="21" w15:restartNumberingAfterBreak="0">
    <w:nsid w:val="7B7D4723"/>
    <w:multiLevelType w:val="hybridMultilevel"/>
    <w:tmpl w:val="76C61B06"/>
    <w:lvl w:ilvl="0" w:tplc="040C000B">
      <w:start w:val="1"/>
      <w:numFmt w:val="bullet"/>
      <w:lvlText w:val=""/>
      <w:lvlJc w:val="left"/>
      <w:pPr>
        <w:ind w:left="128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0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8" w:hanging="360"/>
      </w:pPr>
      <w:rPr>
        <w:rFonts w:ascii="Wingdings" w:hAnsi="Wingdings" w:hint="default"/>
      </w:rPr>
    </w:lvl>
  </w:abstractNum>
  <w:abstractNum w:abstractNumId="22" w15:restartNumberingAfterBreak="0">
    <w:nsid w:val="7F50687B"/>
    <w:multiLevelType w:val="hybridMultilevel"/>
    <w:tmpl w:val="F7CAA75E"/>
    <w:lvl w:ilvl="0" w:tplc="040C000B">
      <w:start w:val="1"/>
      <w:numFmt w:val="bullet"/>
      <w:lvlText w:val=""/>
      <w:lvlJc w:val="left"/>
      <w:pPr>
        <w:ind w:left="128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0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8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4"/>
  </w:num>
  <w:num w:numId="3">
    <w:abstractNumId w:val="16"/>
  </w:num>
  <w:num w:numId="4">
    <w:abstractNumId w:val="3"/>
  </w:num>
  <w:num w:numId="5">
    <w:abstractNumId w:val="6"/>
  </w:num>
  <w:num w:numId="6">
    <w:abstractNumId w:val="20"/>
  </w:num>
  <w:num w:numId="7">
    <w:abstractNumId w:val="18"/>
  </w:num>
  <w:num w:numId="8">
    <w:abstractNumId w:val="8"/>
  </w:num>
  <w:num w:numId="9">
    <w:abstractNumId w:val="17"/>
  </w:num>
  <w:num w:numId="10">
    <w:abstractNumId w:val="19"/>
  </w:num>
  <w:num w:numId="11">
    <w:abstractNumId w:val="15"/>
  </w:num>
  <w:num w:numId="12">
    <w:abstractNumId w:val="10"/>
  </w:num>
  <w:num w:numId="13">
    <w:abstractNumId w:val="1"/>
  </w:num>
  <w:num w:numId="14">
    <w:abstractNumId w:val="11"/>
  </w:num>
  <w:num w:numId="15">
    <w:abstractNumId w:val="13"/>
  </w:num>
  <w:num w:numId="16">
    <w:abstractNumId w:val="0"/>
  </w:num>
  <w:num w:numId="17">
    <w:abstractNumId w:val="14"/>
  </w:num>
  <w:num w:numId="18">
    <w:abstractNumId w:val="5"/>
  </w:num>
  <w:num w:numId="19">
    <w:abstractNumId w:val="21"/>
  </w:num>
  <w:num w:numId="20">
    <w:abstractNumId w:val="7"/>
  </w:num>
  <w:num w:numId="21">
    <w:abstractNumId w:val="12"/>
  </w:num>
  <w:num w:numId="22">
    <w:abstractNumId w:val="2"/>
  </w:num>
  <w:num w:numId="23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40"/>
  <w:drawingGridVerticalSpacing w:val="57"/>
  <w:displayHorizontalDrawingGridEvery w:val="0"/>
  <w:displayVerticalDrawingGridEvery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641E"/>
    <w:rsid w:val="0001537E"/>
    <w:rsid w:val="00025E1A"/>
    <w:rsid w:val="00047C3F"/>
    <w:rsid w:val="00051640"/>
    <w:rsid w:val="00054898"/>
    <w:rsid w:val="000656E9"/>
    <w:rsid w:val="0006635D"/>
    <w:rsid w:val="000841D6"/>
    <w:rsid w:val="00085542"/>
    <w:rsid w:val="00087177"/>
    <w:rsid w:val="000925DF"/>
    <w:rsid w:val="00096E2E"/>
    <w:rsid w:val="000B66B7"/>
    <w:rsid w:val="000C75C3"/>
    <w:rsid w:val="000E6431"/>
    <w:rsid w:val="000F09D2"/>
    <w:rsid w:val="00106ED9"/>
    <w:rsid w:val="001109CD"/>
    <w:rsid w:val="001111D1"/>
    <w:rsid w:val="001314C3"/>
    <w:rsid w:val="0014665A"/>
    <w:rsid w:val="00155240"/>
    <w:rsid w:val="0016699C"/>
    <w:rsid w:val="001757F2"/>
    <w:rsid w:val="00176045"/>
    <w:rsid w:val="001904DA"/>
    <w:rsid w:val="001A27CF"/>
    <w:rsid w:val="001B30E1"/>
    <w:rsid w:val="001B3A3C"/>
    <w:rsid w:val="001B6EF2"/>
    <w:rsid w:val="001C7A2A"/>
    <w:rsid w:val="00234364"/>
    <w:rsid w:val="0023609C"/>
    <w:rsid w:val="0024185B"/>
    <w:rsid w:val="00243731"/>
    <w:rsid w:val="00252648"/>
    <w:rsid w:val="0025319C"/>
    <w:rsid w:val="00255B46"/>
    <w:rsid w:val="00255BBE"/>
    <w:rsid w:val="0026077A"/>
    <w:rsid w:val="0027087E"/>
    <w:rsid w:val="00275E34"/>
    <w:rsid w:val="00295381"/>
    <w:rsid w:val="002B54A1"/>
    <w:rsid w:val="002C0DEE"/>
    <w:rsid w:val="002D541D"/>
    <w:rsid w:val="002E3496"/>
    <w:rsid w:val="0032575F"/>
    <w:rsid w:val="00350CCB"/>
    <w:rsid w:val="00370007"/>
    <w:rsid w:val="0037512D"/>
    <w:rsid w:val="0038171D"/>
    <w:rsid w:val="00386A38"/>
    <w:rsid w:val="003875FE"/>
    <w:rsid w:val="003943DC"/>
    <w:rsid w:val="003B11A2"/>
    <w:rsid w:val="003B28E3"/>
    <w:rsid w:val="003C0833"/>
    <w:rsid w:val="003C4015"/>
    <w:rsid w:val="003C42DC"/>
    <w:rsid w:val="003D6BFE"/>
    <w:rsid w:val="003E411B"/>
    <w:rsid w:val="00407384"/>
    <w:rsid w:val="00427F2B"/>
    <w:rsid w:val="00443EFB"/>
    <w:rsid w:val="004541B8"/>
    <w:rsid w:val="00455835"/>
    <w:rsid w:val="004613AE"/>
    <w:rsid w:val="00475AFA"/>
    <w:rsid w:val="00492801"/>
    <w:rsid w:val="004C12D4"/>
    <w:rsid w:val="004C5B3B"/>
    <w:rsid w:val="004D0201"/>
    <w:rsid w:val="004D3163"/>
    <w:rsid w:val="004D3264"/>
    <w:rsid w:val="004F04BE"/>
    <w:rsid w:val="004F36DE"/>
    <w:rsid w:val="0051158B"/>
    <w:rsid w:val="00516967"/>
    <w:rsid w:val="00537183"/>
    <w:rsid w:val="005408BB"/>
    <w:rsid w:val="00544856"/>
    <w:rsid w:val="00544AA2"/>
    <w:rsid w:val="00551152"/>
    <w:rsid w:val="00580A9E"/>
    <w:rsid w:val="005869DE"/>
    <w:rsid w:val="00597F20"/>
    <w:rsid w:val="005A0545"/>
    <w:rsid w:val="005A0DF7"/>
    <w:rsid w:val="005B32A2"/>
    <w:rsid w:val="005B6672"/>
    <w:rsid w:val="005C1442"/>
    <w:rsid w:val="005C231F"/>
    <w:rsid w:val="005C3043"/>
    <w:rsid w:val="005C326E"/>
    <w:rsid w:val="005C3AC2"/>
    <w:rsid w:val="00601FA2"/>
    <w:rsid w:val="00602C33"/>
    <w:rsid w:val="00626827"/>
    <w:rsid w:val="006347C5"/>
    <w:rsid w:val="00637C1A"/>
    <w:rsid w:val="00640510"/>
    <w:rsid w:val="006420D0"/>
    <w:rsid w:val="006455D3"/>
    <w:rsid w:val="006461FE"/>
    <w:rsid w:val="00675AFA"/>
    <w:rsid w:val="00682A6F"/>
    <w:rsid w:val="00683956"/>
    <w:rsid w:val="00690788"/>
    <w:rsid w:val="00691180"/>
    <w:rsid w:val="00694347"/>
    <w:rsid w:val="006B7074"/>
    <w:rsid w:val="006C3385"/>
    <w:rsid w:val="006C6267"/>
    <w:rsid w:val="006C71F1"/>
    <w:rsid w:val="0070631D"/>
    <w:rsid w:val="0071646C"/>
    <w:rsid w:val="00723162"/>
    <w:rsid w:val="00732F46"/>
    <w:rsid w:val="00736FAC"/>
    <w:rsid w:val="00745572"/>
    <w:rsid w:val="00750711"/>
    <w:rsid w:val="00754D7E"/>
    <w:rsid w:val="007A0E68"/>
    <w:rsid w:val="007A5E6D"/>
    <w:rsid w:val="007E38B9"/>
    <w:rsid w:val="007E3FE4"/>
    <w:rsid w:val="007E4FEA"/>
    <w:rsid w:val="007E5305"/>
    <w:rsid w:val="007F0036"/>
    <w:rsid w:val="007F7D30"/>
    <w:rsid w:val="0081613F"/>
    <w:rsid w:val="0082023D"/>
    <w:rsid w:val="008211A7"/>
    <w:rsid w:val="0082215D"/>
    <w:rsid w:val="008301F2"/>
    <w:rsid w:val="00846295"/>
    <w:rsid w:val="008469DA"/>
    <w:rsid w:val="00857D2A"/>
    <w:rsid w:val="008836D9"/>
    <w:rsid w:val="008B0A9B"/>
    <w:rsid w:val="008B6D48"/>
    <w:rsid w:val="008E5260"/>
    <w:rsid w:val="008F4165"/>
    <w:rsid w:val="009042C2"/>
    <w:rsid w:val="0091336A"/>
    <w:rsid w:val="00915813"/>
    <w:rsid w:val="00916E90"/>
    <w:rsid w:val="00924463"/>
    <w:rsid w:val="00951769"/>
    <w:rsid w:val="00952138"/>
    <w:rsid w:val="00966561"/>
    <w:rsid w:val="009666A7"/>
    <w:rsid w:val="00966EFF"/>
    <w:rsid w:val="00967949"/>
    <w:rsid w:val="009828AE"/>
    <w:rsid w:val="00997697"/>
    <w:rsid w:val="009C1D11"/>
    <w:rsid w:val="009E1A37"/>
    <w:rsid w:val="009E3A40"/>
    <w:rsid w:val="009F52C1"/>
    <w:rsid w:val="00A0590D"/>
    <w:rsid w:val="00A15034"/>
    <w:rsid w:val="00A15586"/>
    <w:rsid w:val="00A172D4"/>
    <w:rsid w:val="00A21C67"/>
    <w:rsid w:val="00A4077D"/>
    <w:rsid w:val="00A448D4"/>
    <w:rsid w:val="00A47D8E"/>
    <w:rsid w:val="00A56903"/>
    <w:rsid w:val="00A739C0"/>
    <w:rsid w:val="00A869A8"/>
    <w:rsid w:val="00AB2537"/>
    <w:rsid w:val="00AF06FE"/>
    <w:rsid w:val="00B01DA2"/>
    <w:rsid w:val="00B20DC5"/>
    <w:rsid w:val="00B226F4"/>
    <w:rsid w:val="00B30C50"/>
    <w:rsid w:val="00B4365E"/>
    <w:rsid w:val="00B5391C"/>
    <w:rsid w:val="00B67D0B"/>
    <w:rsid w:val="00B7514C"/>
    <w:rsid w:val="00B83C0B"/>
    <w:rsid w:val="00B86E5C"/>
    <w:rsid w:val="00BB5BC0"/>
    <w:rsid w:val="00BB7EB4"/>
    <w:rsid w:val="00BC6F4A"/>
    <w:rsid w:val="00BD3BBA"/>
    <w:rsid w:val="00BE74CA"/>
    <w:rsid w:val="00BF2F26"/>
    <w:rsid w:val="00BF354C"/>
    <w:rsid w:val="00BF630F"/>
    <w:rsid w:val="00C06536"/>
    <w:rsid w:val="00C13AD0"/>
    <w:rsid w:val="00C262FC"/>
    <w:rsid w:val="00C52370"/>
    <w:rsid w:val="00C52429"/>
    <w:rsid w:val="00C531FB"/>
    <w:rsid w:val="00C560B2"/>
    <w:rsid w:val="00C6362C"/>
    <w:rsid w:val="00C67BEC"/>
    <w:rsid w:val="00C77D3C"/>
    <w:rsid w:val="00C94D52"/>
    <w:rsid w:val="00CB2DB8"/>
    <w:rsid w:val="00CD0CB8"/>
    <w:rsid w:val="00CE5FD2"/>
    <w:rsid w:val="00CF56D2"/>
    <w:rsid w:val="00D0372C"/>
    <w:rsid w:val="00D17989"/>
    <w:rsid w:val="00D420A9"/>
    <w:rsid w:val="00D52A5E"/>
    <w:rsid w:val="00D57827"/>
    <w:rsid w:val="00D73472"/>
    <w:rsid w:val="00D7531C"/>
    <w:rsid w:val="00D7641E"/>
    <w:rsid w:val="00D805BE"/>
    <w:rsid w:val="00D8604D"/>
    <w:rsid w:val="00DA4884"/>
    <w:rsid w:val="00DB28A4"/>
    <w:rsid w:val="00DC2DA8"/>
    <w:rsid w:val="00DD029D"/>
    <w:rsid w:val="00DD1945"/>
    <w:rsid w:val="00DD7355"/>
    <w:rsid w:val="00DE04A2"/>
    <w:rsid w:val="00DE2DE4"/>
    <w:rsid w:val="00DE5503"/>
    <w:rsid w:val="00E02997"/>
    <w:rsid w:val="00E03C5C"/>
    <w:rsid w:val="00E03E2E"/>
    <w:rsid w:val="00E152EA"/>
    <w:rsid w:val="00E17B7B"/>
    <w:rsid w:val="00E26543"/>
    <w:rsid w:val="00E32363"/>
    <w:rsid w:val="00E32D6C"/>
    <w:rsid w:val="00E35067"/>
    <w:rsid w:val="00E372CA"/>
    <w:rsid w:val="00E54C55"/>
    <w:rsid w:val="00E65F32"/>
    <w:rsid w:val="00E6630C"/>
    <w:rsid w:val="00E826F2"/>
    <w:rsid w:val="00E858AB"/>
    <w:rsid w:val="00E90390"/>
    <w:rsid w:val="00E938DE"/>
    <w:rsid w:val="00E9398A"/>
    <w:rsid w:val="00EA47B8"/>
    <w:rsid w:val="00EB415F"/>
    <w:rsid w:val="00EC1113"/>
    <w:rsid w:val="00EC509D"/>
    <w:rsid w:val="00EC57FC"/>
    <w:rsid w:val="00EF1884"/>
    <w:rsid w:val="00EF34D5"/>
    <w:rsid w:val="00EF40E2"/>
    <w:rsid w:val="00EF7237"/>
    <w:rsid w:val="00F004A7"/>
    <w:rsid w:val="00F213A5"/>
    <w:rsid w:val="00F2276A"/>
    <w:rsid w:val="00F3579D"/>
    <w:rsid w:val="00F37818"/>
    <w:rsid w:val="00F46F24"/>
    <w:rsid w:val="00F53045"/>
    <w:rsid w:val="00F53811"/>
    <w:rsid w:val="00F557C6"/>
    <w:rsid w:val="00F65DFD"/>
    <w:rsid w:val="00F72A13"/>
    <w:rsid w:val="00FA72F6"/>
    <w:rsid w:val="00FA7787"/>
    <w:rsid w:val="00FC008C"/>
    <w:rsid w:val="00FC29F5"/>
    <w:rsid w:val="00FF2B0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>
      <o:colormru v:ext="edit" colors="#ddd"/>
    </o:shapedefaults>
    <o:shapelayout v:ext="edit">
      <o:idmap v:ext="edit" data="1"/>
    </o:shapelayout>
  </w:shapeDefaults>
  <w:decimalSymbol w:val=","/>
  <w:listSeparator w:val=";"/>
  <w14:docId w14:val="4783EC64"/>
  <w15:docId w15:val="{E7C384FC-05C4-45F2-BBEC-2CCCB80B67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F06FE"/>
    <w:rPr>
      <w:sz w:val="28"/>
    </w:rPr>
  </w:style>
  <w:style w:type="paragraph" w:styleId="Titre1">
    <w:name w:val="heading 1"/>
    <w:basedOn w:val="Normal"/>
    <w:next w:val="Normal"/>
    <w:link w:val="Titre1Car"/>
    <w:qFormat/>
    <w:rsid w:val="00AF06FE"/>
    <w:pPr>
      <w:keepNext/>
      <w:pBdr>
        <w:top w:val="double" w:sz="12" w:space="1" w:color="auto" w:shadow="1"/>
        <w:left w:val="double" w:sz="12" w:space="1" w:color="auto" w:shadow="1"/>
        <w:bottom w:val="double" w:sz="12" w:space="1" w:color="auto" w:shadow="1"/>
        <w:right w:val="double" w:sz="12" w:space="1" w:color="auto" w:shadow="1"/>
      </w:pBdr>
      <w:shd w:val="pct5" w:color="auto" w:fill="auto"/>
      <w:spacing w:before="240" w:after="60"/>
      <w:ind w:left="567" w:right="567"/>
      <w:jc w:val="center"/>
      <w:outlineLvl w:val="0"/>
    </w:pPr>
    <w:rPr>
      <w:b/>
      <w:caps/>
      <w:kern w:val="28"/>
      <w:sz w:val="40"/>
    </w:rPr>
  </w:style>
  <w:style w:type="paragraph" w:styleId="Titre2">
    <w:name w:val="heading 2"/>
    <w:basedOn w:val="Normal"/>
    <w:next w:val="Normal"/>
    <w:qFormat/>
    <w:rsid w:val="00AF06FE"/>
    <w:pPr>
      <w:keepNext/>
      <w:spacing w:before="240" w:after="60"/>
      <w:ind w:left="284"/>
      <w:outlineLvl w:val="1"/>
    </w:pPr>
    <w:rPr>
      <w:b/>
      <w:caps/>
      <w:color w:val="800000"/>
      <w:u w:val="double"/>
    </w:rPr>
  </w:style>
  <w:style w:type="paragraph" w:styleId="Titre3">
    <w:name w:val="heading 3"/>
    <w:basedOn w:val="Normal"/>
    <w:next w:val="Normal"/>
    <w:qFormat/>
    <w:rsid w:val="00AF06FE"/>
    <w:pPr>
      <w:keepNext/>
      <w:spacing w:before="120" w:after="120"/>
      <w:ind w:left="567" w:right="567"/>
      <w:outlineLvl w:val="2"/>
    </w:pPr>
    <w:rPr>
      <w:color w:val="008000"/>
      <w:u w:val="single"/>
    </w:rPr>
  </w:style>
  <w:style w:type="paragraph" w:styleId="Titre4">
    <w:name w:val="heading 4"/>
    <w:basedOn w:val="Normal"/>
    <w:next w:val="Normal"/>
    <w:qFormat/>
    <w:rsid w:val="00AF06FE"/>
    <w:pPr>
      <w:keepNext/>
      <w:spacing w:before="120" w:after="60"/>
      <w:ind w:left="1134"/>
      <w:outlineLvl w:val="3"/>
    </w:pPr>
    <w:rPr>
      <w:i/>
      <w:color w:val="008080"/>
      <w:u w:val="single"/>
    </w:rPr>
  </w:style>
  <w:style w:type="paragraph" w:styleId="Titre5">
    <w:name w:val="heading 5"/>
    <w:basedOn w:val="Normal"/>
    <w:next w:val="Normal"/>
    <w:qFormat/>
    <w:rsid w:val="00AF06FE"/>
    <w:pPr>
      <w:keepNext/>
      <w:jc w:val="center"/>
      <w:outlineLvl w:val="4"/>
    </w:pPr>
  </w:style>
  <w:style w:type="paragraph" w:styleId="Titre6">
    <w:name w:val="heading 6"/>
    <w:basedOn w:val="Normal"/>
    <w:next w:val="Normal"/>
    <w:qFormat/>
    <w:rsid w:val="00AF06FE"/>
    <w:pPr>
      <w:keepNext/>
      <w:outlineLvl w:val="5"/>
    </w:pPr>
    <w:rPr>
      <w:color w:val="0000FF"/>
      <w:u w:val="single"/>
    </w:rPr>
  </w:style>
  <w:style w:type="paragraph" w:styleId="Titre7">
    <w:name w:val="heading 7"/>
    <w:basedOn w:val="Normal"/>
    <w:next w:val="Normal"/>
    <w:qFormat/>
    <w:rsid w:val="00AF06FE"/>
    <w:pPr>
      <w:keepNext/>
      <w:pBdr>
        <w:top w:val="single" w:sz="12" w:space="1" w:color="auto"/>
        <w:left w:val="single" w:sz="12" w:space="31" w:color="auto"/>
        <w:bottom w:val="single" w:sz="12" w:space="1" w:color="auto"/>
        <w:right w:val="single" w:sz="12" w:space="31" w:color="auto"/>
      </w:pBdr>
      <w:shd w:val="pct50" w:color="FFFF00" w:fill="auto"/>
      <w:spacing w:after="240"/>
      <w:ind w:left="1701" w:right="1701"/>
      <w:jc w:val="center"/>
      <w:outlineLvl w:val="6"/>
    </w:pPr>
    <w:rPr>
      <w:sz w:val="3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parag3">
    <w:name w:val="parag3"/>
    <w:basedOn w:val="parag2"/>
    <w:rsid w:val="00AF06FE"/>
    <w:pPr>
      <w:ind w:left="1134"/>
    </w:pPr>
  </w:style>
  <w:style w:type="paragraph" w:customStyle="1" w:styleId="parag2">
    <w:name w:val="parag2"/>
    <w:basedOn w:val="parag1"/>
    <w:rsid w:val="00AF06FE"/>
    <w:pPr>
      <w:spacing w:before="60" w:after="60"/>
      <w:ind w:left="567" w:right="567"/>
    </w:pPr>
  </w:style>
  <w:style w:type="paragraph" w:customStyle="1" w:styleId="parag1">
    <w:name w:val="parag1"/>
    <w:basedOn w:val="Normal"/>
    <w:rsid w:val="00AF06FE"/>
    <w:pPr>
      <w:spacing w:before="240" w:after="120"/>
      <w:ind w:left="284" w:right="284" w:firstLine="284"/>
      <w:jc w:val="both"/>
    </w:pPr>
  </w:style>
  <w:style w:type="paragraph" w:customStyle="1" w:styleId="parag4">
    <w:name w:val="parag4"/>
    <w:basedOn w:val="parag1"/>
    <w:rsid w:val="00AF06FE"/>
    <w:pPr>
      <w:spacing w:before="120" w:after="0"/>
    </w:pPr>
  </w:style>
  <w:style w:type="paragraph" w:styleId="Corpsdetexte">
    <w:name w:val="Body Text"/>
    <w:basedOn w:val="Normal"/>
    <w:rsid w:val="00AF06FE"/>
    <w:pPr>
      <w:jc w:val="center"/>
    </w:pPr>
    <w:rPr>
      <w:color w:val="0000FF"/>
      <w:u w:val="single"/>
    </w:rPr>
  </w:style>
  <w:style w:type="paragraph" w:styleId="Corpsdetexte2">
    <w:name w:val="Body Text 2"/>
    <w:basedOn w:val="Normal"/>
    <w:rsid w:val="00AF06FE"/>
    <w:pPr>
      <w:jc w:val="center"/>
    </w:pPr>
    <w:rPr>
      <w:sz w:val="24"/>
    </w:rPr>
  </w:style>
  <w:style w:type="paragraph" w:styleId="Corpsdetexte3">
    <w:name w:val="Body Text 3"/>
    <w:basedOn w:val="Normal"/>
    <w:rsid w:val="00AF06FE"/>
    <w:pPr>
      <w:jc w:val="center"/>
    </w:pPr>
  </w:style>
  <w:style w:type="paragraph" w:styleId="Paragraphedeliste">
    <w:name w:val="List Paragraph"/>
    <w:basedOn w:val="parag1"/>
    <w:uiPriority w:val="34"/>
    <w:qFormat/>
    <w:rsid w:val="00047C3F"/>
  </w:style>
  <w:style w:type="paragraph" w:styleId="Textedebulles">
    <w:name w:val="Balloon Text"/>
    <w:basedOn w:val="Normal"/>
    <w:link w:val="TextedebullesCar"/>
    <w:rsid w:val="00C5242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C52429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rsid w:val="00BB5BC0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itre1Car">
    <w:name w:val="Titre 1 Car"/>
    <w:basedOn w:val="Policepardfaut"/>
    <w:link w:val="Titre1"/>
    <w:rsid w:val="00E826F2"/>
    <w:rPr>
      <w:b/>
      <w:caps/>
      <w:kern w:val="28"/>
      <w:sz w:val="40"/>
      <w:shd w:val="pct5" w:color="auto" w:fill="auto"/>
    </w:rPr>
  </w:style>
  <w:style w:type="paragraph" w:styleId="En-tte">
    <w:name w:val="header"/>
    <w:basedOn w:val="Normal"/>
    <w:link w:val="En-tteCar"/>
    <w:rsid w:val="00E32363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rsid w:val="00E32363"/>
    <w:rPr>
      <w:sz w:val="28"/>
    </w:rPr>
  </w:style>
  <w:style w:type="paragraph" w:styleId="Pieddepage">
    <w:name w:val="footer"/>
    <w:basedOn w:val="Normal"/>
    <w:link w:val="PieddepageCar"/>
    <w:uiPriority w:val="99"/>
    <w:rsid w:val="00E3236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E32363"/>
    <w:rPr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2052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jp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F:\A%20BTS%20DRB\Mod&#232;le%20L%20DERUE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D130B39-DEF9-43B8-93C6-ADE98D63C3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Modèle L DERUE</Template>
  <TotalTime>124</TotalTime>
  <Pages>4</Pages>
  <Words>411</Words>
  <Characters>2263</Characters>
  <Application>Microsoft Office Word</Application>
  <DocSecurity>0</DocSecurity>
  <Lines>18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</vt:lpstr>
    </vt:vector>
  </TitlesOfParts>
  <Company>Education Nationale</Company>
  <LinksUpToDate>false</LinksUpToDate>
  <CharactersWithSpaces>2669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</dc:title>
  <dc:creator>derue</dc:creator>
  <cp:lastModifiedBy>drb</cp:lastModifiedBy>
  <cp:revision>27</cp:revision>
  <cp:lastPrinted>2017-12-15T10:29:00Z</cp:lastPrinted>
  <dcterms:created xsi:type="dcterms:W3CDTF">2020-02-10T12:13:00Z</dcterms:created>
  <dcterms:modified xsi:type="dcterms:W3CDTF">2020-06-10T06:51:00Z</dcterms:modified>
</cp:coreProperties>
</file>