
<file path=[Content_Types].xml><?xml version="1.0" encoding="utf-8"?>
<Types xmlns="http://schemas.openxmlformats.org/package/2006/content-types">
  <Default Extension="png" ContentType="image/png"/>
  <Override PartName="/word/footnotes.xml" ContentType="application/vnd.openxmlformats-officedocument.wordprocessingml.footnotes+xml"/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tbl>
      <w:tblPr>
        <w:tblW w:w="0" w:type="auto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/>
      </w:tblPr>
      <w:tblGrid>
        <w:gridCol w:w="1860"/>
        <w:gridCol w:w="6750"/>
        <w:gridCol w:w="1996"/>
      </w:tblGrid>
      <w:tr w:rsidR="00306937" w:rsidRPr="00ED7AE0">
        <w:trPr>
          <w:trHeight w:val="565"/>
        </w:trPr>
        <w:tc>
          <w:tcPr>
            <w:tcW w:w="8610" w:type="dxa"/>
            <w:gridSpan w:val="2"/>
            <w:tcBorders>
              <w:top w:val="single" w:sz="12" w:space="0" w:color="auto"/>
              <w:left w:val="single" w:sz="12" w:space="0" w:color="auto"/>
              <w:right w:val="single" w:sz="12" w:space="0" w:color="auto"/>
            </w:tcBorders>
            <w:shd w:val="clear" w:color="auto" w:fill="BFBFBF"/>
            <w:vAlign w:val="center"/>
          </w:tcPr>
          <w:p w:rsidR="00306937" w:rsidRPr="00ED7AE0" w:rsidRDefault="00306937" w:rsidP="005808B2">
            <w:pPr>
              <w:rPr>
                <w:b/>
              </w:rPr>
            </w:pPr>
            <w:r w:rsidRPr="00ED7AE0">
              <w:rPr>
                <w:b/>
              </w:rPr>
              <w:t>Baccalauréat professionnel : TECHNICIEN OUTILLEUR</w:t>
            </w:r>
          </w:p>
        </w:tc>
        <w:tc>
          <w:tcPr>
            <w:tcW w:w="1996" w:type="dxa"/>
            <w:vMerge w:val="restart"/>
            <w:tcBorders>
              <w:top w:val="single" w:sz="12" w:space="0" w:color="auto"/>
              <w:left w:val="single" w:sz="12" w:space="0" w:color="auto"/>
              <w:right w:val="single" w:sz="12" w:space="0" w:color="auto"/>
            </w:tcBorders>
            <w:vAlign w:val="center"/>
          </w:tcPr>
          <w:p w:rsidR="00306937" w:rsidRPr="00ED7AE0" w:rsidRDefault="005808B2" w:rsidP="005826E4">
            <w:pPr>
              <w:rPr>
                <w:b/>
                <w:sz w:val="40"/>
                <w:szCs w:val="40"/>
              </w:rPr>
            </w:pPr>
            <w:r w:rsidRPr="00ED7AE0">
              <w:rPr>
                <w:b/>
                <w:sz w:val="40"/>
                <w:szCs w:val="40"/>
              </w:rPr>
              <w:t>DT 1</w:t>
            </w:r>
            <w:r w:rsidR="007946AB" w:rsidRPr="00ED7AE0">
              <w:rPr>
                <w:b/>
                <w:sz w:val="40"/>
                <w:szCs w:val="40"/>
              </w:rPr>
              <w:t>/</w:t>
            </w:r>
            <w:r w:rsidR="005826E4">
              <w:rPr>
                <w:b/>
                <w:sz w:val="40"/>
                <w:szCs w:val="40"/>
              </w:rPr>
              <w:t>10</w:t>
            </w:r>
          </w:p>
        </w:tc>
      </w:tr>
      <w:tr w:rsidR="00306937" w:rsidRPr="00ED7AE0">
        <w:trPr>
          <w:trHeight w:val="591"/>
        </w:trPr>
        <w:tc>
          <w:tcPr>
            <w:tcW w:w="1860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306937" w:rsidRPr="00ED7AE0" w:rsidRDefault="00306937" w:rsidP="005808B2">
            <w:pPr>
              <w:rPr>
                <w:b/>
              </w:rPr>
            </w:pPr>
            <w:r w:rsidRPr="00ED7AE0">
              <w:rPr>
                <w:b/>
              </w:rPr>
              <w:t>Epreuve E2</w:t>
            </w:r>
          </w:p>
        </w:tc>
        <w:tc>
          <w:tcPr>
            <w:tcW w:w="6750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306937" w:rsidRPr="00ED7AE0" w:rsidRDefault="00306937" w:rsidP="005808B2">
            <w:pPr>
              <w:rPr>
                <w:b/>
              </w:rPr>
            </w:pPr>
            <w:r w:rsidRPr="00ED7AE0">
              <w:rPr>
                <w:b/>
              </w:rPr>
              <w:t>U2 : Elaboration d’un processus de réalisation d’un outillage</w:t>
            </w:r>
          </w:p>
        </w:tc>
        <w:tc>
          <w:tcPr>
            <w:tcW w:w="1996" w:type="dxa"/>
            <w:vMerge/>
            <w:tcBorders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306937" w:rsidRPr="00ED7AE0" w:rsidRDefault="00306937" w:rsidP="005808B2">
            <w:pPr>
              <w:rPr>
                <w:b/>
              </w:rPr>
            </w:pPr>
          </w:p>
        </w:tc>
      </w:tr>
    </w:tbl>
    <w:p w:rsidR="005826E4" w:rsidRDefault="005826E4" w:rsidP="003B62C1">
      <w:pPr>
        <w:jc w:val="left"/>
      </w:pPr>
    </w:p>
    <w:p w:rsidR="005826E4" w:rsidRDefault="005826E4" w:rsidP="005826E4">
      <w:pPr>
        <w:rPr>
          <w:b/>
          <w:bCs/>
          <w:caps/>
          <w:u w:val="single"/>
        </w:rPr>
      </w:pPr>
      <w:r>
        <w:rPr>
          <w:b/>
          <w:bCs/>
          <w:caps/>
          <w:u w:val="single"/>
        </w:rPr>
        <w:t>Présentation de l’outillage</w:t>
      </w:r>
    </w:p>
    <w:p w:rsidR="005826E4" w:rsidRDefault="005826E4" w:rsidP="005826E4">
      <w:pPr>
        <w:jc w:val="left"/>
      </w:pPr>
    </w:p>
    <w:p w:rsidR="005826E4" w:rsidRDefault="005826E4" w:rsidP="005826E4">
      <w:pPr>
        <w:rPr>
          <w:b/>
          <w:u w:val="single"/>
        </w:rPr>
      </w:pPr>
      <w:r>
        <w:t>Ce moule d’injection plastique permet de produire un bloc prise.</w:t>
      </w:r>
    </w:p>
    <w:p w:rsidR="005826E4" w:rsidRDefault="005826E4" w:rsidP="005826E4">
      <w:r>
        <w:t>Le fabriquant décide d’ajouter quatre nervures pour rigidifier le bloc, on vous demande d’apporter les modifications sur le moule.</w:t>
      </w:r>
    </w:p>
    <w:p w:rsidR="005826E4" w:rsidRDefault="005826E4" w:rsidP="005826E4">
      <w:pPr>
        <w:rPr>
          <w:b/>
          <w:u w:val="single"/>
        </w:rPr>
      </w:pPr>
    </w:p>
    <w:p w:rsidR="005826E4" w:rsidRDefault="00702E89" w:rsidP="005826E4">
      <w:pPr>
        <w:rPr>
          <w:b/>
          <w:u w:val="single"/>
        </w:rPr>
      </w:pPr>
      <w:r w:rsidRPr="00702E89">
        <w:pict>
          <v:oval id="_x0000_s1523" style="position:absolute;left:0;text-align:left;margin-left:251.2pt;margin-top:9.1pt;width:26.65pt;height:81.35pt;rotation:2810978fd;z-index:251870208" filled="f" fillcolor="white [3212]" strokecolor="black [3213]"/>
        </w:pict>
      </w:r>
      <w:r w:rsidR="005826E4">
        <w:rPr>
          <w:noProof/>
          <w:lang w:eastAsia="fr-FR"/>
        </w:rPr>
        <w:drawing>
          <wp:anchor distT="0" distB="0" distL="114300" distR="114300" simplePos="0" relativeHeight="251867136" behindDoc="0" locked="0" layoutInCell="1" allowOverlap="1">
            <wp:simplePos x="0" y="0"/>
            <wp:positionH relativeFrom="column">
              <wp:posOffset>57150</wp:posOffset>
            </wp:positionH>
            <wp:positionV relativeFrom="paragraph">
              <wp:posOffset>63500</wp:posOffset>
            </wp:positionV>
            <wp:extent cx="2609850" cy="2876550"/>
            <wp:effectExtent l="19050" t="0" r="0" b="0"/>
            <wp:wrapSquare wrapText="bothSides"/>
            <wp:docPr id="496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 1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09850" cy="287655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 w:rsidR="005826E4">
        <w:rPr>
          <w:noProof/>
          <w:lang w:eastAsia="fr-FR"/>
        </w:rPr>
        <w:drawing>
          <wp:anchor distT="0" distB="0" distL="114300" distR="114300" simplePos="0" relativeHeight="251868160" behindDoc="0" locked="0" layoutInCell="1" allowOverlap="1">
            <wp:simplePos x="0" y="0"/>
            <wp:positionH relativeFrom="column">
              <wp:posOffset>4483100</wp:posOffset>
            </wp:positionH>
            <wp:positionV relativeFrom="paragraph">
              <wp:posOffset>161925</wp:posOffset>
            </wp:positionV>
            <wp:extent cx="2278380" cy="2616835"/>
            <wp:effectExtent l="19050" t="0" r="7620" b="0"/>
            <wp:wrapSquare wrapText="bothSides"/>
            <wp:docPr id="4" name="Imag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 4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lum bright="10000"/>
                    </a:blip>
                    <a:srcRect l="6264" t="7692" r="574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78380" cy="261683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:rsidR="005826E4" w:rsidRDefault="005826E4" w:rsidP="005826E4">
      <w:pPr>
        <w:rPr>
          <w:b/>
          <w:u w:val="single"/>
        </w:rPr>
      </w:pPr>
    </w:p>
    <w:p w:rsidR="005826E4" w:rsidRDefault="005826E4" w:rsidP="005826E4">
      <w:pPr>
        <w:rPr>
          <w:b/>
          <w:u w:val="single"/>
        </w:rPr>
      </w:pPr>
    </w:p>
    <w:p w:rsidR="005826E4" w:rsidRDefault="005826E4" w:rsidP="005826E4">
      <w:pPr>
        <w:rPr>
          <w:b/>
          <w:u w:val="single"/>
        </w:rPr>
      </w:pPr>
    </w:p>
    <w:p w:rsidR="005826E4" w:rsidRDefault="005826E4" w:rsidP="005826E4">
      <w:pPr>
        <w:rPr>
          <w:b/>
          <w:u w:val="single"/>
        </w:rPr>
      </w:pPr>
    </w:p>
    <w:p w:rsidR="005826E4" w:rsidRDefault="00702E89" w:rsidP="005826E4">
      <w:pPr>
        <w:rPr>
          <w:b/>
          <w:u w:val="single"/>
        </w:rPr>
      </w:pPr>
      <w:r w:rsidRPr="00702E89">
        <w:pict>
          <v:shapetype id="_x0000_t13" coordsize="21600,21600" o:spt="13" adj="16200,5400" path="m@0,l@0@1,0@1,0@2@0@2@0,21600,21600,10800xe">
            <v:stroke joinstyle="miter"/>
            <v:formulas>
              <v:f eqn="val #0"/>
              <v:f eqn="val #1"/>
              <v:f eqn="sum height 0 #1"/>
              <v:f eqn="sum 10800 0 #1"/>
              <v:f eqn="sum width 0 #0"/>
              <v:f eqn="prod @4 @3 10800"/>
              <v:f eqn="sum width 0 @5"/>
            </v:formulas>
            <v:path o:connecttype="custom" o:connectlocs="@0,0;0,10800;@0,21600;21600,10800" o:connectangles="270,180,90,0" textboxrect="0,@1,@6,@2"/>
            <v:handles>
              <v:h position="#0,#1" xrange="0,21600" yrange="0,10800"/>
            </v:handles>
          </v:shapetype>
          <v:shape id="_x0000_s1522" type="#_x0000_t13" style="position:absolute;left:0;text-align:left;margin-left:4.95pt;margin-top:8.3pt;width:80.6pt;height:26.85pt;z-index:251869184" fillcolor="black [3200]" strokecolor="black [3213]" strokeweight="3pt">
            <v:shadow on="t" type="perspective" color="#7f7f7f [1601]" opacity=".5" offset="1pt" offset2="-1pt"/>
          </v:shape>
        </w:pict>
      </w:r>
    </w:p>
    <w:p w:rsidR="005826E4" w:rsidRDefault="005826E4" w:rsidP="005826E4">
      <w:pPr>
        <w:rPr>
          <w:b/>
          <w:u w:val="single"/>
        </w:rPr>
      </w:pPr>
    </w:p>
    <w:p w:rsidR="005826E4" w:rsidRDefault="005826E4" w:rsidP="005826E4">
      <w:pPr>
        <w:rPr>
          <w:b/>
          <w:u w:val="single"/>
        </w:rPr>
      </w:pPr>
    </w:p>
    <w:p w:rsidR="005826E4" w:rsidRDefault="005826E4" w:rsidP="005826E4">
      <w:pPr>
        <w:rPr>
          <w:b/>
          <w:u w:val="single"/>
        </w:rPr>
      </w:pPr>
    </w:p>
    <w:p w:rsidR="005826E4" w:rsidRDefault="005826E4" w:rsidP="005826E4">
      <w:pPr>
        <w:rPr>
          <w:b/>
          <w:u w:val="single"/>
        </w:rPr>
      </w:pPr>
    </w:p>
    <w:p w:rsidR="005826E4" w:rsidRDefault="005826E4" w:rsidP="005826E4">
      <w:pPr>
        <w:rPr>
          <w:b/>
          <w:u w:val="single"/>
        </w:rPr>
      </w:pPr>
    </w:p>
    <w:p w:rsidR="005826E4" w:rsidRDefault="005826E4" w:rsidP="005826E4">
      <w:pPr>
        <w:rPr>
          <w:b/>
          <w:u w:val="single"/>
        </w:rPr>
      </w:pPr>
    </w:p>
    <w:p w:rsidR="005826E4" w:rsidRDefault="005826E4" w:rsidP="005826E4">
      <w:pPr>
        <w:rPr>
          <w:b/>
          <w:u w:val="single"/>
        </w:rPr>
      </w:pPr>
    </w:p>
    <w:p w:rsidR="005826E4" w:rsidRDefault="005826E4" w:rsidP="005826E4">
      <w:pPr>
        <w:rPr>
          <w:b/>
          <w:u w:val="single"/>
        </w:rPr>
      </w:pPr>
    </w:p>
    <w:p w:rsidR="005826E4" w:rsidRDefault="005826E4" w:rsidP="005826E4">
      <w:pPr>
        <w:rPr>
          <w:b/>
          <w:u w:val="single"/>
        </w:rPr>
      </w:pPr>
    </w:p>
    <w:p w:rsidR="005826E4" w:rsidRDefault="005826E4" w:rsidP="005826E4">
      <w:pPr>
        <w:rPr>
          <w:b/>
          <w:u w:val="single"/>
        </w:rPr>
      </w:pPr>
    </w:p>
    <w:p w:rsidR="005826E4" w:rsidRDefault="005826E4" w:rsidP="005826E4">
      <w:pPr>
        <w:rPr>
          <w:b/>
          <w:u w:val="single"/>
        </w:rPr>
      </w:pPr>
    </w:p>
    <w:p w:rsidR="005826E4" w:rsidRDefault="00844124" w:rsidP="005826E4">
      <w:pPr>
        <w:rPr>
          <w:b/>
          <w:u w:val="single"/>
        </w:rPr>
      </w:pPr>
      <w:r>
        <w:rPr>
          <w:b/>
          <w:noProof/>
          <w:u w:val="single"/>
          <w:lang w:eastAsia="fr-FR"/>
        </w:rPr>
        <w:drawing>
          <wp:anchor distT="0" distB="0" distL="114300" distR="114300" simplePos="0" relativeHeight="251866112" behindDoc="0" locked="0" layoutInCell="1" allowOverlap="1">
            <wp:simplePos x="0" y="0"/>
            <wp:positionH relativeFrom="column">
              <wp:posOffset>3533349</wp:posOffset>
            </wp:positionH>
            <wp:positionV relativeFrom="paragraph">
              <wp:posOffset>172767</wp:posOffset>
            </wp:positionV>
            <wp:extent cx="3092639" cy="3138985"/>
            <wp:effectExtent l="19050" t="0" r="0" b="0"/>
            <wp:wrapNone/>
            <wp:docPr id="495" name="Image 6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 626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lum bright="20000"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92639" cy="313898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 w:rsidR="005826E4">
        <w:rPr>
          <w:b/>
          <w:noProof/>
          <w:u w:val="single"/>
          <w:lang w:eastAsia="fr-FR"/>
        </w:rPr>
        <w:drawing>
          <wp:anchor distT="0" distB="0" distL="114300" distR="114300" simplePos="0" relativeHeight="251865088" behindDoc="0" locked="0" layoutInCell="1" allowOverlap="1">
            <wp:simplePos x="0" y="0"/>
            <wp:positionH relativeFrom="column">
              <wp:posOffset>-31750</wp:posOffset>
            </wp:positionH>
            <wp:positionV relativeFrom="paragraph">
              <wp:posOffset>92710</wp:posOffset>
            </wp:positionV>
            <wp:extent cx="2794635" cy="3105785"/>
            <wp:effectExtent l="19050" t="0" r="5715" b="0"/>
            <wp:wrapNone/>
            <wp:docPr id="494" name="Image 6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 625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lum bright="20000"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94635" cy="310578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:rsidR="005826E4" w:rsidRDefault="005826E4" w:rsidP="005826E4">
      <w:pPr>
        <w:rPr>
          <w:b/>
          <w:u w:val="single"/>
        </w:rPr>
      </w:pPr>
    </w:p>
    <w:p w:rsidR="005826E4" w:rsidRDefault="005826E4" w:rsidP="005826E4">
      <w:pPr>
        <w:rPr>
          <w:b/>
          <w:u w:val="single"/>
        </w:rPr>
      </w:pPr>
    </w:p>
    <w:p w:rsidR="005826E4" w:rsidRDefault="005826E4" w:rsidP="005826E4">
      <w:pPr>
        <w:rPr>
          <w:b/>
          <w:u w:val="single"/>
        </w:rPr>
      </w:pPr>
    </w:p>
    <w:p w:rsidR="005826E4" w:rsidRDefault="005826E4" w:rsidP="005826E4">
      <w:pPr>
        <w:rPr>
          <w:b/>
          <w:u w:val="single"/>
        </w:rPr>
      </w:pPr>
    </w:p>
    <w:p w:rsidR="005826E4" w:rsidRDefault="005826E4" w:rsidP="005826E4">
      <w:pPr>
        <w:rPr>
          <w:b/>
          <w:u w:val="single"/>
        </w:rPr>
      </w:pPr>
    </w:p>
    <w:p w:rsidR="005826E4" w:rsidRDefault="005826E4" w:rsidP="005826E4">
      <w:pPr>
        <w:rPr>
          <w:b/>
          <w:u w:val="single"/>
        </w:rPr>
      </w:pPr>
    </w:p>
    <w:p w:rsidR="005826E4" w:rsidRDefault="005826E4" w:rsidP="005826E4">
      <w:pPr>
        <w:rPr>
          <w:b/>
          <w:u w:val="single"/>
        </w:rPr>
      </w:pPr>
    </w:p>
    <w:p w:rsidR="005826E4" w:rsidRDefault="005826E4" w:rsidP="005826E4">
      <w:pPr>
        <w:rPr>
          <w:b/>
          <w:u w:val="single"/>
        </w:rPr>
      </w:pPr>
    </w:p>
    <w:p w:rsidR="005826E4" w:rsidRDefault="005826E4" w:rsidP="005826E4">
      <w:pPr>
        <w:rPr>
          <w:b/>
          <w:u w:val="single"/>
        </w:rPr>
      </w:pPr>
    </w:p>
    <w:p w:rsidR="005826E4" w:rsidRDefault="005826E4" w:rsidP="005826E4">
      <w:pPr>
        <w:rPr>
          <w:b/>
          <w:u w:val="single"/>
        </w:rPr>
      </w:pPr>
    </w:p>
    <w:p w:rsidR="005826E4" w:rsidRDefault="005826E4" w:rsidP="005826E4">
      <w:pPr>
        <w:rPr>
          <w:b/>
          <w:u w:val="single"/>
        </w:rPr>
      </w:pPr>
    </w:p>
    <w:p w:rsidR="005826E4" w:rsidRDefault="005826E4" w:rsidP="005826E4">
      <w:pPr>
        <w:rPr>
          <w:b/>
          <w:u w:val="single"/>
        </w:rPr>
      </w:pPr>
    </w:p>
    <w:p w:rsidR="005826E4" w:rsidRDefault="005826E4" w:rsidP="005826E4">
      <w:pPr>
        <w:rPr>
          <w:b/>
          <w:u w:val="single"/>
        </w:rPr>
      </w:pPr>
    </w:p>
    <w:p w:rsidR="005826E4" w:rsidRDefault="005826E4" w:rsidP="005826E4">
      <w:pPr>
        <w:rPr>
          <w:b/>
          <w:u w:val="single"/>
        </w:rPr>
      </w:pPr>
    </w:p>
    <w:p w:rsidR="005826E4" w:rsidRDefault="005826E4" w:rsidP="005826E4">
      <w:pPr>
        <w:rPr>
          <w:b/>
          <w:u w:val="single"/>
        </w:rPr>
      </w:pPr>
    </w:p>
    <w:p w:rsidR="005826E4" w:rsidRDefault="005826E4" w:rsidP="005826E4">
      <w:pPr>
        <w:rPr>
          <w:b/>
          <w:u w:val="single"/>
        </w:rPr>
      </w:pPr>
    </w:p>
    <w:p w:rsidR="005826E4" w:rsidRDefault="00844124" w:rsidP="005826E4">
      <w:pPr>
        <w:rPr>
          <w:b/>
          <w:u w:val="single"/>
        </w:rPr>
      </w:pPr>
      <w:r w:rsidRPr="00702E89"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_x0000_s1524" type="#_x0000_t202" style="position:absolute;left:0;text-align:left;margin-left:334.25pt;margin-top:13.15pt;width:154.5pt;height:26.25pt;z-index:251871232">
            <v:textbox>
              <w:txbxContent>
                <w:p w:rsidR="005826E4" w:rsidRDefault="005826E4" w:rsidP="005826E4">
                  <w:r>
                    <w:t>Partie mobile</w:t>
                  </w:r>
                </w:p>
              </w:txbxContent>
            </v:textbox>
          </v:shape>
        </w:pict>
      </w:r>
      <w:r w:rsidR="00702E89" w:rsidRPr="00702E89">
        <w:pict>
          <v:shape id="_x0000_s1525" type="#_x0000_t202" style="position:absolute;left:0;text-align:left;margin-left:28.3pt;margin-top:11.35pt;width:154.5pt;height:26.25pt;z-index:251872256">
            <v:textbox>
              <w:txbxContent>
                <w:p w:rsidR="005826E4" w:rsidRDefault="005826E4" w:rsidP="005826E4">
                  <w:r>
                    <w:t>Partie fixe</w:t>
                  </w:r>
                </w:p>
              </w:txbxContent>
            </v:textbox>
          </v:shape>
        </w:pict>
      </w:r>
    </w:p>
    <w:p w:rsidR="005826E4" w:rsidRDefault="005826E4" w:rsidP="005826E4">
      <w:pPr>
        <w:rPr>
          <w:b/>
          <w:u w:val="single"/>
        </w:rPr>
      </w:pPr>
    </w:p>
    <w:p w:rsidR="005826E4" w:rsidRDefault="005826E4">
      <w:pPr>
        <w:jc w:val="left"/>
      </w:pPr>
    </w:p>
    <w:p w:rsidR="005826E4" w:rsidRDefault="005826E4">
      <w:pPr>
        <w:jc w:val="left"/>
      </w:pPr>
      <w:r>
        <w:br w:type="page"/>
      </w:r>
    </w:p>
    <w:tbl>
      <w:tblPr>
        <w:tblW w:w="0" w:type="auto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/>
      </w:tblPr>
      <w:tblGrid>
        <w:gridCol w:w="1860"/>
        <w:gridCol w:w="6750"/>
        <w:gridCol w:w="1996"/>
      </w:tblGrid>
      <w:tr w:rsidR="005826E4" w:rsidRPr="00ED7AE0" w:rsidTr="00C2565C">
        <w:trPr>
          <w:trHeight w:val="565"/>
        </w:trPr>
        <w:tc>
          <w:tcPr>
            <w:tcW w:w="8610" w:type="dxa"/>
            <w:gridSpan w:val="2"/>
            <w:tcBorders>
              <w:top w:val="single" w:sz="12" w:space="0" w:color="auto"/>
              <w:left w:val="single" w:sz="12" w:space="0" w:color="auto"/>
              <w:right w:val="single" w:sz="12" w:space="0" w:color="auto"/>
            </w:tcBorders>
            <w:shd w:val="clear" w:color="auto" w:fill="BFBFBF"/>
            <w:vAlign w:val="center"/>
          </w:tcPr>
          <w:p w:rsidR="005826E4" w:rsidRPr="00ED7AE0" w:rsidRDefault="005826E4" w:rsidP="00C2565C">
            <w:pPr>
              <w:rPr>
                <w:b/>
              </w:rPr>
            </w:pPr>
            <w:r w:rsidRPr="00ED7AE0">
              <w:rPr>
                <w:b/>
              </w:rPr>
              <w:lastRenderedPageBreak/>
              <w:t>Baccalauréat professionnel : TECHNICIEN OUTILLEUR</w:t>
            </w:r>
          </w:p>
        </w:tc>
        <w:tc>
          <w:tcPr>
            <w:tcW w:w="1996" w:type="dxa"/>
            <w:vMerge w:val="restart"/>
            <w:tcBorders>
              <w:top w:val="single" w:sz="12" w:space="0" w:color="auto"/>
              <w:left w:val="single" w:sz="12" w:space="0" w:color="auto"/>
              <w:right w:val="single" w:sz="12" w:space="0" w:color="auto"/>
            </w:tcBorders>
            <w:vAlign w:val="center"/>
          </w:tcPr>
          <w:p w:rsidR="005826E4" w:rsidRPr="00ED7AE0" w:rsidRDefault="005826E4" w:rsidP="005826E4">
            <w:pPr>
              <w:rPr>
                <w:b/>
                <w:sz w:val="40"/>
                <w:szCs w:val="40"/>
              </w:rPr>
            </w:pPr>
            <w:r w:rsidRPr="00ED7AE0">
              <w:rPr>
                <w:b/>
                <w:sz w:val="40"/>
                <w:szCs w:val="40"/>
              </w:rPr>
              <w:t xml:space="preserve">DT </w:t>
            </w:r>
            <w:r>
              <w:rPr>
                <w:b/>
                <w:sz w:val="40"/>
                <w:szCs w:val="40"/>
              </w:rPr>
              <w:t>2</w:t>
            </w:r>
            <w:r w:rsidRPr="00ED7AE0">
              <w:rPr>
                <w:b/>
                <w:sz w:val="40"/>
                <w:szCs w:val="40"/>
              </w:rPr>
              <w:t>/</w:t>
            </w:r>
            <w:r>
              <w:rPr>
                <w:b/>
                <w:sz w:val="40"/>
                <w:szCs w:val="40"/>
              </w:rPr>
              <w:t>10</w:t>
            </w:r>
          </w:p>
        </w:tc>
      </w:tr>
      <w:tr w:rsidR="005826E4" w:rsidRPr="00ED7AE0" w:rsidTr="00C2565C">
        <w:trPr>
          <w:trHeight w:val="591"/>
        </w:trPr>
        <w:tc>
          <w:tcPr>
            <w:tcW w:w="1860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5826E4" w:rsidRPr="00ED7AE0" w:rsidRDefault="005826E4" w:rsidP="00C2565C">
            <w:pPr>
              <w:rPr>
                <w:b/>
              </w:rPr>
            </w:pPr>
            <w:r w:rsidRPr="00ED7AE0">
              <w:rPr>
                <w:b/>
              </w:rPr>
              <w:t>Epreuve E2</w:t>
            </w:r>
          </w:p>
        </w:tc>
        <w:tc>
          <w:tcPr>
            <w:tcW w:w="6750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5826E4" w:rsidRPr="00ED7AE0" w:rsidRDefault="005826E4" w:rsidP="00C2565C">
            <w:pPr>
              <w:rPr>
                <w:b/>
              </w:rPr>
            </w:pPr>
            <w:r w:rsidRPr="00ED7AE0">
              <w:rPr>
                <w:b/>
              </w:rPr>
              <w:t>U2 : Elaboration d’un processus de réalisation d’un outillage</w:t>
            </w:r>
          </w:p>
        </w:tc>
        <w:tc>
          <w:tcPr>
            <w:tcW w:w="1996" w:type="dxa"/>
            <w:vMerge/>
            <w:tcBorders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5826E4" w:rsidRPr="00ED7AE0" w:rsidRDefault="005826E4" w:rsidP="00C2565C">
            <w:pPr>
              <w:rPr>
                <w:b/>
              </w:rPr>
            </w:pPr>
          </w:p>
        </w:tc>
      </w:tr>
    </w:tbl>
    <w:p w:rsidR="001B39FD" w:rsidRDefault="001B39FD" w:rsidP="001B39FD">
      <w:pPr>
        <w:rPr>
          <w:b/>
          <w:u w:val="single"/>
        </w:rPr>
      </w:pPr>
    </w:p>
    <w:p w:rsidR="001B39FD" w:rsidRDefault="001B39FD" w:rsidP="001B39FD">
      <w:pPr>
        <w:rPr>
          <w:b/>
          <w:u w:val="single"/>
        </w:rPr>
      </w:pPr>
      <w:r>
        <w:rPr>
          <w:b/>
          <w:u w:val="single"/>
        </w:rPr>
        <w:t>Plan de l’étude</w:t>
      </w:r>
    </w:p>
    <w:p w:rsidR="001B39FD" w:rsidRDefault="001B39FD" w:rsidP="005826E4">
      <w:pPr>
        <w:jc w:val="left"/>
      </w:pPr>
    </w:p>
    <w:p w:rsidR="005826E4" w:rsidRDefault="005826E4" w:rsidP="005826E4">
      <w:pPr>
        <w:jc w:val="left"/>
      </w:pPr>
      <w:r>
        <w:t>Votre entreprise d’outillage a déjà réalisé ce type de modificat</w:t>
      </w:r>
      <w:r w:rsidR="0083518D">
        <w:t xml:space="preserve">ions sur des pièces semblables, </w:t>
      </w:r>
      <w:r>
        <w:t xml:space="preserve">par enfonçage. </w:t>
      </w:r>
    </w:p>
    <w:p w:rsidR="005826E4" w:rsidRDefault="00702E89" w:rsidP="005826E4">
      <w:pPr>
        <w:jc w:val="left"/>
      </w:pPr>
      <w:r>
        <w:rPr>
          <w:noProof/>
          <w:lang w:eastAsia="fr-FR"/>
        </w:rPr>
        <w:pict>
          <v:group id="_x0000_s1547" style="position:absolute;margin-left:53.6pt;margin-top:41.25pt;width:429.45pt;height:589.3pt;z-index:251895808" coordorigin="1792,4651" coordsize="8589,11786">
            <v:shape id="_x0000_s1526" type="#_x0000_t202" style="position:absolute;left:4296;top:15710;width:3493;height:727">
              <v:textbox style="mso-next-textbox:#_x0000_s1526">
                <w:txbxContent>
                  <w:p w:rsidR="005826E4" w:rsidRDefault="005826E4" w:rsidP="005826E4">
                    <w:pPr>
                      <w:rPr>
                        <w:sz w:val="22"/>
                        <w:szCs w:val="22"/>
                      </w:rPr>
                    </w:pPr>
                    <w:r>
                      <w:rPr>
                        <w:sz w:val="22"/>
                        <w:szCs w:val="22"/>
                      </w:rPr>
                      <w:t>Etude du détalonnage et programmation.</w:t>
                    </w:r>
                  </w:p>
                </w:txbxContent>
              </v:textbox>
            </v:shape>
            <v:line id="_x0000_s1527" style="position:absolute;flip:x" from="6058,14093" to="6058,14455" strokeweight="3pt">
              <v:stroke endarrow="block"/>
            </v:line>
            <v:line id="_x0000_s1528" style="position:absolute;flip:x" from="6750,11519" to="8898,13162" strokeweight="3pt">
              <v:stroke endarrow="block"/>
            </v:line>
            <v:shape id="_x0000_s1529" type="#_x0000_t202" style="position:absolute;left:4328;top:14463;width:3493;height:772">
              <v:textbox style="mso-next-textbox:#_x0000_s1529">
                <w:txbxContent>
                  <w:p w:rsidR="005826E4" w:rsidRDefault="005826E4" w:rsidP="005826E4">
                    <w:pPr>
                      <w:rPr>
                        <w:sz w:val="22"/>
                        <w:szCs w:val="22"/>
                      </w:rPr>
                    </w:pPr>
                    <w:r>
                      <w:rPr>
                        <w:sz w:val="22"/>
                        <w:szCs w:val="22"/>
                      </w:rPr>
                      <w:t xml:space="preserve">Modification du planning de charge de l’atelier. </w:t>
                    </w:r>
                  </w:p>
                </w:txbxContent>
              </v:textbox>
            </v:shape>
            <v:line id="_x0000_s1530" style="position:absolute;flip:x" from="6049,5255" to="6049,5617" strokeweight="3pt">
              <v:stroke endarrow="block"/>
            </v:line>
            <v:line id="_x0000_s1531" style="position:absolute;flip:x" from="6043,15269" to="6043,15631" strokeweight="3pt">
              <v:stroke endarrow="block"/>
            </v:line>
            <v:shape id="_x0000_s1532" type="#_x0000_t202" style="position:absolute;left:5030;top:5625;width:2098;height:763">
              <v:textbox style="mso-next-textbox:#_x0000_s1532">
                <w:txbxContent>
                  <w:p w:rsidR="005826E4" w:rsidRDefault="005826E4" w:rsidP="005826E4">
                    <w:pPr>
                      <w:rPr>
                        <w:sz w:val="22"/>
                        <w:szCs w:val="22"/>
                      </w:rPr>
                    </w:pPr>
                    <w:r>
                      <w:rPr>
                        <w:sz w:val="22"/>
                        <w:szCs w:val="22"/>
                      </w:rPr>
                      <w:t>Etude des nomenclatures</w:t>
                    </w:r>
                  </w:p>
                </w:txbxContent>
              </v:textbox>
            </v:shape>
            <v:shape id="_x0000_s1533" type="#_x0000_t202" style="position:absolute;left:1792;top:7282;width:2098;height:833" stroked="f">
              <v:textbox style="mso-next-textbox:#_x0000_s1533">
                <w:txbxContent>
                  <w:p w:rsidR="005826E4" w:rsidRDefault="005826E4" w:rsidP="005826E4">
                    <w:pPr>
                      <w:shd w:val="clear" w:color="auto" w:fill="EEECE1"/>
                      <w:rPr>
                        <w:b/>
                      </w:rPr>
                    </w:pPr>
                    <w:r>
                      <w:rPr>
                        <w:b/>
                      </w:rPr>
                      <w:t>Méthode par enfonçage</w:t>
                    </w:r>
                  </w:p>
                </w:txbxContent>
              </v:textbox>
            </v:shape>
            <v:shape id="_x0000_s1534" type="#_x0000_t202" style="position:absolute;left:1792;top:8785;width:2098;height:701">
              <v:textbox style="mso-next-textbox:#_x0000_s1534">
                <w:txbxContent>
                  <w:p w:rsidR="005826E4" w:rsidRDefault="005826E4" w:rsidP="005826E4">
                    <w:pPr>
                      <w:jc w:val="both"/>
                      <w:rPr>
                        <w:sz w:val="22"/>
                        <w:szCs w:val="22"/>
                      </w:rPr>
                    </w:pPr>
                    <w:r>
                      <w:rPr>
                        <w:sz w:val="22"/>
                        <w:szCs w:val="22"/>
                      </w:rPr>
                      <w:t>Réalisation des électrodes.</w:t>
                    </w:r>
                  </w:p>
                </w:txbxContent>
              </v:textbox>
            </v:shape>
            <v:shape id="_x0000_s1535" type="#_x0000_t202" style="position:absolute;left:1792;top:9804;width:2098;height:677">
              <v:textbox style="mso-next-textbox:#_x0000_s1535">
                <w:txbxContent>
                  <w:p w:rsidR="005826E4" w:rsidRDefault="005826E4" w:rsidP="005826E4">
                    <w:pPr>
                      <w:rPr>
                        <w:sz w:val="22"/>
                        <w:szCs w:val="22"/>
                      </w:rPr>
                    </w:pPr>
                    <w:r>
                      <w:rPr>
                        <w:sz w:val="22"/>
                        <w:szCs w:val="22"/>
                      </w:rPr>
                      <w:t>Etude de la phase d’enfonçage.</w:t>
                    </w:r>
                  </w:p>
                </w:txbxContent>
              </v:textbox>
            </v:shape>
            <v:shape id="_x0000_s1536" type="#_x0000_t202" style="position:absolute;left:8283;top:9384;width:2098;height:1089">
              <v:textbox style="mso-next-textbox:#_x0000_s1536">
                <w:txbxContent>
                  <w:p w:rsidR="005826E4" w:rsidRDefault="005826E4" w:rsidP="005826E4">
                    <w:pPr>
                      <w:rPr>
                        <w:sz w:val="22"/>
                        <w:szCs w:val="22"/>
                      </w:rPr>
                    </w:pPr>
                    <w:r>
                      <w:rPr>
                        <w:sz w:val="22"/>
                        <w:szCs w:val="22"/>
                      </w:rPr>
                      <w:t>Choix des outils pour la réalisation des rainures</w:t>
                    </w:r>
                  </w:p>
                </w:txbxContent>
              </v:textbox>
            </v:shape>
            <v:shape id="_x0000_s1537" type="#_x0000_t202" style="position:absolute;left:1792;top:10656;width:2098;height:1369">
              <v:textbox style="mso-next-textbox:#_x0000_s1537">
                <w:txbxContent>
                  <w:p w:rsidR="005826E4" w:rsidRDefault="005826E4" w:rsidP="005826E4">
                    <w:pPr>
                      <w:rPr>
                        <w:sz w:val="22"/>
                        <w:szCs w:val="22"/>
                      </w:rPr>
                    </w:pPr>
                    <w:r>
                      <w:rPr>
                        <w:sz w:val="22"/>
                        <w:szCs w:val="22"/>
                      </w:rPr>
                      <w:t>Evaluation du temps de réalisation et coût des rainures</w:t>
                    </w:r>
                  </w:p>
                </w:txbxContent>
              </v:textbox>
            </v:shape>
            <v:shape id="_x0000_s1538" type="#_x0000_t202" style="position:absolute;left:8283;top:10656;width:2098;height:839">
              <v:textbox style="mso-next-textbox:#_x0000_s1538">
                <w:txbxContent>
                  <w:p w:rsidR="005826E4" w:rsidRDefault="005826E4" w:rsidP="005826E4">
                    <w:pPr>
                      <w:rPr>
                        <w:sz w:val="22"/>
                        <w:szCs w:val="22"/>
                      </w:rPr>
                    </w:pPr>
                    <w:r>
                      <w:rPr>
                        <w:sz w:val="22"/>
                        <w:szCs w:val="22"/>
                      </w:rPr>
                      <w:t>Estimation du coût des rainures</w:t>
                    </w:r>
                  </w:p>
                </w:txbxContent>
              </v:textbox>
            </v:shape>
            <v:shape id="_x0000_s1539" type="#_x0000_t202" style="position:absolute;left:4345;top:13277;width:3493;height:723">
              <v:textbox style="mso-next-textbox:#_x0000_s1539">
                <w:txbxContent>
                  <w:p w:rsidR="005826E4" w:rsidRDefault="005826E4" w:rsidP="005826E4">
                    <w:pPr>
                      <w:rPr>
                        <w:sz w:val="22"/>
                        <w:szCs w:val="22"/>
                      </w:rPr>
                    </w:pPr>
                    <w:r>
                      <w:rPr>
                        <w:sz w:val="22"/>
                        <w:szCs w:val="22"/>
                      </w:rPr>
                      <w:t>Comparaison et conclusion sur le moyen d’obtention.</w:t>
                    </w:r>
                  </w:p>
                </w:txbxContent>
              </v:textbox>
            </v:shape>
            <v:line id="_x0000_s1540" style="position:absolute" from="6048,6404" to="6048,6822" strokeweight="3pt">
              <v:stroke endarrow="block"/>
            </v:line>
            <v:line id="_x0000_s1541" style="position:absolute;flip:x" from="3213,7488" to="5897,8741" strokeweight="3pt">
              <v:stroke endarrow="block"/>
            </v:line>
            <v:shape id="_x0000_s1542" type="#_x0000_t202" style="position:absolute;left:4839;top:4651;width:2289;height:588">
              <v:textbox style="mso-next-textbox:#_x0000_s1542">
                <w:txbxContent>
                  <w:p w:rsidR="005826E4" w:rsidRDefault="005826E4" w:rsidP="005826E4">
                    <w:pPr>
                      <w:rPr>
                        <w:sz w:val="22"/>
                        <w:szCs w:val="22"/>
                      </w:rPr>
                    </w:pPr>
                    <w:r>
                      <w:rPr>
                        <w:sz w:val="22"/>
                        <w:szCs w:val="22"/>
                      </w:rPr>
                      <w:t>Etude de l’outillage.</w:t>
                    </w:r>
                  </w:p>
                </w:txbxContent>
              </v:textbox>
            </v:shape>
            <v:shape id="_x0000_s1543" type="#_x0000_t202" style="position:absolute;left:5030;top:6838;width:2098;height:634">
              <v:textbox style="mso-next-textbox:#_x0000_s1543">
                <w:txbxContent>
                  <w:p w:rsidR="005826E4" w:rsidRDefault="005826E4" w:rsidP="005826E4">
                    <w:pPr>
                      <w:rPr>
                        <w:sz w:val="22"/>
                        <w:szCs w:val="22"/>
                      </w:rPr>
                    </w:pPr>
                    <w:r>
                      <w:rPr>
                        <w:sz w:val="22"/>
                        <w:szCs w:val="22"/>
                      </w:rPr>
                      <w:t>Choix d’un outil d’ébauche</w:t>
                    </w:r>
                  </w:p>
                </w:txbxContent>
              </v:textbox>
            </v:shape>
            <v:line id="_x0000_s1544" style="position:absolute" from="3367,12065" to="5550,13178" strokeweight="3pt">
              <v:stroke endarrow="block"/>
            </v:line>
            <v:line id="_x0000_s1545" style="position:absolute" from="6058,7488" to="8898,9335" strokeweight="3pt">
              <v:stroke endarrow="block"/>
            </v:line>
            <v:shape id="_x0000_s1546" type="#_x0000_t202" style="position:absolute;left:8475;top:7393;width:1906;height:722" stroked="f">
              <v:textbox style="mso-next-textbox:#_x0000_s1546">
                <w:txbxContent>
                  <w:p w:rsidR="005826E4" w:rsidRDefault="005826E4" w:rsidP="005826E4">
                    <w:pPr>
                      <w:shd w:val="clear" w:color="auto" w:fill="EEECE1"/>
                      <w:rPr>
                        <w:b/>
                      </w:rPr>
                    </w:pPr>
                    <w:r>
                      <w:rPr>
                        <w:b/>
                      </w:rPr>
                      <w:t>Méthode UGV</w:t>
                    </w:r>
                  </w:p>
                </w:txbxContent>
              </v:textbox>
            </v:shape>
          </v:group>
        </w:pict>
      </w:r>
      <w:r w:rsidR="005826E4">
        <w:t xml:space="preserve">Une </w:t>
      </w:r>
      <w:r w:rsidR="00A56D0F">
        <w:t>fraiseus</w:t>
      </w:r>
      <w:r w:rsidR="005826E4">
        <w:t>e UGV 3 axes étant à présent disponible, on vous demande d’étudier la faisabilité de l’usinage des rainures en fraisage et de comparer les deux méthodes d’obtention.</w:t>
      </w:r>
    </w:p>
    <w:p w:rsidR="005826E4" w:rsidRDefault="005826E4" w:rsidP="005826E4">
      <w:pPr>
        <w:rPr>
          <w:b/>
          <w:u w:val="single"/>
        </w:rPr>
      </w:pPr>
    </w:p>
    <w:p w:rsidR="005826E4" w:rsidRDefault="005826E4" w:rsidP="005826E4">
      <w:pPr>
        <w:rPr>
          <w:b/>
          <w:u w:val="single"/>
        </w:rPr>
      </w:pPr>
    </w:p>
    <w:p w:rsidR="005826E4" w:rsidRDefault="005826E4" w:rsidP="005826E4">
      <w:pPr>
        <w:rPr>
          <w:b/>
          <w:u w:val="single"/>
        </w:rPr>
      </w:pPr>
    </w:p>
    <w:p w:rsidR="005826E4" w:rsidRDefault="005826E4" w:rsidP="005826E4">
      <w:pPr>
        <w:rPr>
          <w:b/>
          <w:u w:val="single"/>
        </w:rPr>
      </w:pPr>
    </w:p>
    <w:p w:rsidR="005826E4" w:rsidRDefault="005826E4" w:rsidP="005826E4">
      <w:pPr>
        <w:rPr>
          <w:b/>
          <w:u w:val="single"/>
        </w:rPr>
      </w:pPr>
    </w:p>
    <w:p w:rsidR="005826E4" w:rsidRDefault="005826E4" w:rsidP="005826E4">
      <w:pPr>
        <w:rPr>
          <w:b/>
          <w:u w:val="single"/>
        </w:rPr>
      </w:pPr>
    </w:p>
    <w:p w:rsidR="005826E4" w:rsidRDefault="005826E4" w:rsidP="005826E4">
      <w:pPr>
        <w:rPr>
          <w:b/>
          <w:u w:val="single"/>
        </w:rPr>
      </w:pPr>
    </w:p>
    <w:p w:rsidR="005826E4" w:rsidRDefault="005826E4" w:rsidP="005826E4">
      <w:pPr>
        <w:rPr>
          <w:b/>
          <w:u w:val="single"/>
        </w:rPr>
      </w:pPr>
    </w:p>
    <w:p w:rsidR="005826E4" w:rsidRDefault="005826E4" w:rsidP="005826E4">
      <w:pPr>
        <w:rPr>
          <w:b/>
          <w:u w:val="single"/>
        </w:rPr>
      </w:pPr>
    </w:p>
    <w:p w:rsidR="005826E4" w:rsidRDefault="005826E4" w:rsidP="005826E4">
      <w:pPr>
        <w:rPr>
          <w:b/>
          <w:u w:val="single"/>
        </w:rPr>
      </w:pPr>
    </w:p>
    <w:p w:rsidR="005826E4" w:rsidRDefault="005826E4" w:rsidP="005826E4">
      <w:pPr>
        <w:rPr>
          <w:b/>
          <w:u w:val="single"/>
        </w:rPr>
      </w:pPr>
    </w:p>
    <w:p w:rsidR="005826E4" w:rsidRDefault="005826E4" w:rsidP="005826E4">
      <w:pPr>
        <w:rPr>
          <w:b/>
          <w:u w:val="single"/>
        </w:rPr>
      </w:pPr>
    </w:p>
    <w:p w:rsidR="005826E4" w:rsidRDefault="005826E4" w:rsidP="005826E4">
      <w:pPr>
        <w:rPr>
          <w:b/>
          <w:u w:val="single"/>
        </w:rPr>
      </w:pPr>
    </w:p>
    <w:p w:rsidR="005826E4" w:rsidRDefault="005826E4" w:rsidP="005826E4">
      <w:pPr>
        <w:rPr>
          <w:b/>
          <w:u w:val="single"/>
        </w:rPr>
      </w:pPr>
    </w:p>
    <w:p w:rsidR="005826E4" w:rsidRDefault="005826E4" w:rsidP="005826E4">
      <w:pPr>
        <w:rPr>
          <w:b/>
          <w:u w:val="single"/>
        </w:rPr>
      </w:pPr>
    </w:p>
    <w:p w:rsidR="005826E4" w:rsidRDefault="005826E4" w:rsidP="005826E4">
      <w:pPr>
        <w:rPr>
          <w:b/>
          <w:u w:val="single"/>
        </w:rPr>
      </w:pPr>
    </w:p>
    <w:p w:rsidR="005826E4" w:rsidRDefault="005826E4" w:rsidP="005826E4">
      <w:pPr>
        <w:rPr>
          <w:b/>
          <w:u w:val="single"/>
        </w:rPr>
      </w:pPr>
    </w:p>
    <w:p w:rsidR="005826E4" w:rsidRDefault="005826E4" w:rsidP="005826E4">
      <w:pPr>
        <w:rPr>
          <w:b/>
          <w:u w:val="single"/>
        </w:rPr>
      </w:pPr>
    </w:p>
    <w:p w:rsidR="005826E4" w:rsidRDefault="005826E4" w:rsidP="005826E4">
      <w:pPr>
        <w:rPr>
          <w:b/>
          <w:u w:val="single"/>
        </w:rPr>
      </w:pPr>
    </w:p>
    <w:p w:rsidR="005826E4" w:rsidRDefault="005826E4" w:rsidP="005826E4">
      <w:pPr>
        <w:rPr>
          <w:b/>
          <w:u w:val="single"/>
        </w:rPr>
      </w:pPr>
    </w:p>
    <w:p w:rsidR="005826E4" w:rsidRDefault="005826E4" w:rsidP="005826E4">
      <w:pPr>
        <w:rPr>
          <w:b/>
          <w:u w:val="single"/>
        </w:rPr>
      </w:pPr>
    </w:p>
    <w:p w:rsidR="005826E4" w:rsidRDefault="005826E4" w:rsidP="005826E4">
      <w:pPr>
        <w:rPr>
          <w:b/>
          <w:u w:val="single"/>
        </w:rPr>
      </w:pPr>
    </w:p>
    <w:p w:rsidR="005826E4" w:rsidRDefault="005826E4" w:rsidP="005826E4">
      <w:pPr>
        <w:rPr>
          <w:b/>
          <w:u w:val="single"/>
        </w:rPr>
      </w:pPr>
    </w:p>
    <w:p w:rsidR="005826E4" w:rsidRDefault="005826E4" w:rsidP="005826E4">
      <w:pPr>
        <w:rPr>
          <w:b/>
          <w:u w:val="single"/>
        </w:rPr>
      </w:pPr>
    </w:p>
    <w:p w:rsidR="005826E4" w:rsidRDefault="005826E4" w:rsidP="005826E4">
      <w:pPr>
        <w:rPr>
          <w:b/>
          <w:u w:val="single"/>
        </w:rPr>
      </w:pPr>
    </w:p>
    <w:p w:rsidR="005826E4" w:rsidRDefault="005826E4" w:rsidP="005826E4">
      <w:pPr>
        <w:rPr>
          <w:b/>
          <w:u w:val="single"/>
        </w:rPr>
      </w:pPr>
    </w:p>
    <w:p w:rsidR="005826E4" w:rsidRDefault="005826E4" w:rsidP="005826E4">
      <w:pPr>
        <w:rPr>
          <w:b/>
          <w:u w:val="single"/>
        </w:rPr>
      </w:pPr>
    </w:p>
    <w:p w:rsidR="005826E4" w:rsidRDefault="005826E4" w:rsidP="005826E4">
      <w:pPr>
        <w:rPr>
          <w:b/>
          <w:u w:val="single"/>
        </w:rPr>
      </w:pPr>
    </w:p>
    <w:p w:rsidR="005826E4" w:rsidRDefault="005826E4" w:rsidP="005826E4">
      <w:pPr>
        <w:rPr>
          <w:b/>
          <w:u w:val="single"/>
        </w:rPr>
      </w:pPr>
    </w:p>
    <w:p w:rsidR="005826E4" w:rsidRDefault="005826E4" w:rsidP="005826E4">
      <w:pPr>
        <w:rPr>
          <w:b/>
          <w:u w:val="single"/>
        </w:rPr>
      </w:pPr>
    </w:p>
    <w:p w:rsidR="005826E4" w:rsidRDefault="005826E4" w:rsidP="005826E4">
      <w:pPr>
        <w:rPr>
          <w:b/>
          <w:u w:val="single"/>
        </w:rPr>
      </w:pPr>
    </w:p>
    <w:p w:rsidR="005826E4" w:rsidRDefault="005826E4" w:rsidP="005826E4">
      <w:pPr>
        <w:rPr>
          <w:b/>
          <w:u w:val="single"/>
        </w:rPr>
      </w:pPr>
    </w:p>
    <w:p w:rsidR="005826E4" w:rsidRDefault="005826E4" w:rsidP="005826E4">
      <w:pPr>
        <w:rPr>
          <w:b/>
          <w:u w:val="single"/>
        </w:rPr>
      </w:pPr>
    </w:p>
    <w:p w:rsidR="005826E4" w:rsidRDefault="005826E4" w:rsidP="005826E4">
      <w:pPr>
        <w:rPr>
          <w:b/>
          <w:u w:val="single"/>
        </w:rPr>
      </w:pPr>
    </w:p>
    <w:p w:rsidR="005826E4" w:rsidRDefault="005826E4" w:rsidP="005826E4">
      <w:pPr>
        <w:rPr>
          <w:b/>
          <w:u w:val="single"/>
        </w:rPr>
      </w:pPr>
    </w:p>
    <w:p w:rsidR="005826E4" w:rsidRDefault="005826E4" w:rsidP="005826E4">
      <w:pPr>
        <w:rPr>
          <w:b/>
          <w:u w:val="single"/>
        </w:rPr>
      </w:pPr>
      <w:r>
        <w:rPr>
          <w:b/>
          <w:u w:val="single"/>
        </w:rPr>
        <w:br w:type="page"/>
      </w:r>
    </w:p>
    <w:tbl>
      <w:tblPr>
        <w:tblW w:w="0" w:type="auto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/>
      </w:tblPr>
      <w:tblGrid>
        <w:gridCol w:w="1860"/>
        <w:gridCol w:w="6750"/>
        <w:gridCol w:w="1996"/>
      </w:tblGrid>
      <w:tr w:rsidR="005826E4" w:rsidRPr="00ED7AE0" w:rsidTr="00C2565C">
        <w:trPr>
          <w:trHeight w:val="565"/>
        </w:trPr>
        <w:tc>
          <w:tcPr>
            <w:tcW w:w="8610" w:type="dxa"/>
            <w:gridSpan w:val="2"/>
            <w:tcBorders>
              <w:top w:val="single" w:sz="12" w:space="0" w:color="auto"/>
              <w:left w:val="single" w:sz="12" w:space="0" w:color="auto"/>
              <w:right w:val="single" w:sz="12" w:space="0" w:color="auto"/>
            </w:tcBorders>
            <w:shd w:val="clear" w:color="auto" w:fill="BFBFBF"/>
            <w:vAlign w:val="center"/>
          </w:tcPr>
          <w:p w:rsidR="005826E4" w:rsidRPr="00ED7AE0" w:rsidRDefault="005826E4" w:rsidP="00C2565C">
            <w:pPr>
              <w:rPr>
                <w:b/>
              </w:rPr>
            </w:pPr>
            <w:r w:rsidRPr="00ED7AE0">
              <w:rPr>
                <w:b/>
              </w:rPr>
              <w:lastRenderedPageBreak/>
              <w:t>Baccalauréat professionnel : TECHNICIEN OUTILLEUR</w:t>
            </w:r>
          </w:p>
        </w:tc>
        <w:tc>
          <w:tcPr>
            <w:tcW w:w="1996" w:type="dxa"/>
            <w:vMerge w:val="restart"/>
            <w:tcBorders>
              <w:top w:val="single" w:sz="12" w:space="0" w:color="auto"/>
              <w:left w:val="single" w:sz="12" w:space="0" w:color="auto"/>
              <w:right w:val="single" w:sz="12" w:space="0" w:color="auto"/>
            </w:tcBorders>
            <w:vAlign w:val="center"/>
          </w:tcPr>
          <w:p w:rsidR="005826E4" w:rsidRPr="00ED7AE0" w:rsidRDefault="005826E4" w:rsidP="005826E4">
            <w:pPr>
              <w:rPr>
                <w:b/>
                <w:sz w:val="40"/>
                <w:szCs w:val="40"/>
              </w:rPr>
            </w:pPr>
            <w:r>
              <w:rPr>
                <w:b/>
                <w:sz w:val="40"/>
                <w:szCs w:val="40"/>
              </w:rPr>
              <w:t>DT 3</w:t>
            </w:r>
            <w:r w:rsidRPr="00ED7AE0">
              <w:rPr>
                <w:b/>
                <w:sz w:val="40"/>
                <w:szCs w:val="40"/>
              </w:rPr>
              <w:t>/</w:t>
            </w:r>
            <w:r>
              <w:rPr>
                <w:b/>
                <w:sz w:val="40"/>
                <w:szCs w:val="40"/>
              </w:rPr>
              <w:t>10</w:t>
            </w:r>
          </w:p>
        </w:tc>
      </w:tr>
      <w:tr w:rsidR="005826E4" w:rsidRPr="00ED7AE0" w:rsidTr="00C2565C">
        <w:trPr>
          <w:trHeight w:val="591"/>
        </w:trPr>
        <w:tc>
          <w:tcPr>
            <w:tcW w:w="1860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5826E4" w:rsidRPr="00ED7AE0" w:rsidRDefault="005826E4" w:rsidP="00C2565C">
            <w:pPr>
              <w:rPr>
                <w:b/>
              </w:rPr>
            </w:pPr>
            <w:r w:rsidRPr="00ED7AE0">
              <w:rPr>
                <w:b/>
              </w:rPr>
              <w:t>Epreuve E2</w:t>
            </w:r>
          </w:p>
        </w:tc>
        <w:tc>
          <w:tcPr>
            <w:tcW w:w="6750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5826E4" w:rsidRPr="00ED7AE0" w:rsidRDefault="005826E4" w:rsidP="00C2565C">
            <w:pPr>
              <w:rPr>
                <w:b/>
              </w:rPr>
            </w:pPr>
            <w:r w:rsidRPr="00ED7AE0">
              <w:rPr>
                <w:b/>
              </w:rPr>
              <w:t>U2 : Elaboration d’un processus de réalisation d’un outillage</w:t>
            </w:r>
          </w:p>
        </w:tc>
        <w:tc>
          <w:tcPr>
            <w:tcW w:w="1996" w:type="dxa"/>
            <w:vMerge/>
            <w:tcBorders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5826E4" w:rsidRPr="00ED7AE0" w:rsidRDefault="005826E4" w:rsidP="00C2565C">
            <w:pPr>
              <w:rPr>
                <w:b/>
              </w:rPr>
            </w:pPr>
          </w:p>
        </w:tc>
      </w:tr>
    </w:tbl>
    <w:p w:rsidR="005826E4" w:rsidRDefault="005826E4" w:rsidP="005826E4">
      <w:r>
        <w:rPr>
          <w:noProof/>
          <w:lang w:eastAsia="fr-FR"/>
        </w:rPr>
        <w:drawing>
          <wp:anchor distT="0" distB="0" distL="114300" distR="114300" simplePos="0" relativeHeight="251822080" behindDoc="0" locked="0" layoutInCell="1" allowOverlap="1">
            <wp:simplePos x="0" y="0"/>
            <wp:positionH relativeFrom="column">
              <wp:posOffset>-185902</wp:posOffset>
            </wp:positionH>
            <wp:positionV relativeFrom="paragraph">
              <wp:posOffset>139393</wp:posOffset>
            </wp:positionV>
            <wp:extent cx="7280384" cy="3972911"/>
            <wp:effectExtent l="19050" t="0" r="0" b="0"/>
            <wp:wrapNone/>
            <wp:docPr id="501" name="Imag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lum bright="10000"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280384" cy="397291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5826E4" w:rsidRDefault="005826E4" w:rsidP="005826E4"/>
    <w:p w:rsidR="005826E4" w:rsidRDefault="005826E4" w:rsidP="005826E4"/>
    <w:p w:rsidR="005826E4" w:rsidRDefault="005826E4" w:rsidP="005826E4"/>
    <w:p w:rsidR="005826E4" w:rsidRDefault="005826E4" w:rsidP="005826E4"/>
    <w:p w:rsidR="005826E4" w:rsidRDefault="005826E4" w:rsidP="005826E4"/>
    <w:p w:rsidR="005826E4" w:rsidRDefault="005826E4" w:rsidP="005826E4"/>
    <w:p w:rsidR="005826E4" w:rsidRDefault="005826E4" w:rsidP="005826E4"/>
    <w:p w:rsidR="0001491C" w:rsidRDefault="00606334" w:rsidP="005826E4">
      <w:r>
        <w:rPr>
          <w:noProof/>
          <w:lang w:eastAsia="fr-FR"/>
        </w:rPr>
        <w:drawing>
          <wp:anchor distT="0" distB="0" distL="114300" distR="114300" simplePos="0" relativeHeight="251823104" behindDoc="0" locked="0" layoutInCell="1" allowOverlap="1">
            <wp:simplePos x="0" y="0"/>
            <wp:positionH relativeFrom="column">
              <wp:posOffset>4525736</wp:posOffset>
            </wp:positionH>
            <wp:positionV relativeFrom="paragraph">
              <wp:posOffset>1881959</wp:posOffset>
            </wp:positionV>
            <wp:extent cx="2249137" cy="5723906"/>
            <wp:effectExtent l="19050" t="0" r="0" b="0"/>
            <wp:wrapNone/>
            <wp:docPr id="499" name="Imag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lum bright="20000"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49137" cy="572390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101075">
        <w:rPr>
          <w:noProof/>
          <w:lang w:eastAsia="fr-FR"/>
        </w:rPr>
        <w:drawing>
          <wp:anchor distT="0" distB="0" distL="114300" distR="114300" simplePos="0" relativeHeight="251821056" behindDoc="0" locked="0" layoutInCell="1" allowOverlap="1">
            <wp:simplePos x="0" y="0"/>
            <wp:positionH relativeFrom="column">
              <wp:posOffset>-378773</wp:posOffset>
            </wp:positionH>
            <wp:positionV relativeFrom="paragraph">
              <wp:posOffset>2392597</wp:posOffset>
            </wp:positionV>
            <wp:extent cx="4101687" cy="3835730"/>
            <wp:effectExtent l="19050" t="0" r="0" b="0"/>
            <wp:wrapNone/>
            <wp:docPr id="500" name="Imag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lum bright="10000"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01687" cy="383573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5826E4">
        <w:rPr>
          <w:noProof/>
          <w:lang w:eastAsia="fr-FR"/>
        </w:rPr>
        <w:drawing>
          <wp:anchor distT="0" distB="0" distL="114300" distR="114300" simplePos="0" relativeHeight="251858944" behindDoc="0" locked="0" layoutInCell="1" allowOverlap="1">
            <wp:simplePos x="0" y="0"/>
            <wp:positionH relativeFrom="column">
              <wp:posOffset>318135</wp:posOffset>
            </wp:positionH>
            <wp:positionV relativeFrom="paragraph">
              <wp:posOffset>5991860</wp:posOffset>
            </wp:positionV>
            <wp:extent cx="1715135" cy="1576070"/>
            <wp:effectExtent l="19050" t="0" r="0" b="0"/>
            <wp:wrapSquare wrapText="bothSides"/>
            <wp:docPr id="5" name="Imag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lum bright="20000"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15135" cy="157607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5826E4">
        <w:rPr>
          <w:noProof/>
          <w:lang w:eastAsia="fr-FR"/>
        </w:rPr>
        <w:drawing>
          <wp:anchor distT="0" distB="0" distL="114300" distR="114300" simplePos="0" relativeHeight="251857920" behindDoc="0" locked="0" layoutInCell="1" allowOverlap="1">
            <wp:simplePos x="0" y="0"/>
            <wp:positionH relativeFrom="column">
              <wp:posOffset>2493645</wp:posOffset>
            </wp:positionH>
            <wp:positionV relativeFrom="paragraph">
              <wp:posOffset>6054725</wp:posOffset>
            </wp:positionV>
            <wp:extent cx="1715135" cy="1576070"/>
            <wp:effectExtent l="19050" t="0" r="0" b="0"/>
            <wp:wrapSquare wrapText="bothSides"/>
            <wp:docPr id="2" name="Imag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lum bright="20000"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15135" cy="157607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01491C">
        <w:br w:type="page"/>
      </w:r>
    </w:p>
    <w:tbl>
      <w:tblPr>
        <w:tblpPr w:leftFromText="141" w:rightFromText="141" w:vertAnchor="text" w:horzAnchor="margin" w:tblpY="-168"/>
        <w:tblW w:w="0" w:type="auto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/>
      </w:tblPr>
      <w:tblGrid>
        <w:gridCol w:w="1860"/>
        <w:gridCol w:w="6750"/>
        <w:gridCol w:w="1996"/>
      </w:tblGrid>
      <w:tr w:rsidR="0001491C" w:rsidRPr="00ED7AE0" w:rsidTr="0001491C">
        <w:trPr>
          <w:trHeight w:val="565"/>
        </w:trPr>
        <w:tc>
          <w:tcPr>
            <w:tcW w:w="8610" w:type="dxa"/>
            <w:gridSpan w:val="2"/>
            <w:tcBorders>
              <w:top w:val="single" w:sz="12" w:space="0" w:color="auto"/>
              <w:left w:val="single" w:sz="12" w:space="0" w:color="auto"/>
              <w:right w:val="single" w:sz="12" w:space="0" w:color="auto"/>
            </w:tcBorders>
            <w:shd w:val="clear" w:color="auto" w:fill="BFBFBF"/>
            <w:vAlign w:val="center"/>
          </w:tcPr>
          <w:p w:rsidR="0001491C" w:rsidRPr="00ED7AE0" w:rsidRDefault="0001491C" w:rsidP="0001491C">
            <w:pPr>
              <w:rPr>
                <w:b/>
              </w:rPr>
            </w:pPr>
            <w:r>
              <w:rPr>
                <w:b/>
              </w:rPr>
              <w:lastRenderedPageBreak/>
              <w:t>B</w:t>
            </w:r>
            <w:r w:rsidRPr="00ED7AE0">
              <w:rPr>
                <w:b/>
              </w:rPr>
              <w:t>accalauréat professionnel : TECHNICIEN OUTILLEUR</w:t>
            </w:r>
          </w:p>
        </w:tc>
        <w:tc>
          <w:tcPr>
            <w:tcW w:w="1996" w:type="dxa"/>
            <w:vMerge w:val="restart"/>
            <w:tcBorders>
              <w:top w:val="single" w:sz="12" w:space="0" w:color="auto"/>
              <w:left w:val="single" w:sz="12" w:space="0" w:color="auto"/>
              <w:right w:val="single" w:sz="12" w:space="0" w:color="auto"/>
            </w:tcBorders>
            <w:vAlign w:val="center"/>
          </w:tcPr>
          <w:p w:rsidR="0001491C" w:rsidRPr="00ED7AE0" w:rsidRDefault="0001491C" w:rsidP="005826E4">
            <w:pPr>
              <w:rPr>
                <w:b/>
                <w:sz w:val="40"/>
                <w:szCs w:val="40"/>
              </w:rPr>
            </w:pPr>
            <w:r w:rsidRPr="00ED7AE0">
              <w:rPr>
                <w:b/>
                <w:sz w:val="40"/>
                <w:szCs w:val="40"/>
              </w:rPr>
              <w:t xml:space="preserve">DT </w:t>
            </w:r>
            <w:r w:rsidR="005826E4">
              <w:rPr>
                <w:b/>
                <w:sz w:val="40"/>
                <w:szCs w:val="40"/>
              </w:rPr>
              <w:t>4</w:t>
            </w:r>
            <w:r w:rsidRPr="00ED7AE0">
              <w:rPr>
                <w:b/>
                <w:sz w:val="40"/>
                <w:szCs w:val="40"/>
              </w:rPr>
              <w:t>/</w:t>
            </w:r>
            <w:r w:rsidR="005826E4">
              <w:rPr>
                <w:b/>
                <w:sz w:val="40"/>
                <w:szCs w:val="40"/>
              </w:rPr>
              <w:t>10</w:t>
            </w:r>
          </w:p>
        </w:tc>
      </w:tr>
      <w:tr w:rsidR="0001491C" w:rsidRPr="00ED7AE0" w:rsidTr="0001491C">
        <w:trPr>
          <w:trHeight w:val="591"/>
        </w:trPr>
        <w:tc>
          <w:tcPr>
            <w:tcW w:w="1860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01491C" w:rsidRPr="00ED7AE0" w:rsidRDefault="0001491C" w:rsidP="0001491C">
            <w:pPr>
              <w:rPr>
                <w:b/>
              </w:rPr>
            </w:pPr>
            <w:r w:rsidRPr="00ED7AE0">
              <w:rPr>
                <w:b/>
              </w:rPr>
              <w:t>Epreuve E2</w:t>
            </w:r>
          </w:p>
        </w:tc>
        <w:tc>
          <w:tcPr>
            <w:tcW w:w="6750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01491C" w:rsidRPr="00ED7AE0" w:rsidRDefault="0001491C" w:rsidP="0001491C">
            <w:pPr>
              <w:rPr>
                <w:b/>
              </w:rPr>
            </w:pPr>
            <w:r w:rsidRPr="00ED7AE0">
              <w:rPr>
                <w:b/>
              </w:rPr>
              <w:t>U2 : Elaboration d’un processus de réalisation d’un outillage</w:t>
            </w:r>
          </w:p>
        </w:tc>
        <w:tc>
          <w:tcPr>
            <w:tcW w:w="1996" w:type="dxa"/>
            <w:vMerge/>
            <w:tcBorders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01491C" w:rsidRPr="00ED7AE0" w:rsidRDefault="0001491C" w:rsidP="0001491C">
            <w:pPr>
              <w:rPr>
                <w:b/>
              </w:rPr>
            </w:pPr>
          </w:p>
        </w:tc>
      </w:tr>
    </w:tbl>
    <w:p w:rsidR="007A5701" w:rsidRDefault="007A5701" w:rsidP="006772C6"/>
    <w:p w:rsidR="0049308C" w:rsidRDefault="008F6A74" w:rsidP="00CD076B">
      <w:pPr>
        <w:jc w:val="left"/>
        <w:rPr>
          <w:b/>
          <w:caps/>
          <w:u w:val="single"/>
        </w:rPr>
      </w:pPr>
      <w:r>
        <w:rPr>
          <w:noProof/>
          <w:lang w:eastAsia="fr-FR"/>
        </w:rPr>
        <w:drawing>
          <wp:anchor distT="0" distB="0" distL="114300" distR="114300" simplePos="0" relativeHeight="251728896" behindDoc="0" locked="0" layoutInCell="1" allowOverlap="1">
            <wp:simplePos x="0" y="0"/>
            <wp:positionH relativeFrom="column">
              <wp:posOffset>7618029</wp:posOffset>
            </wp:positionH>
            <wp:positionV relativeFrom="paragraph">
              <wp:posOffset>3458501</wp:posOffset>
            </wp:positionV>
            <wp:extent cx="6996605" cy="4887311"/>
            <wp:effectExtent l="19050" t="0" r="0" b="0"/>
            <wp:wrapNone/>
            <wp:docPr id="19" name="Image 26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67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lum bright="12000"/>
                    </a:blip>
                    <a:srcRect l="14268" r="33769" b="3429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998970" cy="488061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EB694B">
        <w:rPr>
          <w:b/>
          <w:caps/>
          <w:u w:val="single"/>
        </w:rPr>
        <w:t>Pr</w:t>
      </w:r>
      <w:r w:rsidR="00F6599D">
        <w:rPr>
          <w:b/>
          <w:caps/>
          <w:u w:val="single"/>
        </w:rPr>
        <w:t>É</w:t>
      </w:r>
      <w:r w:rsidR="00EB694B">
        <w:rPr>
          <w:b/>
          <w:caps/>
          <w:u w:val="single"/>
        </w:rPr>
        <w:t>sentation de la pièce</w:t>
      </w:r>
      <w:r w:rsidR="00CD076B">
        <w:rPr>
          <w:b/>
          <w:caps/>
          <w:u w:val="single"/>
        </w:rPr>
        <w:t xml:space="preserve"> </w:t>
      </w:r>
      <w:r w:rsidR="00036B5A">
        <w:rPr>
          <w:b/>
          <w:caps/>
          <w:u w:val="single"/>
        </w:rPr>
        <w:t xml:space="preserve">rep11 </w:t>
      </w:r>
      <w:r w:rsidR="00CD076B">
        <w:rPr>
          <w:b/>
          <w:caps/>
          <w:u w:val="single"/>
        </w:rPr>
        <w:t>a usiner</w:t>
      </w:r>
    </w:p>
    <w:p w:rsidR="0001491C" w:rsidRDefault="00702E89" w:rsidP="00F66A71">
      <w:pPr>
        <w:rPr>
          <w:b/>
          <w:caps/>
          <w:u w:val="single"/>
        </w:rPr>
      </w:pPr>
      <w:r>
        <w:rPr>
          <w:b/>
          <w:caps/>
          <w:noProof/>
          <w:u w:val="single"/>
          <w:lang w:eastAsia="fr-FR"/>
        </w:rPr>
        <w:pict>
          <v:shape id="_x0000_s1513" type="#_x0000_t202" style="position:absolute;left:0;text-align:left;margin-left:372pt;margin-top:23.15pt;width:60.75pt;height:30.75pt;z-index:251862016" stroked="f" strokecolor="red" strokeweight="2.25pt">
            <v:textbox>
              <w:txbxContent>
                <w:p w:rsidR="00036B5A" w:rsidRDefault="00036B5A">
                  <w:r>
                    <w:t>Arrière</w:t>
                  </w:r>
                </w:p>
              </w:txbxContent>
            </v:textbox>
          </v:shape>
        </w:pict>
      </w:r>
      <w:r>
        <w:rPr>
          <w:b/>
          <w:caps/>
          <w:noProof/>
          <w:u w:val="single"/>
          <w:lang w:eastAsia="fr-FR"/>
        </w:rPr>
        <w:pict>
          <v:shape id="_x0000_s1512" type="#_x0000_t202" style="position:absolute;left:0;text-align:left;margin-left:36pt;margin-top:112.4pt;width:60.75pt;height:30.75pt;z-index:251860992" stroked="f" strokecolor="red" strokeweight="2.25pt">
            <v:textbox>
              <w:txbxContent>
                <w:p w:rsidR="00036B5A" w:rsidRDefault="00036B5A">
                  <w:r>
                    <w:t>Avant</w:t>
                  </w:r>
                </w:p>
              </w:txbxContent>
            </v:textbox>
          </v:shape>
        </w:pict>
      </w:r>
      <w:r>
        <w:rPr>
          <w:b/>
          <w:caps/>
          <w:noProof/>
          <w:u w:val="single"/>
          <w:lang w:eastAsia="fr-FR"/>
        </w:rPr>
        <w:pict>
          <v:group id="_x0000_s1464" style="position:absolute;left:0;text-align:left;margin-left:354pt;margin-top:214.4pt;width:170.5pt;height:146.5pt;z-index:251794432" coordorigin="7800,6630" coordsize="3410,2930">
            <v:shapetype id="_x0000_t32" coordsize="21600,21600" o:spt="32" o:oned="t" path="m,l21600,21600e" filled="f">
              <v:path arrowok="t" fillok="f" o:connecttype="none"/>
              <o:lock v:ext="edit" shapetype="t"/>
            </v:shapetype>
            <v:shape id="_x0000_s1455" type="#_x0000_t32" style="position:absolute;left:8080;top:7540;width:2440;height:1840" o:connectortype="straight" strokecolor="black [3213]" strokeweight="1.5pt">
              <v:stroke dashstyle="dashDot"/>
            </v:shape>
            <v:shape id="_x0000_s1456" type="#_x0000_t32" style="position:absolute;left:7800;top:7330;width:480;height:350" o:connectortype="straight" strokecolor="black [3213]" strokeweight="4.5pt"/>
            <v:shape id="_x0000_s1457" type="#_x0000_t32" style="position:absolute;left:10290;top:9210;width:480;height:350" o:connectortype="straight" strokecolor="black [3213]" strokeweight="4.5pt"/>
            <v:shape id="_x0000_s1458" type="#_x0000_t32" style="position:absolute;left:8080;top:6980;width:370;height:480;flip:x" o:connectortype="straight" strokecolor="black [3213]" strokeweight=".5pt">
              <v:stroke endarrow="block"/>
            </v:shape>
            <v:shape id="_x0000_s1459" type="#_x0000_t32" style="position:absolute;left:10520;top:8900;width:370;height:480;flip:x" o:connectortype="straight" strokecolor="black [3213]" strokeweight=".5pt">
              <v:stroke endarrow="block"/>
            </v:shape>
            <v:shape id="_x0000_s1461" type="#_x0000_t202" style="position:absolute;left:10520;top:8490;width:690;height:550" filled="f" stroked="f" strokecolor="red" strokeweight="2.25pt">
              <v:textbox style="mso-next-textbox:#_x0000_s1461">
                <w:txbxContent>
                  <w:p w:rsidR="008F72F4" w:rsidRDefault="008F72F4">
                    <w:r>
                      <w:t>A</w:t>
                    </w:r>
                  </w:p>
                </w:txbxContent>
              </v:textbox>
            </v:shape>
            <v:shape id="_x0000_s1462" type="#_x0000_t202" style="position:absolute;left:8080;top:6630;width:690;height:550" filled="f" stroked="f" strokecolor="red" strokeweight="2.25pt">
              <v:textbox style="mso-next-textbox:#_x0000_s1462">
                <w:txbxContent>
                  <w:p w:rsidR="008F72F4" w:rsidRDefault="008F72F4">
                    <w:r>
                      <w:t>A</w:t>
                    </w:r>
                  </w:p>
                </w:txbxContent>
              </v:textbox>
            </v:shape>
          </v:group>
        </w:pict>
      </w:r>
      <w:r w:rsidR="008F72F4">
        <w:rPr>
          <w:b/>
          <w:caps/>
          <w:noProof/>
          <w:u w:val="single"/>
          <w:lang w:eastAsia="fr-FR"/>
        </w:rPr>
        <w:drawing>
          <wp:anchor distT="0" distB="0" distL="114300" distR="114300" simplePos="0" relativeHeight="251785216" behindDoc="0" locked="0" layoutInCell="1" allowOverlap="1">
            <wp:simplePos x="0" y="0"/>
            <wp:positionH relativeFrom="column">
              <wp:posOffset>128905</wp:posOffset>
            </wp:positionH>
            <wp:positionV relativeFrom="paragraph">
              <wp:posOffset>5591175</wp:posOffset>
            </wp:positionV>
            <wp:extent cx="6255385" cy="2853055"/>
            <wp:effectExtent l="19050" t="0" r="0" b="0"/>
            <wp:wrapThrough wrapText="bothSides">
              <wp:wrapPolygon edited="0">
                <wp:start x="-66" y="0"/>
                <wp:lineTo x="-66" y="21489"/>
                <wp:lineTo x="21576" y="21489"/>
                <wp:lineTo x="21576" y="0"/>
                <wp:lineTo x="-66" y="0"/>
              </wp:wrapPolygon>
            </wp:wrapThrough>
            <wp:docPr id="497" name="Image 49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97"/>
                    <pic:cNvPicPr>
                      <a:picLocks noChangeAspect="1" noChangeArrowheads="1"/>
                    </pic:cNvPicPr>
                  </pic:nvPicPr>
                  <pic:blipFill>
                    <a:blip r:embed="rId1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55385" cy="285305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0E1E29">
        <w:rPr>
          <w:b/>
          <w:caps/>
          <w:noProof/>
          <w:u w:val="single"/>
          <w:lang w:eastAsia="fr-FR"/>
        </w:rPr>
        <w:drawing>
          <wp:inline distT="0" distB="0" distL="0" distR="0">
            <wp:extent cx="6645910" cy="5418433"/>
            <wp:effectExtent l="19050" t="0" r="2540" b="0"/>
            <wp:docPr id="43" name="Image 4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3"/>
                    <pic:cNvPicPr>
                      <a:picLocks noChangeAspect="1" noChangeArrowheads="1"/>
                    </pic:cNvPicPr>
                  </pic:nvPicPr>
                  <pic:blipFill>
                    <a:blip r:embed="rId19" cstate="print">
                      <a:lum bright="10000"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45910" cy="541843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B62C1" w:rsidRDefault="003B62C1">
      <w:pPr>
        <w:jc w:val="left"/>
        <w:rPr>
          <w:b/>
          <w:caps/>
          <w:u w:val="single"/>
        </w:rPr>
      </w:pPr>
    </w:p>
    <w:p w:rsidR="008F72F4" w:rsidRDefault="008F72F4">
      <w:pPr>
        <w:jc w:val="left"/>
        <w:rPr>
          <w:b/>
          <w:caps/>
          <w:u w:val="single"/>
        </w:rPr>
      </w:pPr>
    </w:p>
    <w:p w:rsidR="008F72F4" w:rsidRDefault="008F72F4">
      <w:pPr>
        <w:jc w:val="left"/>
        <w:rPr>
          <w:b/>
          <w:caps/>
          <w:u w:val="single"/>
        </w:rPr>
      </w:pPr>
    </w:p>
    <w:p w:rsidR="008F72F4" w:rsidRDefault="008F72F4">
      <w:pPr>
        <w:jc w:val="left"/>
        <w:rPr>
          <w:b/>
          <w:caps/>
          <w:u w:val="single"/>
        </w:rPr>
      </w:pPr>
    </w:p>
    <w:p w:rsidR="008F72F4" w:rsidRDefault="008F72F4">
      <w:pPr>
        <w:jc w:val="left"/>
        <w:rPr>
          <w:b/>
          <w:caps/>
          <w:u w:val="single"/>
        </w:rPr>
      </w:pPr>
    </w:p>
    <w:p w:rsidR="008F72F4" w:rsidRDefault="008F72F4">
      <w:pPr>
        <w:jc w:val="left"/>
        <w:rPr>
          <w:b/>
          <w:caps/>
          <w:u w:val="single"/>
        </w:rPr>
      </w:pPr>
    </w:p>
    <w:p w:rsidR="008F72F4" w:rsidRDefault="008F72F4">
      <w:pPr>
        <w:jc w:val="left"/>
        <w:rPr>
          <w:b/>
          <w:caps/>
          <w:u w:val="single"/>
        </w:rPr>
      </w:pPr>
    </w:p>
    <w:p w:rsidR="008F72F4" w:rsidRDefault="008F72F4">
      <w:pPr>
        <w:jc w:val="left"/>
        <w:rPr>
          <w:b/>
          <w:caps/>
          <w:u w:val="single"/>
        </w:rPr>
      </w:pPr>
    </w:p>
    <w:p w:rsidR="008F72F4" w:rsidRDefault="008F72F4">
      <w:pPr>
        <w:jc w:val="left"/>
        <w:rPr>
          <w:b/>
          <w:caps/>
          <w:u w:val="single"/>
        </w:rPr>
      </w:pPr>
    </w:p>
    <w:p w:rsidR="008F72F4" w:rsidRDefault="008F72F4">
      <w:pPr>
        <w:jc w:val="left"/>
        <w:rPr>
          <w:b/>
          <w:caps/>
          <w:u w:val="single"/>
        </w:rPr>
      </w:pPr>
    </w:p>
    <w:p w:rsidR="008F72F4" w:rsidRDefault="008F72F4">
      <w:pPr>
        <w:jc w:val="left"/>
        <w:rPr>
          <w:b/>
          <w:caps/>
          <w:u w:val="single"/>
        </w:rPr>
      </w:pPr>
    </w:p>
    <w:p w:rsidR="008F72F4" w:rsidRDefault="008F72F4">
      <w:pPr>
        <w:jc w:val="left"/>
        <w:rPr>
          <w:b/>
          <w:caps/>
          <w:u w:val="single"/>
        </w:rPr>
      </w:pPr>
    </w:p>
    <w:p w:rsidR="008F72F4" w:rsidRDefault="00702E89">
      <w:pPr>
        <w:jc w:val="left"/>
        <w:rPr>
          <w:b/>
          <w:caps/>
          <w:u w:val="single"/>
        </w:rPr>
      </w:pPr>
      <w:r>
        <w:rPr>
          <w:b/>
          <w:caps/>
          <w:noProof/>
          <w:u w:val="single"/>
          <w:lang w:eastAsia="fr-FR"/>
        </w:rPr>
        <w:pict>
          <v:shape id="_x0000_s1465" type="#_x0000_t202" style="position:absolute;margin-left:-284.65pt;margin-top:10.85pt;width:206.25pt;height:31.5pt;z-index:251795456" stroked="f" strokecolor="red" strokeweight="2.25pt">
            <v:textbox>
              <w:txbxContent>
                <w:p w:rsidR="00637713" w:rsidRDefault="00637713">
                  <w:r>
                    <w:t>Vue en coupe partielle A-A</w:t>
                  </w:r>
                </w:p>
              </w:txbxContent>
            </v:textbox>
          </v:shape>
        </w:pict>
      </w:r>
    </w:p>
    <w:p w:rsidR="008F72F4" w:rsidRDefault="008F72F4">
      <w:pPr>
        <w:jc w:val="left"/>
        <w:rPr>
          <w:b/>
          <w:caps/>
          <w:u w:val="single"/>
        </w:rPr>
      </w:pPr>
    </w:p>
    <w:p w:rsidR="008F72F4" w:rsidRDefault="008F72F4">
      <w:pPr>
        <w:jc w:val="left"/>
        <w:rPr>
          <w:b/>
          <w:caps/>
          <w:u w:val="single"/>
        </w:rPr>
      </w:pPr>
    </w:p>
    <w:p w:rsidR="008F72F4" w:rsidRDefault="008F72F4">
      <w:pPr>
        <w:jc w:val="left"/>
        <w:rPr>
          <w:b/>
          <w:caps/>
          <w:u w:val="single"/>
        </w:rPr>
      </w:pPr>
    </w:p>
    <w:p w:rsidR="008F72F4" w:rsidRDefault="008F72F4">
      <w:pPr>
        <w:jc w:val="left"/>
        <w:rPr>
          <w:b/>
          <w:caps/>
          <w:u w:val="single"/>
        </w:rPr>
      </w:pPr>
      <w:r>
        <w:rPr>
          <w:b/>
          <w:caps/>
          <w:u w:val="single"/>
        </w:rPr>
        <w:br w:type="page"/>
      </w:r>
    </w:p>
    <w:tbl>
      <w:tblPr>
        <w:tblpPr w:leftFromText="141" w:rightFromText="141" w:vertAnchor="text" w:horzAnchor="margin" w:tblpY="-143"/>
        <w:tblW w:w="0" w:type="auto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/>
      </w:tblPr>
      <w:tblGrid>
        <w:gridCol w:w="1860"/>
        <w:gridCol w:w="6750"/>
        <w:gridCol w:w="1996"/>
      </w:tblGrid>
      <w:tr w:rsidR="00637713" w:rsidRPr="00ED7AE0" w:rsidTr="00637713">
        <w:trPr>
          <w:trHeight w:val="565"/>
        </w:trPr>
        <w:tc>
          <w:tcPr>
            <w:tcW w:w="8610" w:type="dxa"/>
            <w:gridSpan w:val="2"/>
            <w:tcBorders>
              <w:top w:val="single" w:sz="12" w:space="0" w:color="auto"/>
              <w:left w:val="single" w:sz="12" w:space="0" w:color="auto"/>
              <w:right w:val="single" w:sz="12" w:space="0" w:color="auto"/>
            </w:tcBorders>
            <w:shd w:val="clear" w:color="auto" w:fill="BFBFBF"/>
            <w:vAlign w:val="center"/>
          </w:tcPr>
          <w:p w:rsidR="00637713" w:rsidRPr="00ED7AE0" w:rsidRDefault="00637713" w:rsidP="00637713">
            <w:pPr>
              <w:rPr>
                <w:b/>
              </w:rPr>
            </w:pPr>
            <w:r w:rsidRPr="00ED7AE0">
              <w:rPr>
                <w:b/>
              </w:rPr>
              <w:lastRenderedPageBreak/>
              <w:t>Baccalauréat professionnel : TECHNICIEN OUTILLEUR</w:t>
            </w:r>
          </w:p>
        </w:tc>
        <w:tc>
          <w:tcPr>
            <w:tcW w:w="1996" w:type="dxa"/>
            <w:vMerge w:val="restart"/>
            <w:tcBorders>
              <w:top w:val="single" w:sz="12" w:space="0" w:color="auto"/>
              <w:left w:val="single" w:sz="12" w:space="0" w:color="auto"/>
              <w:right w:val="single" w:sz="12" w:space="0" w:color="auto"/>
            </w:tcBorders>
            <w:vAlign w:val="center"/>
          </w:tcPr>
          <w:p w:rsidR="00637713" w:rsidRPr="00ED7AE0" w:rsidRDefault="005826E4" w:rsidP="005826E4">
            <w:pPr>
              <w:rPr>
                <w:b/>
                <w:sz w:val="40"/>
                <w:szCs w:val="40"/>
              </w:rPr>
            </w:pPr>
            <w:r>
              <w:rPr>
                <w:b/>
                <w:sz w:val="40"/>
                <w:szCs w:val="40"/>
              </w:rPr>
              <w:t>DT 5</w:t>
            </w:r>
            <w:r w:rsidR="00637713" w:rsidRPr="00ED7AE0">
              <w:rPr>
                <w:b/>
                <w:sz w:val="40"/>
                <w:szCs w:val="40"/>
              </w:rPr>
              <w:t>/</w:t>
            </w:r>
            <w:r>
              <w:rPr>
                <w:b/>
                <w:sz w:val="40"/>
                <w:szCs w:val="40"/>
              </w:rPr>
              <w:t>10</w:t>
            </w:r>
          </w:p>
        </w:tc>
      </w:tr>
      <w:tr w:rsidR="00637713" w:rsidRPr="00ED7AE0" w:rsidTr="00637713">
        <w:trPr>
          <w:trHeight w:val="591"/>
        </w:trPr>
        <w:tc>
          <w:tcPr>
            <w:tcW w:w="1860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637713" w:rsidRPr="00ED7AE0" w:rsidRDefault="00637713" w:rsidP="00637713">
            <w:pPr>
              <w:rPr>
                <w:b/>
              </w:rPr>
            </w:pPr>
            <w:r w:rsidRPr="00ED7AE0">
              <w:rPr>
                <w:b/>
              </w:rPr>
              <w:t>Epreuve E2</w:t>
            </w:r>
          </w:p>
        </w:tc>
        <w:tc>
          <w:tcPr>
            <w:tcW w:w="6750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637713" w:rsidRPr="00ED7AE0" w:rsidRDefault="00637713" w:rsidP="00637713">
            <w:pPr>
              <w:rPr>
                <w:b/>
              </w:rPr>
            </w:pPr>
            <w:r w:rsidRPr="00ED7AE0">
              <w:rPr>
                <w:b/>
              </w:rPr>
              <w:t>U2 : Elaboration d’un processus de réalisation d’un outillage</w:t>
            </w:r>
          </w:p>
        </w:tc>
        <w:tc>
          <w:tcPr>
            <w:tcW w:w="1996" w:type="dxa"/>
            <w:vMerge/>
            <w:tcBorders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637713" w:rsidRPr="00ED7AE0" w:rsidRDefault="00637713" w:rsidP="00637713">
            <w:pPr>
              <w:rPr>
                <w:b/>
              </w:rPr>
            </w:pPr>
          </w:p>
        </w:tc>
      </w:tr>
    </w:tbl>
    <w:p w:rsidR="00BA4D76" w:rsidRDefault="00BA4D76" w:rsidP="00F66A71">
      <w:pPr>
        <w:rPr>
          <w:b/>
          <w:caps/>
          <w:u w:val="single"/>
        </w:rPr>
      </w:pPr>
    </w:p>
    <w:p w:rsidR="0001491C" w:rsidRDefault="0001491C" w:rsidP="00F66A71">
      <w:pPr>
        <w:rPr>
          <w:b/>
          <w:caps/>
          <w:u w:val="single"/>
        </w:rPr>
      </w:pPr>
    </w:p>
    <w:p w:rsidR="00637713" w:rsidRDefault="00F6599D" w:rsidP="00CD076B">
      <w:pPr>
        <w:jc w:val="left"/>
        <w:rPr>
          <w:b/>
          <w:caps/>
          <w:u w:val="single"/>
        </w:rPr>
      </w:pPr>
      <w:r>
        <w:rPr>
          <w:b/>
          <w:caps/>
          <w:u w:val="single"/>
        </w:rPr>
        <w:t>Tableau de converSion de duretÉ</w:t>
      </w:r>
    </w:p>
    <w:p w:rsidR="00637713" w:rsidRDefault="00637713" w:rsidP="00F66A71">
      <w:pPr>
        <w:rPr>
          <w:b/>
          <w:caps/>
          <w:u w:val="single"/>
        </w:rPr>
      </w:pPr>
    </w:p>
    <w:p w:rsidR="00637713" w:rsidRDefault="00637713" w:rsidP="00F66A71">
      <w:pPr>
        <w:rPr>
          <w:b/>
          <w:caps/>
          <w:u w:val="single"/>
        </w:rPr>
      </w:pPr>
      <w:r w:rsidRPr="00637713">
        <w:rPr>
          <w:b/>
          <w:caps/>
          <w:noProof/>
          <w:u w:val="single"/>
          <w:lang w:eastAsia="fr-FR"/>
        </w:rPr>
        <w:drawing>
          <wp:inline distT="0" distB="0" distL="0" distR="0">
            <wp:extent cx="6645910" cy="3071975"/>
            <wp:effectExtent l="19050" t="0" r="2540" b="0"/>
            <wp:docPr id="51" name="Image 5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3"/>
                    <pic:cNvPicPr>
                      <a:picLocks noChangeAspect="1" noChangeArrowheads="1"/>
                    </pic:cNvPicPr>
                  </pic:nvPicPr>
                  <pic:blipFill>
                    <a:blip r:embed="rId2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45910" cy="30719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37713" w:rsidRDefault="00637713" w:rsidP="00F66A71">
      <w:pPr>
        <w:rPr>
          <w:b/>
          <w:caps/>
          <w:u w:val="single"/>
        </w:rPr>
      </w:pPr>
    </w:p>
    <w:p w:rsidR="00637713" w:rsidRDefault="00637713" w:rsidP="00F66A71">
      <w:pPr>
        <w:rPr>
          <w:b/>
          <w:caps/>
          <w:u w:val="single"/>
        </w:rPr>
      </w:pPr>
      <w:r w:rsidRPr="00637713">
        <w:rPr>
          <w:b/>
          <w:caps/>
          <w:noProof/>
          <w:u w:val="single"/>
          <w:lang w:eastAsia="fr-FR"/>
        </w:rPr>
        <w:drawing>
          <wp:inline distT="0" distB="0" distL="0" distR="0">
            <wp:extent cx="6154048" cy="4035973"/>
            <wp:effectExtent l="19050" t="0" r="0" b="0"/>
            <wp:docPr id="52" name="Image 26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68"/>
                    <pic:cNvPicPr>
                      <a:picLocks noChangeAspect="1" noChangeArrowheads="1"/>
                    </pic:cNvPicPr>
                  </pic:nvPicPr>
                  <pic:blipFill>
                    <a:blip r:embed="rId21" cstate="print"/>
                    <a:srcRect t="7512" r="5807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49229" cy="403281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37713" w:rsidRDefault="00637713" w:rsidP="00F66A71">
      <w:pPr>
        <w:rPr>
          <w:b/>
          <w:caps/>
          <w:u w:val="single"/>
        </w:rPr>
      </w:pPr>
    </w:p>
    <w:p w:rsidR="00637713" w:rsidRDefault="00637713">
      <w:pPr>
        <w:jc w:val="left"/>
        <w:rPr>
          <w:b/>
          <w:caps/>
          <w:u w:val="single"/>
        </w:rPr>
      </w:pPr>
      <w:r>
        <w:rPr>
          <w:b/>
          <w:caps/>
          <w:u w:val="single"/>
        </w:rPr>
        <w:br w:type="page"/>
      </w:r>
    </w:p>
    <w:tbl>
      <w:tblPr>
        <w:tblpPr w:leftFromText="141" w:rightFromText="141" w:vertAnchor="text" w:horzAnchor="margin" w:tblpY="-155"/>
        <w:tblW w:w="0" w:type="auto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/>
      </w:tblPr>
      <w:tblGrid>
        <w:gridCol w:w="1860"/>
        <w:gridCol w:w="6750"/>
        <w:gridCol w:w="1996"/>
      </w:tblGrid>
      <w:tr w:rsidR="004C4E82" w:rsidRPr="00ED7AE0" w:rsidTr="004C4E82">
        <w:trPr>
          <w:trHeight w:val="565"/>
        </w:trPr>
        <w:tc>
          <w:tcPr>
            <w:tcW w:w="8610" w:type="dxa"/>
            <w:gridSpan w:val="2"/>
            <w:tcBorders>
              <w:top w:val="single" w:sz="12" w:space="0" w:color="auto"/>
              <w:left w:val="single" w:sz="12" w:space="0" w:color="auto"/>
              <w:right w:val="single" w:sz="12" w:space="0" w:color="auto"/>
            </w:tcBorders>
            <w:shd w:val="clear" w:color="auto" w:fill="BFBFBF"/>
            <w:vAlign w:val="center"/>
          </w:tcPr>
          <w:p w:rsidR="004C4E82" w:rsidRPr="00ED7AE0" w:rsidRDefault="004C4E82" w:rsidP="004C4E82">
            <w:pPr>
              <w:rPr>
                <w:b/>
              </w:rPr>
            </w:pPr>
            <w:r w:rsidRPr="00ED7AE0">
              <w:rPr>
                <w:b/>
              </w:rPr>
              <w:lastRenderedPageBreak/>
              <w:t>Baccalauréat professionnel : TECHNICIEN OUTILLEUR</w:t>
            </w:r>
          </w:p>
        </w:tc>
        <w:tc>
          <w:tcPr>
            <w:tcW w:w="1996" w:type="dxa"/>
            <w:vMerge w:val="restart"/>
            <w:tcBorders>
              <w:top w:val="single" w:sz="12" w:space="0" w:color="auto"/>
              <w:left w:val="single" w:sz="12" w:space="0" w:color="auto"/>
              <w:right w:val="single" w:sz="12" w:space="0" w:color="auto"/>
            </w:tcBorders>
            <w:vAlign w:val="center"/>
          </w:tcPr>
          <w:p w:rsidR="004C4E82" w:rsidRPr="00ED7AE0" w:rsidRDefault="004C4E82" w:rsidP="005826E4">
            <w:pPr>
              <w:rPr>
                <w:b/>
                <w:sz w:val="40"/>
                <w:szCs w:val="40"/>
              </w:rPr>
            </w:pPr>
            <w:r w:rsidRPr="00ED7AE0">
              <w:rPr>
                <w:b/>
                <w:sz w:val="40"/>
                <w:szCs w:val="40"/>
              </w:rPr>
              <w:t xml:space="preserve">DT </w:t>
            </w:r>
            <w:r w:rsidR="005826E4">
              <w:rPr>
                <w:b/>
                <w:sz w:val="40"/>
                <w:szCs w:val="40"/>
              </w:rPr>
              <w:t>6</w:t>
            </w:r>
            <w:r w:rsidRPr="00ED7AE0">
              <w:rPr>
                <w:b/>
                <w:sz w:val="40"/>
                <w:szCs w:val="40"/>
              </w:rPr>
              <w:t>/</w:t>
            </w:r>
            <w:r w:rsidR="005826E4">
              <w:rPr>
                <w:b/>
                <w:sz w:val="40"/>
                <w:szCs w:val="40"/>
              </w:rPr>
              <w:t>10</w:t>
            </w:r>
          </w:p>
        </w:tc>
      </w:tr>
      <w:tr w:rsidR="004C4E82" w:rsidRPr="00ED7AE0" w:rsidTr="004C4E82">
        <w:trPr>
          <w:trHeight w:val="591"/>
        </w:trPr>
        <w:tc>
          <w:tcPr>
            <w:tcW w:w="1860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4C4E82" w:rsidRPr="00ED7AE0" w:rsidRDefault="004C4E82" w:rsidP="004C4E82">
            <w:pPr>
              <w:rPr>
                <w:b/>
              </w:rPr>
            </w:pPr>
            <w:r w:rsidRPr="00ED7AE0">
              <w:rPr>
                <w:b/>
              </w:rPr>
              <w:t>Epreuve E2</w:t>
            </w:r>
          </w:p>
        </w:tc>
        <w:tc>
          <w:tcPr>
            <w:tcW w:w="6750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4C4E82" w:rsidRPr="00ED7AE0" w:rsidRDefault="004C4E82" w:rsidP="004C4E82">
            <w:pPr>
              <w:rPr>
                <w:b/>
              </w:rPr>
            </w:pPr>
            <w:r w:rsidRPr="00ED7AE0">
              <w:rPr>
                <w:b/>
              </w:rPr>
              <w:t>U2 : Elaboration d’un processus de réalisation d’un outillage</w:t>
            </w:r>
          </w:p>
        </w:tc>
        <w:tc>
          <w:tcPr>
            <w:tcW w:w="1996" w:type="dxa"/>
            <w:vMerge/>
            <w:tcBorders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4C4E82" w:rsidRPr="00ED7AE0" w:rsidRDefault="004C4E82" w:rsidP="004C4E82">
            <w:pPr>
              <w:rPr>
                <w:b/>
              </w:rPr>
            </w:pPr>
          </w:p>
        </w:tc>
      </w:tr>
    </w:tbl>
    <w:p w:rsidR="006F6C4E" w:rsidRDefault="006F6C4E" w:rsidP="00CD076B">
      <w:pPr>
        <w:jc w:val="left"/>
        <w:rPr>
          <w:b/>
          <w:caps/>
          <w:u w:val="single"/>
        </w:rPr>
      </w:pPr>
    </w:p>
    <w:p w:rsidR="004C4E82" w:rsidRPr="00CD076B" w:rsidRDefault="00E867FE" w:rsidP="00CD076B">
      <w:pPr>
        <w:jc w:val="left"/>
        <w:rPr>
          <w:b/>
          <w:caps/>
          <w:u w:val="single"/>
        </w:rPr>
      </w:pPr>
      <w:r>
        <w:rPr>
          <w:b/>
          <w:caps/>
          <w:u w:val="single"/>
        </w:rPr>
        <w:t xml:space="preserve">CaractéristiqueS </w:t>
      </w:r>
      <w:r w:rsidR="004C4E82" w:rsidRPr="00CD076B">
        <w:rPr>
          <w:b/>
          <w:caps/>
          <w:u w:val="single"/>
        </w:rPr>
        <w:t>de la pièce après l’ébauche</w:t>
      </w:r>
    </w:p>
    <w:p w:rsidR="005C4FF2" w:rsidRDefault="006F6C4E">
      <w:pPr>
        <w:jc w:val="left"/>
      </w:pPr>
      <w:r>
        <w:rPr>
          <w:noProof/>
          <w:lang w:eastAsia="fr-FR"/>
        </w:rPr>
        <w:drawing>
          <wp:anchor distT="0" distB="0" distL="114300" distR="114300" simplePos="0" relativeHeight="251796480" behindDoc="0" locked="0" layoutInCell="1" allowOverlap="1">
            <wp:simplePos x="0" y="0"/>
            <wp:positionH relativeFrom="column">
              <wp:posOffset>-151765</wp:posOffset>
            </wp:positionH>
            <wp:positionV relativeFrom="paragraph">
              <wp:posOffset>114935</wp:posOffset>
            </wp:positionV>
            <wp:extent cx="6961505" cy="1377950"/>
            <wp:effectExtent l="19050" t="0" r="0" b="0"/>
            <wp:wrapSquare wrapText="bothSides"/>
            <wp:docPr id="56" name="Image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"/>
                    <pic:cNvPicPr>
                      <a:picLocks noChangeAspect="1" noChangeArrowheads="1"/>
                    </pic:cNvPicPr>
                  </pic:nvPicPr>
                  <pic:blipFill>
                    <a:blip r:embed="rId22" cstate="print"/>
                    <a:srcRect l="11754" t="40871" r="41312" b="4066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961505" cy="13779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4C4E82" w:rsidRPr="00CD076B" w:rsidRDefault="005C4FF2">
      <w:pPr>
        <w:jc w:val="left"/>
        <w:rPr>
          <w:b/>
          <w:caps/>
          <w:u w:val="single"/>
        </w:rPr>
      </w:pPr>
      <w:r w:rsidRPr="00CD076B">
        <w:rPr>
          <w:b/>
          <w:caps/>
          <w:u w:val="single"/>
        </w:rPr>
        <w:t>Compte rendu du</w:t>
      </w:r>
      <w:r w:rsidR="00E867FE">
        <w:rPr>
          <w:b/>
          <w:caps/>
          <w:u w:val="single"/>
        </w:rPr>
        <w:t xml:space="preserve"> logiciel de FAO pour l’ébauche</w:t>
      </w:r>
    </w:p>
    <w:p w:rsidR="005C4FF2" w:rsidRDefault="006F6C4E">
      <w:pPr>
        <w:jc w:val="left"/>
      </w:pPr>
      <w:r>
        <w:rPr>
          <w:noProof/>
          <w:lang w:eastAsia="fr-FR"/>
        </w:rPr>
        <w:drawing>
          <wp:anchor distT="0" distB="0" distL="114300" distR="114300" simplePos="0" relativeHeight="251798528" behindDoc="0" locked="0" layoutInCell="1" allowOverlap="1">
            <wp:simplePos x="0" y="0"/>
            <wp:positionH relativeFrom="column">
              <wp:posOffset>701040</wp:posOffset>
            </wp:positionH>
            <wp:positionV relativeFrom="paragraph">
              <wp:posOffset>7620</wp:posOffset>
            </wp:positionV>
            <wp:extent cx="4347845" cy="1924050"/>
            <wp:effectExtent l="19050" t="0" r="0" b="0"/>
            <wp:wrapThrough wrapText="bothSides">
              <wp:wrapPolygon edited="0">
                <wp:start x="-95" y="0"/>
                <wp:lineTo x="-95" y="21386"/>
                <wp:lineTo x="21578" y="21386"/>
                <wp:lineTo x="21578" y="0"/>
                <wp:lineTo x="-95" y="0"/>
              </wp:wrapPolygon>
            </wp:wrapThrough>
            <wp:docPr id="392" name="Image 39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92"/>
                    <pic:cNvPicPr>
                      <a:picLocks noChangeAspect="1" noChangeArrowheads="1"/>
                    </pic:cNvPicPr>
                  </pic:nvPicPr>
                  <pic:blipFill>
                    <a:blip r:embed="rId2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47845" cy="19240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5C4FF2" w:rsidRDefault="005C4FF2">
      <w:pPr>
        <w:jc w:val="left"/>
      </w:pPr>
    </w:p>
    <w:p w:rsidR="005C4FF2" w:rsidRDefault="005C4FF2">
      <w:pPr>
        <w:jc w:val="left"/>
      </w:pPr>
    </w:p>
    <w:p w:rsidR="005C4FF2" w:rsidRDefault="005C4FF2">
      <w:pPr>
        <w:jc w:val="left"/>
      </w:pPr>
    </w:p>
    <w:p w:rsidR="005C4FF2" w:rsidRDefault="005C4FF2">
      <w:pPr>
        <w:jc w:val="left"/>
      </w:pPr>
    </w:p>
    <w:p w:rsidR="005C4FF2" w:rsidRDefault="005C4FF2">
      <w:pPr>
        <w:jc w:val="left"/>
      </w:pPr>
    </w:p>
    <w:p w:rsidR="005C4FF2" w:rsidRDefault="005C4FF2">
      <w:pPr>
        <w:jc w:val="left"/>
      </w:pPr>
    </w:p>
    <w:p w:rsidR="005C4FF2" w:rsidRDefault="005C4FF2">
      <w:pPr>
        <w:jc w:val="left"/>
      </w:pPr>
    </w:p>
    <w:p w:rsidR="005C4FF2" w:rsidRDefault="005C4FF2">
      <w:pPr>
        <w:jc w:val="left"/>
      </w:pPr>
      <w:r>
        <w:rPr>
          <w:noProof/>
          <w:lang w:eastAsia="fr-FR"/>
        </w:rPr>
        <w:drawing>
          <wp:anchor distT="0" distB="0" distL="114300" distR="114300" simplePos="0" relativeHeight="251800576" behindDoc="0" locked="0" layoutInCell="1" allowOverlap="1">
            <wp:simplePos x="0" y="0"/>
            <wp:positionH relativeFrom="column">
              <wp:posOffset>19050</wp:posOffset>
            </wp:positionH>
            <wp:positionV relativeFrom="paragraph">
              <wp:posOffset>368935</wp:posOffset>
            </wp:positionV>
            <wp:extent cx="6756400" cy="4792345"/>
            <wp:effectExtent l="19050" t="0" r="6350" b="0"/>
            <wp:wrapThrough wrapText="bothSides">
              <wp:wrapPolygon edited="0">
                <wp:start x="-61" y="0"/>
                <wp:lineTo x="-61" y="21551"/>
                <wp:lineTo x="21620" y="21551"/>
                <wp:lineTo x="21620" y="0"/>
                <wp:lineTo x="-61" y="0"/>
              </wp:wrapPolygon>
            </wp:wrapThrough>
            <wp:docPr id="59" name="Image 39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91"/>
                    <pic:cNvPicPr>
                      <a:picLocks noChangeAspect="1" noChangeArrowheads="1"/>
                    </pic:cNvPicPr>
                  </pic:nvPicPr>
                  <pic:blipFill>
                    <a:blip r:embed="rId2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756400" cy="479234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4C4E82" w:rsidRDefault="004C4E82">
      <w:pPr>
        <w:jc w:val="left"/>
      </w:pPr>
      <w:r>
        <w:br w:type="page"/>
      </w:r>
    </w:p>
    <w:p w:rsidR="00BA4D76" w:rsidRDefault="00BA4D76" w:rsidP="00BA4D76"/>
    <w:tbl>
      <w:tblPr>
        <w:tblpPr w:leftFromText="141" w:rightFromText="141" w:vertAnchor="text" w:horzAnchor="margin" w:tblpY="-241"/>
        <w:tblW w:w="0" w:type="auto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/>
      </w:tblPr>
      <w:tblGrid>
        <w:gridCol w:w="1860"/>
        <w:gridCol w:w="6750"/>
        <w:gridCol w:w="1996"/>
      </w:tblGrid>
      <w:tr w:rsidR="004C4E82" w:rsidRPr="00ED7AE0" w:rsidTr="004C4E82">
        <w:trPr>
          <w:trHeight w:val="565"/>
        </w:trPr>
        <w:tc>
          <w:tcPr>
            <w:tcW w:w="8610" w:type="dxa"/>
            <w:gridSpan w:val="2"/>
            <w:tcBorders>
              <w:top w:val="single" w:sz="12" w:space="0" w:color="auto"/>
              <w:left w:val="single" w:sz="12" w:space="0" w:color="auto"/>
              <w:right w:val="single" w:sz="12" w:space="0" w:color="auto"/>
            </w:tcBorders>
            <w:shd w:val="clear" w:color="auto" w:fill="BFBFBF"/>
            <w:vAlign w:val="center"/>
          </w:tcPr>
          <w:p w:rsidR="004C4E82" w:rsidRPr="00ED7AE0" w:rsidRDefault="004C4E82" w:rsidP="004C4E82">
            <w:pPr>
              <w:rPr>
                <w:b/>
              </w:rPr>
            </w:pPr>
            <w:r w:rsidRPr="00ED7AE0">
              <w:rPr>
                <w:b/>
              </w:rPr>
              <w:t>Baccalauréat professionnel : TECHNICIEN OUTILLEUR</w:t>
            </w:r>
          </w:p>
        </w:tc>
        <w:tc>
          <w:tcPr>
            <w:tcW w:w="1996" w:type="dxa"/>
            <w:vMerge w:val="restart"/>
            <w:tcBorders>
              <w:top w:val="single" w:sz="12" w:space="0" w:color="auto"/>
              <w:left w:val="single" w:sz="12" w:space="0" w:color="auto"/>
              <w:right w:val="single" w:sz="12" w:space="0" w:color="auto"/>
            </w:tcBorders>
            <w:vAlign w:val="center"/>
          </w:tcPr>
          <w:p w:rsidR="004C4E82" w:rsidRPr="00ED7AE0" w:rsidRDefault="004C4E82" w:rsidP="005826E4">
            <w:pPr>
              <w:rPr>
                <w:b/>
                <w:sz w:val="40"/>
                <w:szCs w:val="40"/>
              </w:rPr>
            </w:pPr>
            <w:r w:rsidRPr="00ED7AE0">
              <w:rPr>
                <w:b/>
                <w:sz w:val="40"/>
                <w:szCs w:val="40"/>
              </w:rPr>
              <w:t xml:space="preserve">DT </w:t>
            </w:r>
            <w:r w:rsidR="005826E4">
              <w:rPr>
                <w:b/>
                <w:sz w:val="40"/>
                <w:szCs w:val="40"/>
              </w:rPr>
              <w:t>7</w:t>
            </w:r>
            <w:r w:rsidRPr="00ED7AE0">
              <w:rPr>
                <w:b/>
                <w:sz w:val="40"/>
                <w:szCs w:val="40"/>
              </w:rPr>
              <w:t>/</w:t>
            </w:r>
            <w:r w:rsidR="005826E4">
              <w:rPr>
                <w:b/>
                <w:sz w:val="40"/>
                <w:szCs w:val="40"/>
              </w:rPr>
              <w:t>10</w:t>
            </w:r>
          </w:p>
        </w:tc>
      </w:tr>
      <w:tr w:rsidR="004C4E82" w:rsidRPr="00ED7AE0" w:rsidTr="004C4E82">
        <w:trPr>
          <w:trHeight w:val="591"/>
        </w:trPr>
        <w:tc>
          <w:tcPr>
            <w:tcW w:w="1860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4C4E82" w:rsidRPr="00ED7AE0" w:rsidRDefault="004C4E82" w:rsidP="004C4E82">
            <w:pPr>
              <w:rPr>
                <w:b/>
              </w:rPr>
            </w:pPr>
            <w:r w:rsidRPr="00ED7AE0">
              <w:rPr>
                <w:b/>
              </w:rPr>
              <w:t>Epreuve E2</w:t>
            </w:r>
          </w:p>
        </w:tc>
        <w:tc>
          <w:tcPr>
            <w:tcW w:w="6750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4C4E82" w:rsidRPr="00ED7AE0" w:rsidRDefault="004C4E82" w:rsidP="004C4E82">
            <w:pPr>
              <w:rPr>
                <w:b/>
              </w:rPr>
            </w:pPr>
            <w:r w:rsidRPr="00ED7AE0">
              <w:rPr>
                <w:b/>
              </w:rPr>
              <w:t>U2 : Elaboration d’un processus de réalisation d’un outillage</w:t>
            </w:r>
          </w:p>
        </w:tc>
        <w:tc>
          <w:tcPr>
            <w:tcW w:w="1996" w:type="dxa"/>
            <w:vMerge/>
            <w:tcBorders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4C4E82" w:rsidRPr="00ED7AE0" w:rsidRDefault="004C4E82" w:rsidP="004C4E82">
            <w:pPr>
              <w:rPr>
                <w:b/>
              </w:rPr>
            </w:pPr>
          </w:p>
        </w:tc>
      </w:tr>
    </w:tbl>
    <w:p w:rsidR="003C1BEC" w:rsidRDefault="003C1BEC" w:rsidP="00CD076B">
      <w:pPr>
        <w:jc w:val="left"/>
        <w:rPr>
          <w:b/>
          <w:caps/>
          <w:u w:val="single"/>
        </w:rPr>
      </w:pPr>
      <w:r>
        <w:rPr>
          <w:b/>
          <w:caps/>
          <w:u w:val="single"/>
        </w:rPr>
        <w:t>car</w:t>
      </w:r>
      <w:r w:rsidR="00F6599D">
        <w:rPr>
          <w:b/>
          <w:caps/>
          <w:u w:val="single"/>
        </w:rPr>
        <w:t>actÉ</w:t>
      </w:r>
      <w:r>
        <w:rPr>
          <w:b/>
          <w:caps/>
          <w:u w:val="single"/>
        </w:rPr>
        <w:t xml:space="preserve">ristiques de la machine </w:t>
      </w:r>
      <w:r w:rsidR="00E9178F">
        <w:rPr>
          <w:b/>
          <w:caps/>
          <w:u w:val="single"/>
        </w:rPr>
        <w:t xml:space="preserve">d’electroerosion par </w:t>
      </w:r>
      <w:r>
        <w:rPr>
          <w:b/>
          <w:caps/>
          <w:u w:val="single"/>
        </w:rPr>
        <w:t>d’enfonçage</w:t>
      </w:r>
    </w:p>
    <w:p w:rsidR="003C1BEC" w:rsidRDefault="003C1BEC" w:rsidP="00F66A71">
      <w:pPr>
        <w:rPr>
          <w:b/>
          <w:caps/>
          <w:u w:val="single"/>
        </w:rPr>
      </w:pPr>
    </w:p>
    <w:p w:rsidR="003C1BEC" w:rsidRDefault="00702E89" w:rsidP="00E867FE">
      <w:pPr>
        <w:jc w:val="left"/>
      </w:pPr>
      <w:r>
        <w:rPr>
          <w:noProof/>
          <w:lang w:eastAsia="fr-FR"/>
        </w:rPr>
        <w:pict>
          <v:group id="_x0000_s1550" style="position:absolute;margin-left:-87.95pt;margin-top:8.25pt;width:49.55pt;height:114.8pt;z-index:251899904" coordorigin="2074,3400" coordsize="991,2296">
            <v:shapetype id="_x0000_t70" coordsize="21600,21600" o:spt="70" adj="5400,4320" path="m10800,l21600@0@3@0@3@2,21600@2,10800,21600,0@2@1@2@1@0,0@0xe">
              <v:stroke joinstyle="miter"/>
              <v:formulas>
                <v:f eqn="val #1"/>
                <v:f eqn="val #0"/>
                <v:f eqn="sum 21600 0 #1"/>
                <v:f eqn="sum 21600 0 #0"/>
                <v:f eqn="prod #1 #0 10800"/>
                <v:f eqn="sum #1 0 @4"/>
                <v:f eqn="sum 21600 0 @5"/>
              </v:formulas>
              <v:path o:connecttype="custom" o:connectlocs="10800,0;0,@0;@1,10800;0,@2;10800,21600;21600,@2;@3,10800;21600,@0" o:connectangles="270,180,180,180,90,0,0,0" textboxrect="@1,@5,@3,@6"/>
              <v:handles>
                <v:h position="#0,#1" xrange="0,10800" yrange="0,10800"/>
              </v:handles>
            </v:shapetype>
            <v:shape id="_x0000_s1304" type="#_x0000_t70" style="position:absolute;left:2088;top:3400;width:525;height:1266;v-text-anchor:middle" o:regroupid="11" strokecolor="red" strokeweight="2.25pt">
              <v:textbox style="mso-next-textbox:#_x0000_s1304" inset="1mm,1mm,1mm,1mm">
                <w:txbxContent>
                  <w:p w:rsidR="008415A8" w:rsidRPr="004720EC" w:rsidRDefault="008415A8" w:rsidP="008415A8">
                    <w:pPr>
                      <w:jc w:val="left"/>
                      <w:rPr>
                        <w:b/>
                        <w:sz w:val="22"/>
                      </w:rPr>
                    </w:pPr>
                    <w:r w:rsidRPr="004720EC">
                      <w:rPr>
                        <w:b/>
                        <w:sz w:val="32"/>
                      </w:rPr>
                      <w:t>Z</w:t>
                    </w:r>
                  </w:p>
                </w:txbxContent>
              </v:textbox>
            </v:shape>
            <v:shapetype id="_x0000_t103" coordsize="21600,21600" o:spt="103" adj="12960,19440,7200" path="wr@22,0@21@3,,0@21@4@22@14@21@1@21@7@2@12l@2@13,0@8@2@11at@22,0@21@3@2@10@24@16@22@14@21@1@24@16,0@14xear@22@14@21@1@21@7@24@16nfe">
              <v:stroke joinstyle="miter"/>
              <v:formulas>
                <v:f eqn="val #0"/>
                <v:f eqn="val #1"/>
                <v:f eqn="val #2"/>
                <v:f eqn="sum #0 width #1"/>
                <v:f eqn="prod @3 1 2"/>
                <v:f eqn="sum #1 #1 width"/>
                <v:f eqn="sum @5 #1 #0"/>
                <v:f eqn="prod @6 1 2"/>
                <v:f eqn="mid width #0"/>
                <v:f eqn="ellipse #2 height @4"/>
                <v:f eqn="sum @4 @9 0"/>
                <v:f eqn="sum @10 #1 width"/>
                <v:f eqn="sum @7 @9 0"/>
                <v:f eqn="sum @11 width #0"/>
                <v:f eqn="sum @5 0 #0"/>
                <v:f eqn="prod @14 1 2"/>
                <v:f eqn="mid @4 @7"/>
                <v:f eqn="sum #0 #1 width"/>
                <v:f eqn="prod @17 1 2"/>
                <v:f eqn="sum @16 0 @18"/>
                <v:f eqn="val width"/>
                <v:f eqn="val height"/>
                <v:f eqn="sum 0 0 height"/>
                <v:f eqn="sum @16 0 @4"/>
                <v:f eqn="ellipse @23 @4 height"/>
                <v:f eqn="sum @8 128 0"/>
                <v:f eqn="prod @5 1 2"/>
                <v:f eqn="sum @5 0 128"/>
                <v:f eqn="sum #0 @16 @11"/>
                <v:f eqn="sum width 0 #0"/>
                <v:f eqn="prod @29 1 2"/>
                <v:f eqn="prod height height 1"/>
                <v:f eqn="prod #2 #2 1"/>
                <v:f eqn="sum @31 0 @32"/>
                <v:f eqn="sqrt @33"/>
                <v:f eqn="sum @34 height 0"/>
                <v:f eqn="prod width height @35"/>
                <v:f eqn="sum @36 64 0"/>
                <v:f eqn="prod #0 1 2"/>
                <v:f eqn="ellipse @30 @38 height"/>
                <v:f eqn="sum @39 0 64"/>
                <v:f eqn="prod @4 1 2"/>
                <v:f eqn="sum #1 0 @41"/>
                <v:f eqn="prod height 4390 32768"/>
                <v:f eqn="prod height 28378 32768"/>
              </v:formulas>
              <v:path o:extrusionok="f" o:connecttype="custom" o:connectlocs="0,@15;@2,@11;0,@8;@2,@13;@21,@16" o:connectangles="180,180,180,90,0" textboxrect="@43,@41,@44,@42"/>
              <v:handles>
                <v:h position="topLeft,#0" yrange="@37,@27"/>
                <v:h position="topLeft,#1" yrange="@25,@20"/>
                <v:h position="#2,bottomRight" xrange="0,@40"/>
              </v:handles>
              <o:complex v:ext="view"/>
            </v:shapetype>
            <v:shape id="_x0000_s1307" type="#_x0000_t103" style="position:absolute;left:2074;top:5002;width:527;height:694" o:regroupid="11" strokecolor="red" strokeweight="2.25pt"/>
            <v:shape id="_x0000_s1308" type="#_x0000_t202" style="position:absolute;left:2637;top:5088;width:428;height:479" o:regroupid="11" stroked="f" strokecolor="red" strokeweight="2.25pt">
              <v:textbox inset="2mm,1mm,2mm,1mm">
                <w:txbxContent>
                  <w:p w:rsidR="003C1BEC" w:rsidRPr="004720EC" w:rsidRDefault="003C1BEC" w:rsidP="009C69E4">
                    <w:pPr>
                      <w:jc w:val="both"/>
                      <w:rPr>
                        <w:b/>
                        <w:sz w:val="32"/>
                      </w:rPr>
                    </w:pPr>
                    <w:r w:rsidRPr="004720EC">
                      <w:rPr>
                        <w:b/>
                        <w:sz w:val="32"/>
                      </w:rPr>
                      <w:t>C</w:t>
                    </w:r>
                  </w:p>
                </w:txbxContent>
              </v:textbox>
            </v:shape>
          </v:group>
        </w:pict>
      </w:r>
      <w:r w:rsidR="00BA4D76">
        <w:rPr>
          <w:noProof/>
          <w:lang w:eastAsia="fr-FR"/>
        </w:rPr>
        <w:drawing>
          <wp:anchor distT="0" distB="0" distL="114300" distR="114300" simplePos="0" relativeHeight="251651071" behindDoc="0" locked="0" layoutInCell="1" allowOverlap="1">
            <wp:simplePos x="0" y="0"/>
            <wp:positionH relativeFrom="column">
              <wp:posOffset>128905</wp:posOffset>
            </wp:positionH>
            <wp:positionV relativeFrom="paragraph">
              <wp:posOffset>79375</wp:posOffset>
            </wp:positionV>
            <wp:extent cx="1730375" cy="1986280"/>
            <wp:effectExtent l="19050" t="0" r="3175" b="0"/>
            <wp:wrapSquare wrapText="bothSides"/>
            <wp:docPr id="231" name="Image 5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 59"/>
                    <pic:cNvPicPr>
                      <a:picLocks noChangeAspect="1" noChangeArrowheads="1"/>
                    </pic:cNvPicPr>
                  </pic:nvPicPr>
                  <pic:blipFill>
                    <a:blip r:embed="rId25" cstate="print">
                      <a:lum bright="20000" contrast="10000"/>
                    </a:blip>
                    <a:srcRect t="893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30375" cy="198628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F654BB">
        <w:t>Sur cette machine</w:t>
      </w:r>
      <w:r w:rsidR="00AC2611">
        <w:t>,</w:t>
      </w:r>
      <w:r w:rsidR="00F654BB">
        <w:t xml:space="preserve"> il existe des fonctions de centrage automatique</w:t>
      </w:r>
      <w:r w:rsidR="00E867FE">
        <w:t>. A</w:t>
      </w:r>
      <w:r w:rsidR="00F654BB">
        <w:t>près palpage externe, le système calcule la translation de coordonnées nécessaire pour placer l’électrode au centre de la pièce.</w:t>
      </w:r>
    </w:p>
    <w:p w:rsidR="003C1BEC" w:rsidRDefault="003C1BEC" w:rsidP="00F66A71">
      <w:pPr>
        <w:rPr>
          <w:b/>
          <w:caps/>
          <w:u w:val="single"/>
        </w:rPr>
      </w:pPr>
    </w:p>
    <w:p w:rsidR="003C1BEC" w:rsidRDefault="003C1BEC" w:rsidP="00F66A71">
      <w:pPr>
        <w:rPr>
          <w:b/>
          <w:caps/>
          <w:u w:val="single"/>
        </w:rPr>
      </w:pPr>
    </w:p>
    <w:p w:rsidR="00F20360" w:rsidRDefault="00F20360" w:rsidP="00336FE2"/>
    <w:p w:rsidR="00F20360" w:rsidRDefault="00F20360" w:rsidP="00336FE2">
      <w:pPr>
        <w:jc w:val="left"/>
      </w:pPr>
      <w:r>
        <w:t>Le matériel de métrologie</w:t>
      </w:r>
      <w:r w:rsidR="006F6C4E">
        <w:t xml:space="preserve"> à disposition :</w:t>
      </w:r>
    </w:p>
    <w:p w:rsidR="00F20360" w:rsidRDefault="00E867FE" w:rsidP="00336FE2">
      <w:pPr>
        <w:jc w:val="left"/>
      </w:pPr>
      <w:proofErr w:type="gramStart"/>
      <w:r>
        <w:t>s</w:t>
      </w:r>
      <w:r w:rsidR="00336FE2">
        <w:t>upport</w:t>
      </w:r>
      <w:proofErr w:type="gramEnd"/>
      <w:r w:rsidR="00F20360">
        <w:t xml:space="preserve"> </w:t>
      </w:r>
      <w:r w:rsidR="00336FE2">
        <w:t>magnétique,</w:t>
      </w:r>
      <w:r w:rsidR="00AC2611">
        <w:t xml:space="preserve"> comparateur, micromètre exté</w:t>
      </w:r>
      <w:r w:rsidR="00F20360">
        <w:t>rieur int</w:t>
      </w:r>
      <w:r w:rsidR="00AC2611">
        <w:t>é</w:t>
      </w:r>
      <w:r w:rsidR="00F20360">
        <w:t>r</w:t>
      </w:r>
      <w:r w:rsidR="00336FE2">
        <w:t>ieur, cales étalon.</w:t>
      </w:r>
    </w:p>
    <w:p w:rsidR="00437489" w:rsidRDefault="00437489" w:rsidP="00437489">
      <w:pPr>
        <w:pStyle w:val="Sansinterligne"/>
      </w:pPr>
    </w:p>
    <w:p w:rsidR="00437489" w:rsidRDefault="00437489" w:rsidP="00437489">
      <w:pPr>
        <w:pStyle w:val="Sansinterligne"/>
        <w:rPr>
          <w:u w:val="single"/>
        </w:rPr>
      </w:pPr>
    </w:p>
    <w:p w:rsidR="00437489" w:rsidRDefault="00437489" w:rsidP="00437489">
      <w:pPr>
        <w:pStyle w:val="Sansinterligne"/>
      </w:pPr>
      <w:r w:rsidRPr="003B62C1">
        <w:rPr>
          <w:u w:val="single"/>
        </w:rPr>
        <w:t>Attention</w:t>
      </w:r>
      <w:r w:rsidRPr="00E867FE">
        <w:t xml:space="preserve"> : </w:t>
      </w:r>
      <w:r>
        <w:t>l’axe C est à 0 lorsque l’électrode est parallèle à l’axe des X.</w:t>
      </w:r>
    </w:p>
    <w:p w:rsidR="00437489" w:rsidRDefault="00437489" w:rsidP="00437489">
      <w:pPr>
        <w:jc w:val="left"/>
        <w:rPr>
          <w:b/>
          <w:caps/>
          <w:u w:val="single"/>
        </w:rPr>
      </w:pPr>
    </w:p>
    <w:p w:rsidR="00437489" w:rsidRDefault="00702E89" w:rsidP="00437489">
      <w:pPr>
        <w:jc w:val="left"/>
        <w:rPr>
          <w:b/>
          <w:caps/>
          <w:u w:val="single"/>
        </w:rPr>
      </w:pPr>
      <w:r>
        <w:rPr>
          <w:b/>
          <w:caps/>
          <w:noProof/>
          <w:u w:val="single"/>
          <w:lang w:eastAsia="fr-FR"/>
        </w:rPr>
        <w:pict>
          <v:group id="_x0000_s1552" style="position:absolute;margin-left:36.3pt;margin-top:.75pt;width:443.4pt;height:445.3pt;z-index:251909120" coordorigin="1446,7757" coordsize="8868,8906">
            <v:group id="_x0000_s1432" style="position:absolute;left:1446;top:8334;width:8868;height:8329" coordorigin="1812,4258" coordsize="6916,6361" o:regroupid="12">
              <v:shape id="_x0000_s1433" type="#_x0000_t75" style="position:absolute;left:1812;top:4258;width:6916;height:6361">
                <v:imagedata r:id="rId26" o:title=""/>
              </v:shape>
              <v:group id="_x0000_s1434" style="position:absolute;left:5452;top:6515;width:1774;height:953" coordorigin="1068357,1071361" coordsize="17387,9002">
                <v:line id="_x0000_s1435" style="position:absolute" from="1071906,1078595" to="1083067,1078595" strokeweight="3pt" o:cliptowrap="t">
                  <v:stroke endarrow="block"/>
                </v:line>
                <v:line id="_x0000_s1436" style="position:absolute;flip:y" from="1071871,1072904" to="1071871,1078796" strokeweight="3pt" o:cliptowrap="t">
                  <v:stroke endarrow="block"/>
                </v:line>
                <v:shape id="_x0000_s1437" type="#_x0000_t202" style="position:absolute;left:1068357;top:1071361;width:5258;height:3464" filled="f" stroked="f" o:cliptowrap="t">
                  <v:textbox style="mso-next-textbox:#_x0000_s1437">
                    <w:txbxContent>
                      <w:p w:rsidR="00437489" w:rsidRDefault="00437489" w:rsidP="00437489">
                        <w:pPr>
                          <w:widowControl w:val="0"/>
                        </w:pPr>
                        <w:r>
                          <w:t>Y</w:t>
                        </w:r>
                      </w:p>
                    </w:txbxContent>
                  </v:textbox>
                </v:shape>
                <v:shape id="_x0000_s1438" type="#_x0000_t202" style="position:absolute;left:1080486;top:1075420;width:5258;height:3465" filled="f" stroked="f" o:cliptowrap="t">
                  <v:textbox style="mso-next-textbox:#_x0000_s1438">
                    <w:txbxContent>
                      <w:p w:rsidR="00437489" w:rsidRDefault="00437489" w:rsidP="00437489">
                        <w:pPr>
                          <w:widowControl w:val="0"/>
                        </w:pPr>
                        <w:r>
                          <w:t>X</w:t>
                        </w:r>
                      </w:p>
                    </w:txbxContent>
                  </v:textbox>
                </v:shape>
                <v:oval id="_x0000_s1439" style="position:absolute;left:1069648;top:1076602;width:4499;height:3762" filled="f" strokecolor="green" strokeweight="3pt" o:cliptowrap="t"/>
                <v:line id="_x0000_s1440" style="position:absolute" from="1072137,1076761" to="1073937,1078381" strokecolor="green" strokeweight="6pt" o:cliptowrap="t"/>
                <v:line id="_x0000_s1441" style="position:absolute" from="1070162,1078780" to="1071566,1080066" strokecolor="green" strokeweight="6pt" o:cliptowrap="t"/>
                <v:line id="_x0000_s1442" style="position:absolute" from="1070697,1078741" to="1071777,1079461" strokecolor="green" strokeweight="6pt" o:cliptowrap="t"/>
                <v:line id="_x0000_s1443" style="position:absolute" from="1071957,1077301" to="1073037,1078561" strokecolor="green" strokeweight="6pt" o:cliptowrap="t"/>
                <v:line id="_x0000_s1444" style="position:absolute;flip:y" from="1071817,1076698" to="1071825,1080171" strokecolor="green" strokeweight="3pt" o:cliptowrap="t"/>
                <v:line id="_x0000_s1445" style="position:absolute;flip:x" from="1069816,1078547" to="1074076,1078640" strokecolor="green" strokeweight="3pt" o:cliptowrap="t"/>
                <v:line id="_x0000_s1446" style="position:absolute" from="1073037,1077121" to="1073757,1078021" strokecolor="green" strokeweight="6pt" o:cliptowrap="t"/>
                <v:line id="_x0000_s1447" style="position:absolute" from="1071957,1078021" to="1072497,1078381" strokecolor="green" strokeweight="6pt" o:cliptowrap="t"/>
                <v:line id="_x0000_s1448" style="position:absolute" from="1069977,1078741" to="1071561,1080207" strokecolor="green" strokeweight="6pt" o:cliptowrap="t"/>
                <v:line id="_x0000_s1449" style="position:absolute" from="1071417,1078561" to="1071597,1079101" strokecolor="green" strokeweight="6pt" o:cliptowrap="t"/>
              </v:group>
            </v:group>
            <v:oval id="_x0000_s1450" style="position:absolute;left:4588;top:10265;width:3935;height:3902" o:regroupid="12" filled="f" fillcolor="black [3200]" strokecolor="black [3213]" strokeweight="2.25pt">
              <v:stroke dashstyle="longDashDotDot"/>
              <v:shadow on="t" type="perspective" color="#7f7f7f [1601]" opacity=".5" offset="1pt" offset2="-1pt"/>
            </v:oval>
            <v:group id="_x0000_s1551" style="position:absolute;left:4644;top:7757;width:3460;height:3290" coordorigin="4644,7757" coordsize="3460,3290">
              <v:shape id="_x0000_s1451" type="#_x0000_t32" style="position:absolute;left:5008;top:8500;width:1;height:2547" o:connectortype="straight" o:regroupid="12" strokecolor="#1c1a10" strokeweight="3pt">
                <v:stroke endarrow="oval" endarrowwidth="wide" endarrowlength="long"/>
              </v:shape>
              <v:shape id="_x0000_s1452" type="#_x0000_t202" style="position:absolute;left:4644;top:7811;width:724;height:697;v-text-anchor:middle" o:regroupid="12" filled="f" strokecolor="black [3213]" strokeweight="2.25pt">
                <v:textbox style="mso-next-textbox:#_x0000_s1452">
                  <w:txbxContent>
                    <w:p w:rsidR="00437489" w:rsidRDefault="00437489" w:rsidP="00437489">
                      <w:r>
                        <w:t>A</w:t>
                      </w:r>
                    </w:p>
                  </w:txbxContent>
                </v:textbox>
              </v:shape>
              <v:shape id="_x0000_s1453" type="#_x0000_t32" style="position:absolute;left:7563;top:9524;width:541;height:1523" o:connectortype="straight" o:regroupid="12" strokecolor="#1c1a10" strokeweight="3pt">
                <v:stroke endarrow="oval" endarrowwidth="wide" endarrowlength="long"/>
              </v:shape>
              <v:shape id="_x0000_s1454" type="#_x0000_t202" style="position:absolute;left:7198;top:7757;width:724;height:697;v-text-anchor:middle" o:regroupid="12" filled="f" strokecolor="black [3213]" strokeweight="2.25pt">
                <v:textbox style="mso-next-textbox:#_x0000_s1454" inset="3mm,1mm,3mm,1mm">
                  <w:txbxContent>
                    <w:p w:rsidR="00437489" w:rsidRDefault="00437489" w:rsidP="00437489">
                      <w:r>
                        <w:t>B</w:t>
                      </w:r>
                    </w:p>
                  </w:txbxContent>
                </v:textbox>
              </v:shape>
              <v:shape id="_x0000_s1509" type="#_x0000_t32" style="position:absolute;left:7563;top:8454;width:1;height:1078" o:connectortype="straight" o:regroupid="12" strokecolor="#1c1a10" strokeweight="3pt">
                <v:stroke endarrowwidth="wide" endarrowlength="long"/>
              </v:shape>
            </v:group>
          </v:group>
        </w:pict>
      </w:r>
    </w:p>
    <w:p w:rsidR="00437489" w:rsidRDefault="00437489" w:rsidP="00437489">
      <w:pPr>
        <w:jc w:val="left"/>
        <w:rPr>
          <w:b/>
          <w:caps/>
          <w:u w:val="single"/>
        </w:rPr>
      </w:pPr>
    </w:p>
    <w:p w:rsidR="00437489" w:rsidRDefault="00437489" w:rsidP="00437489">
      <w:pPr>
        <w:jc w:val="left"/>
        <w:rPr>
          <w:b/>
          <w:caps/>
          <w:u w:val="single"/>
        </w:rPr>
      </w:pPr>
    </w:p>
    <w:p w:rsidR="00437489" w:rsidRDefault="00437489" w:rsidP="00437489">
      <w:pPr>
        <w:jc w:val="left"/>
        <w:rPr>
          <w:b/>
          <w:caps/>
          <w:u w:val="single"/>
        </w:rPr>
      </w:pPr>
    </w:p>
    <w:p w:rsidR="00437489" w:rsidRDefault="00437489" w:rsidP="00437489">
      <w:pPr>
        <w:jc w:val="left"/>
        <w:rPr>
          <w:b/>
          <w:caps/>
          <w:u w:val="single"/>
        </w:rPr>
      </w:pPr>
    </w:p>
    <w:p w:rsidR="00437489" w:rsidRDefault="00437489" w:rsidP="00437489">
      <w:pPr>
        <w:jc w:val="left"/>
        <w:rPr>
          <w:b/>
          <w:caps/>
          <w:u w:val="single"/>
        </w:rPr>
      </w:pPr>
    </w:p>
    <w:p w:rsidR="00437489" w:rsidRDefault="00437489" w:rsidP="00437489">
      <w:pPr>
        <w:jc w:val="left"/>
        <w:rPr>
          <w:b/>
          <w:caps/>
          <w:u w:val="single"/>
        </w:rPr>
      </w:pPr>
    </w:p>
    <w:p w:rsidR="00437489" w:rsidRDefault="00437489" w:rsidP="00437489">
      <w:pPr>
        <w:jc w:val="left"/>
        <w:rPr>
          <w:b/>
          <w:caps/>
          <w:u w:val="single"/>
        </w:rPr>
      </w:pPr>
    </w:p>
    <w:p w:rsidR="00437489" w:rsidRDefault="00437489" w:rsidP="00437489">
      <w:pPr>
        <w:jc w:val="left"/>
        <w:rPr>
          <w:b/>
          <w:caps/>
          <w:u w:val="single"/>
        </w:rPr>
      </w:pPr>
    </w:p>
    <w:p w:rsidR="00437489" w:rsidRDefault="00437489" w:rsidP="00437489">
      <w:pPr>
        <w:jc w:val="left"/>
        <w:rPr>
          <w:b/>
          <w:caps/>
          <w:u w:val="single"/>
        </w:rPr>
      </w:pPr>
    </w:p>
    <w:p w:rsidR="00437489" w:rsidRDefault="00437489" w:rsidP="00437489">
      <w:pPr>
        <w:jc w:val="left"/>
        <w:rPr>
          <w:b/>
          <w:caps/>
          <w:u w:val="single"/>
        </w:rPr>
      </w:pPr>
    </w:p>
    <w:p w:rsidR="00437489" w:rsidRDefault="00437489" w:rsidP="00437489">
      <w:pPr>
        <w:jc w:val="left"/>
        <w:rPr>
          <w:b/>
          <w:caps/>
          <w:u w:val="single"/>
        </w:rPr>
      </w:pPr>
    </w:p>
    <w:p w:rsidR="00437489" w:rsidRDefault="00437489" w:rsidP="00437489">
      <w:pPr>
        <w:jc w:val="left"/>
        <w:rPr>
          <w:b/>
          <w:caps/>
          <w:u w:val="single"/>
        </w:rPr>
      </w:pPr>
    </w:p>
    <w:p w:rsidR="00437489" w:rsidRDefault="00437489" w:rsidP="00437489">
      <w:pPr>
        <w:jc w:val="left"/>
        <w:rPr>
          <w:b/>
          <w:caps/>
          <w:u w:val="single"/>
        </w:rPr>
      </w:pPr>
    </w:p>
    <w:p w:rsidR="00437489" w:rsidRDefault="00437489" w:rsidP="00437489">
      <w:pPr>
        <w:jc w:val="left"/>
        <w:rPr>
          <w:b/>
          <w:caps/>
          <w:u w:val="single"/>
        </w:rPr>
      </w:pPr>
    </w:p>
    <w:p w:rsidR="00437489" w:rsidRDefault="00437489" w:rsidP="00437489">
      <w:pPr>
        <w:jc w:val="left"/>
        <w:rPr>
          <w:b/>
          <w:caps/>
          <w:u w:val="single"/>
        </w:rPr>
      </w:pPr>
    </w:p>
    <w:p w:rsidR="00437489" w:rsidRDefault="00437489" w:rsidP="00437489">
      <w:pPr>
        <w:jc w:val="left"/>
        <w:rPr>
          <w:b/>
          <w:caps/>
          <w:u w:val="single"/>
        </w:rPr>
      </w:pPr>
    </w:p>
    <w:p w:rsidR="00437489" w:rsidRDefault="00437489" w:rsidP="00437489">
      <w:pPr>
        <w:jc w:val="left"/>
        <w:rPr>
          <w:b/>
          <w:caps/>
          <w:u w:val="single"/>
        </w:rPr>
      </w:pPr>
    </w:p>
    <w:p w:rsidR="00437489" w:rsidRDefault="00437489" w:rsidP="00437489">
      <w:pPr>
        <w:jc w:val="left"/>
        <w:rPr>
          <w:b/>
          <w:caps/>
          <w:u w:val="single"/>
        </w:rPr>
      </w:pPr>
    </w:p>
    <w:p w:rsidR="00437489" w:rsidRDefault="00437489" w:rsidP="00437489">
      <w:pPr>
        <w:jc w:val="left"/>
        <w:rPr>
          <w:b/>
          <w:caps/>
          <w:u w:val="single"/>
        </w:rPr>
      </w:pPr>
    </w:p>
    <w:p w:rsidR="00437489" w:rsidRDefault="00437489" w:rsidP="00437489">
      <w:pPr>
        <w:jc w:val="left"/>
        <w:rPr>
          <w:b/>
          <w:caps/>
          <w:u w:val="single"/>
        </w:rPr>
      </w:pPr>
    </w:p>
    <w:p w:rsidR="00437489" w:rsidRDefault="00437489" w:rsidP="00437489">
      <w:pPr>
        <w:jc w:val="left"/>
        <w:rPr>
          <w:b/>
          <w:caps/>
          <w:u w:val="single"/>
        </w:rPr>
      </w:pPr>
    </w:p>
    <w:p w:rsidR="00437489" w:rsidRDefault="00437489" w:rsidP="00437489">
      <w:pPr>
        <w:jc w:val="left"/>
        <w:rPr>
          <w:b/>
          <w:caps/>
          <w:u w:val="single"/>
        </w:rPr>
      </w:pPr>
    </w:p>
    <w:p w:rsidR="00437489" w:rsidRDefault="00437489" w:rsidP="00437489">
      <w:pPr>
        <w:jc w:val="left"/>
        <w:rPr>
          <w:b/>
          <w:caps/>
          <w:u w:val="single"/>
        </w:rPr>
      </w:pPr>
    </w:p>
    <w:p w:rsidR="00437489" w:rsidRDefault="00437489" w:rsidP="00437489">
      <w:pPr>
        <w:jc w:val="left"/>
        <w:rPr>
          <w:b/>
          <w:caps/>
          <w:u w:val="single"/>
        </w:rPr>
      </w:pPr>
    </w:p>
    <w:p w:rsidR="00437489" w:rsidRDefault="00437489" w:rsidP="00437489">
      <w:pPr>
        <w:jc w:val="left"/>
        <w:rPr>
          <w:b/>
          <w:caps/>
          <w:u w:val="single"/>
        </w:rPr>
      </w:pPr>
    </w:p>
    <w:p w:rsidR="00437489" w:rsidRDefault="00437489" w:rsidP="00437489">
      <w:pPr>
        <w:jc w:val="left"/>
        <w:rPr>
          <w:b/>
          <w:caps/>
          <w:u w:val="single"/>
        </w:rPr>
      </w:pPr>
    </w:p>
    <w:tbl>
      <w:tblPr>
        <w:tblpPr w:leftFromText="141" w:rightFromText="141" w:vertAnchor="text" w:horzAnchor="margin" w:tblpY="-119"/>
        <w:tblW w:w="0" w:type="auto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/>
      </w:tblPr>
      <w:tblGrid>
        <w:gridCol w:w="1860"/>
        <w:gridCol w:w="6750"/>
        <w:gridCol w:w="1996"/>
      </w:tblGrid>
      <w:tr w:rsidR="004C4E82" w:rsidRPr="00ED7AE0" w:rsidTr="004C4E82">
        <w:trPr>
          <w:trHeight w:val="565"/>
        </w:trPr>
        <w:tc>
          <w:tcPr>
            <w:tcW w:w="8610" w:type="dxa"/>
            <w:gridSpan w:val="2"/>
            <w:tcBorders>
              <w:top w:val="single" w:sz="12" w:space="0" w:color="auto"/>
              <w:left w:val="single" w:sz="12" w:space="0" w:color="auto"/>
              <w:right w:val="single" w:sz="12" w:space="0" w:color="auto"/>
            </w:tcBorders>
            <w:shd w:val="clear" w:color="auto" w:fill="BFBFBF"/>
            <w:vAlign w:val="center"/>
          </w:tcPr>
          <w:p w:rsidR="004C4E82" w:rsidRPr="00ED7AE0" w:rsidRDefault="004C4E82" w:rsidP="004C4E82">
            <w:pPr>
              <w:rPr>
                <w:b/>
              </w:rPr>
            </w:pPr>
            <w:r w:rsidRPr="00ED7AE0">
              <w:rPr>
                <w:b/>
              </w:rPr>
              <w:lastRenderedPageBreak/>
              <w:t>Baccalauréat professionnel : TECHNICIEN OUTILLEUR</w:t>
            </w:r>
          </w:p>
        </w:tc>
        <w:tc>
          <w:tcPr>
            <w:tcW w:w="1996" w:type="dxa"/>
            <w:vMerge w:val="restart"/>
            <w:tcBorders>
              <w:top w:val="single" w:sz="12" w:space="0" w:color="auto"/>
              <w:left w:val="single" w:sz="12" w:space="0" w:color="auto"/>
              <w:right w:val="single" w:sz="12" w:space="0" w:color="auto"/>
            </w:tcBorders>
            <w:vAlign w:val="center"/>
          </w:tcPr>
          <w:p w:rsidR="004C4E82" w:rsidRPr="00ED7AE0" w:rsidRDefault="004C4E82" w:rsidP="005826E4">
            <w:pPr>
              <w:rPr>
                <w:b/>
                <w:sz w:val="40"/>
                <w:szCs w:val="40"/>
              </w:rPr>
            </w:pPr>
            <w:r>
              <w:rPr>
                <w:b/>
                <w:sz w:val="40"/>
                <w:szCs w:val="40"/>
              </w:rPr>
              <w:t xml:space="preserve">DT </w:t>
            </w:r>
            <w:r w:rsidR="005826E4">
              <w:rPr>
                <w:b/>
                <w:sz w:val="40"/>
                <w:szCs w:val="40"/>
              </w:rPr>
              <w:t>8</w:t>
            </w:r>
            <w:r w:rsidRPr="00ED7AE0">
              <w:rPr>
                <w:b/>
                <w:sz w:val="40"/>
                <w:szCs w:val="40"/>
              </w:rPr>
              <w:t>/</w:t>
            </w:r>
            <w:r w:rsidR="005826E4">
              <w:rPr>
                <w:b/>
                <w:sz w:val="40"/>
                <w:szCs w:val="40"/>
              </w:rPr>
              <w:t>10</w:t>
            </w:r>
          </w:p>
        </w:tc>
      </w:tr>
      <w:tr w:rsidR="004C4E82" w:rsidRPr="00ED7AE0" w:rsidTr="004C4E82">
        <w:trPr>
          <w:trHeight w:val="591"/>
        </w:trPr>
        <w:tc>
          <w:tcPr>
            <w:tcW w:w="1860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4C4E82" w:rsidRPr="00ED7AE0" w:rsidRDefault="004C4E82" w:rsidP="004C4E82">
            <w:pPr>
              <w:rPr>
                <w:b/>
              </w:rPr>
            </w:pPr>
            <w:r w:rsidRPr="00ED7AE0">
              <w:rPr>
                <w:b/>
              </w:rPr>
              <w:t>Epreuve E2</w:t>
            </w:r>
          </w:p>
        </w:tc>
        <w:tc>
          <w:tcPr>
            <w:tcW w:w="6750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4C4E82" w:rsidRPr="00ED7AE0" w:rsidRDefault="004C4E82" w:rsidP="004C4E82">
            <w:pPr>
              <w:rPr>
                <w:b/>
              </w:rPr>
            </w:pPr>
            <w:r w:rsidRPr="00ED7AE0">
              <w:rPr>
                <w:b/>
              </w:rPr>
              <w:t>U2 : Elaboration d’un processus de réalisation d’un outillage</w:t>
            </w:r>
          </w:p>
        </w:tc>
        <w:tc>
          <w:tcPr>
            <w:tcW w:w="1996" w:type="dxa"/>
            <w:vMerge/>
            <w:tcBorders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4C4E82" w:rsidRPr="00ED7AE0" w:rsidRDefault="004C4E82" w:rsidP="004C4E82">
            <w:pPr>
              <w:rPr>
                <w:b/>
              </w:rPr>
            </w:pPr>
          </w:p>
        </w:tc>
      </w:tr>
    </w:tbl>
    <w:p w:rsidR="00F87749" w:rsidRDefault="00F87749">
      <w:pPr>
        <w:jc w:val="left"/>
        <w:rPr>
          <w:b/>
          <w:caps/>
          <w:u w:val="single"/>
        </w:rPr>
      </w:pPr>
    </w:p>
    <w:p w:rsidR="005923EA" w:rsidRDefault="005923EA" w:rsidP="005923EA">
      <w:pPr>
        <w:jc w:val="left"/>
        <w:rPr>
          <w:i/>
          <w:u w:val="single"/>
        </w:rPr>
      </w:pPr>
      <w:r>
        <w:rPr>
          <w:b/>
          <w:caps/>
          <w:u w:val="single"/>
        </w:rPr>
        <w:t>E</w:t>
      </w:r>
      <w:r w:rsidR="00E867FE">
        <w:rPr>
          <w:b/>
          <w:caps/>
          <w:u w:val="single"/>
        </w:rPr>
        <w:t>X</w:t>
      </w:r>
      <w:r>
        <w:rPr>
          <w:b/>
          <w:caps/>
          <w:u w:val="single"/>
        </w:rPr>
        <w:t>trait de la brochure ELLOR (</w:t>
      </w:r>
      <w:r w:rsidRPr="009A2E96">
        <w:rPr>
          <w:i/>
          <w:u w:val="single"/>
        </w:rPr>
        <w:t>brochure-électroérosion grafite-ellor-fr.pdf</w:t>
      </w:r>
      <w:r>
        <w:rPr>
          <w:i/>
          <w:u w:val="single"/>
        </w:rPr>
        <w:t>)</w:t>
      </w:r>
      <w:r w:rsidRPr="009A2E96">
        <w:rPr>
          <w:i/>
          <w:u w:val="single"/>
        </w:rPr>
        <w:t xml:space="preserve"> </w:t>
      </w:r>
    </w:p>
    <w:p w:rsidR="00065B08" w:rsidRDefault="00065B08" w:rsidP="005923EA">
      <w:pPr>
        <w:jc w:val="left"/>
        <w:rPr>
          <w:b/>
          <w:caps/>
          <w:u w:val="single"/>
        </w:rPr>
      </w:pPr>
      <w:r>
        <w:rPr>
          <w:i/>
          <w:u w:val="single"/>
        </w:rPr>
        <w:t>Tableau de choix de la nuance de graphite</w:t>
      </w:r>
      <w:r w:rsidR="009F6B9A">
        <w:rPr>
          <w:i/>
          <w:u w:val="single"/>
        </w:rPr>
        <w:t xml:space="preserve"> </w:t>
      </w:r>
    </w:p>
    <w:p w:rsidR="005923EA" w:rsidRDefault="005923EA">
      <w:pPr>
        <w:jc w:val="left"/>
        <w:rPr>
          <w:b/>
          <w:caps/>
          <w:u w:val="single"/>
        </w:rPr>
      </w:pPr>
    </w:p>
    <w:p w:rsidR="005923EA" w:rsidRDefault="00702E89">
      <w:pPr>
        <w:jc w:val="left"/>
        <w:rPr>
          <w:b/>
          <w:caps/>
          <w:u w:val="single"/>
        </w:rPr>
      </w:pPr>
      <w:r>
        <w:rPr>
          <w:b/>
          <w:caps/>
          <w:noProof/>
          <w:u w:val="single"/>
          <w:lang w:eastAsia="fr-FR"/>
        </w:rPr>
        <w:pict>
          <v:rect id="_x0000_s1514" style="position:absolute;margin-left:49.5pt;margin-top:269pt;width:453.75pt;height:16.5pt;z-index:251863040" strokecolor="white [3212]" strokeweight="2.25pt"/>
        </w:pict>
      </w:r>
      <w:r w:rsidR="005923EA">
        <w:rPr>
          <w:b/>
          <w:caps/>
          <w:noProof/>
          <w:u w:val="single"/>
          <w:lang w:eastAsia="fr-FR"/>
        </w:rPr>
        <w:drawing>
          <wp:inline distT="0" distB="0" distL="0" distR="0">
            <wp:extent cx="6645910" cy="7396543"/>
            <wp:effectExtent l="19050" t="0" r="2540" b="0"/>
            <wp:docPr id="3" name="Image 4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6"/>
                    <pic:cNvPicPr>
                      <a:picLocks noChangeAspect="1" noChangeArrowheads="1"/>
                    </pic:cNvPicPr>
                  </pic:nvPicPr>
                  <pic:blipFill>
                    <a:blip r:embed="rId2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45910" cy="739654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923EA" w:rsidRDefault="005923EA">
      <w:pPr>
        <w:jc w:val="left"/>
        <w:rPr>
          <w:b/>
          <w:caps/>
          <w:u w:val="single"/>
        </w:rPr>
      </w:pPr>
    </w:p>
    <w:p w:rsidR="005923EA" w:rsidRDefault="005923EA">
      <w:pPr>
        <w:jc w:val="left"/>
        <w:rPr>
          <w:b/>
          <w:caps/>
          <w:u w:val="single"/>
        </w:rPr>
      </w:pPr>
    </w:p>
    <w:p w:rsidR="005923EA" w:rsidRDefault="005923EA">
      <w:pPr>
        <w:jc w:val="left"/>
        <w:rPr>
          <w:b/>
          <w:caps/>
          <w:u w:val="single"/>
        </w:rPr>
      </w:pPr>
    </w:p>
    <w:p w:rsidR="00CD076B" w:rsidRDefault="00F87749">
      <w:pPr>
        <w:jc w:val="left"/>
        <w:rPr>
          <w:b/>
          <w:caps/>
          <w:u w:val="single"/>
        </w:rPr>
      </w:pPr>
      <w:r>
        <w:rPr>
          <w:b/>
          <w:caps/>
          <w:u w:val="single"/>
        </w:rPr>
        <w:br w:type="page"/>
      </w:r>
    </w:p>
    <w:p w:rsidR="005923EA" w:rsidRPr="006F6C4E" w:rsidRDefault="005923EA">
      <w:pPr>
        <w:jc w:val="left"/>
        <w:rPr>
          <w:b/>
          <w:caps/>
          <w:sz w:val="16"/>
          <w:u w:val="single"/>
        </w:rPr>
      </w:pPr>
    </w:p>
    <w:tbl>
      <w:tblPr>
        <w:tblpPr w:leftFromText="141" w:rightFromText="141" w:vertAnchor="text" w:horzAnchor="margin" w:tblpY="-119"/>
        <w:tblW w:w="0" w:type="auto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/>
      </w:tblPr>
      <w:tblGrid>
        <w:gridCol w:w="1860"/>
        <w:gridCol w:w="6750"/>
        <w:gridCol w:w="1996"/>
      </w:tblGrid>
      <w:tr w:rsidR="005923EA" w:rsidRPr="00ED7AE0" w:rsidTr="00942704">
        <w:trPr>
          <w:trHeight w:val="565"/>
        </w:trPr>
        <w:tc>
          <w:tcPr>
            <w:tcW w:w="8610" w:type="dxa"/>
            <w:gridSpan w:val="2"/>
            <w:tcBorders>
              <w:top w:val="single" w:sz="12" w:space="0" w:color="auto"/>
              <w:left w:val="single" w:sz="12" w:space="0" w:color="auto"/>
              <w:right w:val="single" w:sz="12" w:space="0" w:color="auto"/>
            </w:tcBorders>
            <w:shd w:val="clear" w:color="auto" w:fill="BFBFBF"/>
            <w:vAlign w:val="center"/>
          </w:tcPr>
          <w:p w:rsidR="005923EA" w:rsidRPr="00ED7AE0" w:rsidRDefault="005923EA" w:rsidP="00942704">
            <w:pPr>
              <w:rPr>
                <w:b/>
              </w:rPr>
            </w:pPr>
            <w:r w:rsidRPr="00ED7AE0">
              <w:rPr>
                <w:b/>
              </w:rPr>
              <w:t>Baccalauréat professionnel : TECHNICIEN OUTILLEUR</w:t>
            </w:r>
          </w:p>
        </w:tc>
        <w:tc>
          <w:tcPr>
            <w:tcW w:w="1996" w:type="dxa"/>
            <w:vMerge w:val="restart"/>
            <w:tcBorders>
              <w:top w:val="single" w:sz="12" w:space="0" w:color="auto"/>
              <w:left w:val="single" w:sz="12" w:space="0" w:color="auto"/>
              <w:right w:val="single" w:sz="12" w:space="0" w:color="auto"/>
            </w:tcBorders>
            <w:vAlign w:val="center"/>
          </w:tcPr>
          <w:p w:rsidR="005923EA" w:rsidRPr="00ED7AE0" w:rsidRDefault="005923EA" w:rsidP="005826E4">
            <w:pPr>
              <w:rPr>
                <w:b/>
                <w:sz w:val="40"/>
                <w:szCs w:val="40"/>
              </w:rPr>
            </w:pPr>
            <w:r>
              <w:rPr>
                <w:b/>
                <w:sz w:val="40"/>
                <w:szCs w:val="40"/>
              </w:rPr>
              <w:t xml:space="preserve">DT </w:t>
            </w:r>
            <w:r w:rsidR="005826E4">
              <w:rPr>
                <w:b/>
                <w:sz w:val="40"/>
                <w:szCs w:val="40"/>
              </w:rPr>
              <w:t>9</w:t>
            </w:r>
            <w:r w:rsidRPr="00ED7AE0">
              <w:rPr>
                <w:b/>
                <w:sz w:val="40"/>
                <w:szCs w:val="40"/>
              </w:rPr>
              <w:t>/</w:t>
            </w:r>
            <w:r w:rsidR="005826E4">
              <w:rPr>
                <w:b/>
                <w:sz w:val="40"/>
                <w:szCs w:val="40"/>
              </w:rPr>
              <w:t>10</w:t>
            </w:r>
          </w:p>
        </w:tc>
      </w:tr>
      <w:tr w:rsidR="005923EA" w:rsidRPr="00ED7AE0" w:rsidTr="00942704">
        <w:trPr>
          <w:trHeight w:val="591"/>
        </w:trPr>
        <w:tc>
          <w:tcPr>
            <w:tcW w:w="1860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5923EA" w:rsidRPr="00ED7AE0" w:rsidRDefault="005923EA" w:rsidP="00942704">
            <w:pPr>
              <w:rPr>
                <w:b/>
              </w:rPr>
            </w:pPr>
            <w:r w:rsidRPr="00ED7AE0">
              <w:rPr>
                <w:b/>
              </w:rPr>
              <w:t>Epreuve E2</w:t>
            </w:r>
          </w:p>
        </w:tc>
        <w:tc>
          <w:tcPr>
            <w:tcW w:w="6750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5923EA" w:rsidRPr="00ED7AE0" w:rsidRDefault="005923EA" w:rsidP="00942704">
            <w:pPr>
              <w:rPr>
                <w:b/>
              </w:rPr>
            </w:pPr>
            <w:r w:rsidRPr="00ED7AE0">
              <w:rPr>
                <w:b/>
              </w:rPr>
              <w:t>U2 : Elaboration d’un processus de réalisation d’un outillage</w:t>
            </w:r>
          </w:p>
        </w:tc>
        <w:tc>
          <w:tcPr>
            <w:tcW w:w="1996" w:type="dxa"/>
            <w:vMerge/>
            <w:tcBorders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5923EA" w:rsidRPr="00ED7AE0" w:rsidRDefault="005923EA" w:rsidP="00942704">
            <w:pPr>
              <w:rPr>
                <w:b/>
              </w:rPr>
            </w:pPr>
          </w:p>
        </w:tc>
      </w:tr>
    </w:tbl>
    <w:p w:rsidR="00E51B48" w:rsidRDefault="00E51B48">
      <w:pPr>
        <w:jc w:val="left"/>
        <w:rPr>
          <w:b/>
          <w:caps/>
          <w:u w:val="single"/>
        </w:rPr>
      </w:pPr>
    </w:p>
    <w:p w:rsidR="00E51B48" w:rsidRDefault="00E51B48">
      <w:pPr>
        <w:jc w:val="left"/>
        <w:rPr>
          <w:b/>
          <w:caps/>
          <w:u w:val="single"/>
        </w:rPr>
      </w:pPr>
      <w:r>
        <w:rPr>
          <w:b/>
          <w:caps/>
          <w:u w:val="single"/>
        </w:rPr>
        <w:t>Fraise de diamètre 1.2</w:t>
      </w:r>
      <w:r w:rsidR="00E867FE">
        <w:rPr>
          <w:b/>
          <w:caps/>
          <w:u w:val="single"/>
        </w:rPr>
        <w:t xml:space="preserve"> mm</w:t>
      </w:r>
      <w:r w:rsidR="00D66ADA">
        <w:rPr>
          <w:b/>
          <w:caps/>
          <w:u w:val="single"/>
        </w:rPr>
        <w:t>,</w:t>
      </w:r>
      <w:r w:rsidR="00E867FE">
        <w:rPr>
          <w:b/>
          <w:caps/>
          <w:u w:val="single"/>
        </w:rPr>
        <w:t xml:space="preserve"> </w:t>
      </w:r>
      <w:r w:rsidR="00D66ADA">
        <w:rPr>
          <w:b/>
          <w:caps/>
          <w:u w:val="single"/>
        </w:rPr>
        <w:t xml:space="preserve">DEUX DENTS, </w:t>
      </w:r>
      <w:r>
        <w:rPr>
          <w:b/>
          <w:caps/>
          <w:u w:val="single"/>
        </w:rPr>
        <w:t>proposée par le logiciel pour la réalisation des rainures en UGV.</w:t>
      </w:r>
      <w:r w:rsidR="000A7A02" w:rsidRPr="000A7A02">
        <w:rPr>
          <w:b/>
          <w:caps/>
          <w:u w:val="single"/>
        </w:rPr>
        <w:t xml:space="preserve"> </w:t>
      </w:r>
    </w:p>
    <w:p w:rsidR="00336FE2" w:rsidRDefault="00336FE2">
      <w:pPr>
        <w:jc w:val="left"/>
        <w:rPr>
          <w:b/>
          <w:caps/>
          <w:u w:val="single"/>
        </w:rPr>
      </w:pPr>
    </w:p>
    <w:p w:rsidR="00820CFD" w:rsidRDefault="00702E89">
      <w:pPr>
        <w:jc w:val="left"/>
        <w:rPr>
          <w:b/>
          <w:caps/>
          <w:u w:val="single"/>
        </w:rPr>
      </w:pPr>
      <w:r>
        <w:rPr>
          <w:b/>
          <w:caps/>
          <w:noProof/>
          <w:u w:val="single"/>
          <w:lang w:eastAsia="fr-FR"/>
        </w:rPr>
        <w:pict>
          <v:shape id="_x0000_s1359" type="#_x0000_t75" style="position:absolute;margin-left:7pt;margin-top:8.85pt;width:513.35pt;height:411.95pt;z-index:251840512" o:regroupid="9">
            <v:imagedata r:id="rId28" o:title=""/>
          </v:shape>
        </w:pict>
      </w:r>
    </w:p>
    <w:p w:rsidR="00820CFD" w:rsidRDefault="00820CFD">
      <w:pPr>
        <w:jc w:val="left"/>
        <w:rPr>
          <w:b/>
          <w:caps/>
          <w:u w:val="single"/>
        </w:rPr>
      </w:pPr>
    </w:p>
    <w:p w:rsidR="00820CFD" w:rsidRDefault="00702E89">
      <w:pPr>
        <w:jc w:val="left"/>
        <w:rPr>
          <w:b/>
          <w:caps/>
          <w:u w:val="single"/>
        </w:rPr>
      </w:pPr>
      <w:r>
        <w:rPr>
          <w:b/>
          <w:caps/>
          <w:noProof/>
          <w:u w:val="single"/>
          <w:lang w:eastAsia="fr-FR"/>
        </w:rPr>
        <w:pict>
          <v:shape id="_x0000_s1360" type="#_x0000_t75" style="position:absolute;margin-left:98.25pt;margin-top:7.75pt;width:433.2pt;height:171.1pt;z-index:251841536" o:regroupid="9">
            <v:imagedata r:id="rId29" o:title="" cropbottom="8662f" cropright="1108f"/>
          </v:shape>
        </w:pict>
      </w:r>
    </w:p>
    <w:p w:rsidR="00820CFD" w:rsidRDefault="00820CFD">
      <w:pPr>
        <w:jc w:val="left"/>
        <w:rPr>
          <w:b/>
          <w:caps/>
          <w:u w:val="single"/>
        </w:rPr>
      </w:pPr>
    </w:p>
    <w:p w:rsidR="00820CFD" w:rsidRDefault="00820CFD">
      <w:pPr>
        <w:jc w:val="left"/>
        <w:rPr>
          <w:b/>
          <w:caps/>
          <w:u w:val="single"/>
        </w:rPr>
      </w:pPr>
    </w:p>
    <w:p w:rsidR="00820CFD" w:rsidRDefault="00820CFD">
      <w:pPr>
        <w:jc w:val="left"/>
        <w:rPr>
          <w:b/>
          <w:caps/>
          <w:u w:val="single"/>
        </w:rPr>
      </w:pPr>
    </w:p>
    <w:p w:rsidR="00820CFD" w:rsidRDefault="00820CFD">
      <w:pPr>
        <w:jc w:val="left"/>
        <w:rPr>
          <w:b/>
          <w:caps/>
          <w:u w:val="single"/>
        </w:rPr>
      </w:pPr>
    </w:p>
    <w:p w:rsidR="00820CFD" w:rsidRDefault="00820CFD">
      <w:pPr>
        <w:jc w:val="left"/>
        <w:rPr>
          <w:b/>
          <w:caps/>
          <w:u w:val="single"/>
        </w:rPr>
      </w:pPr>
    </w:p>
    <w:p w:rsidR="00820CFD" w:rsidRDefault="00820CFD">
      <w:pPr>
        <w:jc w:val="left"/>
        <w:rPr>
          <w:b/>
          <w:caps/>
          <w:u w:val="single"/>
        </w:rPr>
      </w:pPr>
    </w:p>
    <w:p w:rsidR="00820CFD" w:rsidRDefault="00820CFD">
      <w:pPr>
        <w:jc w:val="left"/>
        <w:rPr>
          <w:b/>
          <w:caps/>
          <w:u w:val="single"/>
        </w:rPr>
      </w:pPr>
    </w:p>
    <w:p w:rsidR="00820CFD" w:rsidRDefault="00820CFD">
      <w:pPr>
        <w:jc w:val="left"/>
        <w:rPr>
          <w:b/>
          <w:caps/>
          <w:u w:val="single"/>
        </w:rPr>
      </w:pPr>
    </w:p>
    <w:p w:rsidR="00820CFD" w:rsidRDefault="00820CFD">
      <w:pPr>
        <w:jc w:val="left"/>
        <w:rPr>
          <w:b/>
          <w:caps/>
          <w:u w:val="single"/>
        </w:rPr>
      </w:pPr>
    </w:p>
    <w:p w:rsidR="00820CFD" w:rsidRDefault="00820CFD">
      <w:pPr>
        <w:jc w:val="left"/>
        <w:rPr>
          <w:b/>
          <w:caps/>
          <w:u w:val="single"/>
        </w:rPr>
      </w:pPr>
    </w:p>
    <w:p w:rsidR="00820CFD" w:rsidRDefault="00820CFD">
      <w:pPr>
        <w:jc w:val="left"/>
        <w:rPr>
          <w:b/>
          <w:caps/>
          <w:u w:val="single"/>
        </w:rPr>
      </w:pPr>
    </w:p>
    <w:p w:rsidR="00820CFD" w:rsidRDefault="00820CFD">
      <w:pPr>
        <w:jc w:val="left"/>
        <w:rPr>
          <w:b/>
          <w:caps/>
          <w:u w:val="single"/>
        </w:rPr>
      </w:pPr>
    </w:p>
    <w:p w:rsidR="00820CFD" w:rsidRDefault="00820CFD">
      <w:pPr>
        <w:jc w:val="left"/>
        <w:rPr>
          <w:b/>
          <w:caps/>
          <w:u w:val="single"/>
        </w:rPr>
      </w:pPr>
    </w:p>
    <w:p w:rsidR="00820CFD" w:rsidRDefault="00820CFD">
      <w:pPr>
        <w:jc w:val="left"/>
        <w:rPr>
          <w:b/>
          <w:caps/>
          <w:u w:val="single"/>
        </w:rPr>
      </w:pPr>
    </w:p>
    <w:p w:rsidR="00820CFD" w:rsidRDefault="00820CFD">
      <w:pPr>
        <w:jc w:val="left"/>
        <w:rPr>
          <w:b/>
          <w:caps/>
          <w:u w:val="single"/>
        </w:rPr>
      </w:pPr>
    </w:p>
    <w:p w:rsidR="00820CFD" w:rsidRDefault="00702E89">
      <w:pPr>
        <w:jc w:val="left"/>
        <w:rPr>
          <w:b/>
          <w:caps/>
          <w:u w:val="single"/>
        </w:rPr>
      </w:pPr>
      <w:r>
        <w:rPr>
          <w:b/>
          <w:caps/>
          <w:noProof/>
          <w:u w:val="single"/>
          <w:lang w:eastAsia="fr-FR"/>
        </w:rPr>
        <w:pict>
          <v:group id="_x0000_s1500" style="position:absolute;margin-left:119.55pt;margin-top:12.9pt;width:55.7pt;height:116.15pt;z-index:251848704" coordorigin="851,8527" coordsize="2169,2298">
            <v:shape id="_x0000_s1501" type="#_x0000_t202" style="position:absolute;left:851;top:8527;width:2169;height:383" fillcolor="white [3212]" strokecolor="black [3213]" strokeweight="1pt">
              <v:textbox>
                <w:txbxContent>
                  <w:p w:rsidR="003A6AAD" w:rsidRPr="00DF39AD" w:rsidRDefault="003A6AAD" w:rsidP="000A7A02">
                    <w:pPr>
                      <w:rPr>
                        <w:sz w:val="20"/>
                      </w:rPr>
                    </w:pPr>
                    <w:r>
                      <w:rPr>
                        <w:sz w:val="20"/>
                      </w:rPr>
                      <w:t>d4</w:t>
                    </w:r>
                  </w:p>
                </w:txbxContent>
              </v:textbox>
            </v:shape>
            <v:shape id="_x0000_s1502" type="#_x0000_t202" style="position:absolute;left:851;top:8910;width:2169;height:383" fillcolor="white [3212]" strokecolor="black [3213]" strokeweight="1pt">
              <v:textbox>
                <w:txbxContent>
                  <w:p w:rsidR="003A6AAD" w:rsidRPr="00DF39AD" w:rsidRDefault="003A6AAD" w:rsidP="000A7A02">
                    <w:pPr>
                      <w:rPr>
                        <w:sz w:val="20"/>
                      </w:rPr>
                    </w:pPr>
                    <w:r>
                      <w:rPr>
                        <w:sz w:val="20"/>
                      </w:rPr>
                      <w:t>1.15</w:t>
                    </w:r>
                  </w:p>
                </w:txbxContent>
              </v:textbox>
            </v:shape>
            <v:shape id="_x0000_s1503" type="#_x0000_t202" style="position:absolute;left:851;top:9293;width:2169;height:383" fillcolor="white [3212]" strokecolor="black [3213]" strokeweight="1pt">
              <v:textbox>
                <w:txbxContent>
                  <w:p w:rsidR="003A6AAD" w:rsidRPr="00DF39AD" w:rsidRDefault="003A6AAD" w:rsidP="000A7A02">
                    <w:pPr>
                      <w:rPr>
                        <w:sz w:val="20"/>
                      </w:rPr>
                    </w:pPr>
                    <w:r>
                      <w:rPr>
                        <w:sz w:val="20"/>
                      </w:rPr>
                      <w:t>1.41</w:t>
                    </w:r>
                  </w:p>
                </w:txbxContent>
              </v:textbox>
            </v:shape>
            <v:shape id="_x0000_s1504" type="#_x0000_t202" style="position:absolute;left:851;top:9676;width:2169;height:383" fillcolor="white [3212]" strokecolor="black [3213]" strokeweight="1pt">
              <v:textbox>
                <w:txbxContent>
                  <w:p w:rsidR="003A6AAD" w:rsidRPr="00DF39AD" w:rsidRDefault="00FB61AA" w:rsidP="000A7A02">
                    <w:pPr>
                      <w:rPr>
                        <w:sz w:val="20"/>
                      </w:rPr>
                    </w:pPr>
                    <w:r>
                      <w:rPr>
                        <w:sz w:val="20"/>
                      </w:rPr>
                      <w:t>1.15</w:t>
                    </w:r>
                  </w:p>
                </w:txbxContent>
              </v:textbox>
            </v:shape>
            <v:shape id="_x0000_s1505" type="#_x0000_t202" style="position:absolute;left:851;top:10059;width:2169;height:383" fillcolor="white [3212]" strokecolor="black [3213]" strokeweight="1pt">
              <v:textbox>
                <w:txbxContent>
                  <w:p w:rsidR="003A6AAD" w:rsidRPr="00DF39AD" w:rsidRDefault="003A6AAD" w:rsidP="000A7A02">
                    <w:pPr>
                      <w:rPr>
                        <w:sz w:val="20"/>
                      </w:rPr>
                    </w:pPr>
                    <w:r>
                      <w:rPr>
                        <w:sz w:val="20"/>
                      </w:rPr>
                      <w:t>1.48</w:t>
                    </w:r>
                  </w:p>
                </w:txbxContent>
              </v:textbox>
            </v:shape>
            <v:shape id="_x0000_s1506" type="#_x0000_t202" style="position:absolute;left:851;top:10442;width:2169;height:383" fillcolor="white [3212]" strokecolor="black [3213]" strokeweight="1pt">
              <v:textbox>
                <w:txbxContent>
                  <w:p w:rsidR="003A6AAD" w:rsidRPr="00DF39AD" w:rsidRDefault="003A6AAD" w:rsidP="000A7A02">
                    <w:pPr>
                      <w:rPr>
                        <w:sz w:val="20"/>
                      </w:rPr>
                    </w:pPr>
                    <w:r>
                      <w:rPr>
                        <w:sz w:val="20"/>
                      </w:rPr>
                      <w:t>1.57</w:t>
                    </w:r>
                  </w:p>
                </w:txbxContent>
              </v:textbox>
            </v:shape>
          </v:group>
        </w:pict>
      </w:r>
      <w:r>
        <w:rPr>
          <w:b/>
          <w:caps/>
          <w:noProof/>
          <w:u w:val="single"/>
          <w:lang w:eastAsia="fr-FR"/>
        </w:rPr>
        <w:pict>
          <v:group id="_x0000_s1361" style="position:absolute;margin-left:11.4pt;margin-top:12.9pt;width:108.15pt;height:116.15pt;z-index:251842560" coordorigin="851,8527" coordsize="2169,2298" o:regroupid="9">
            <v:shape id="_x0000_s1362" type="#_x0000_t202" style="position:absolute;left:851;top:8527;width:2169;height:383" fillcolor="white [3212]" strokecolor="black [3213]" strokeweight="1pt">
              <v:textbox>
                <w:txbxContent>
                  <w:p w:rsidR="000A7A02" w:rsidRPr="00DF39AD" w:rsidRDefault="00FB61AA" w:rsidP="000A7A02">
                    <w:pPr>
                      <w:rPr>
                        <w:sz w:val="20"/>
                      </w:rPr>
                    </w:pPr>
                    <w:r>
                      <w:rPr>
                        <w:sz w:val="20"/>
                      </w:rPr>
                      <w:t>Fraise N°</w:t>
                    </w:r>
                  </w:p>
                </w:txbxContent>
              </v:textbox>
            </v:shape>
            <v:shape id="_x0000_s1363" type="#_x0000_t202" style="position:absolute;left:851;top:8910;width:2169;height:383" fillcolor="white [3212]" strokecolor="black [3213]" strokeweight="1pt">
              <v:textbox>
                <w:txbxContent>
                  <w:p w:rsidR="000A7A02" w:rsidRPr="00DF39AD" w:rsidRDefault="000A7A02" w:rsidP="000A7A02">
                    <w:pPr>
                      <w:rPr>
                        <w:sz w:val="20"/>
                      </w:rPr>
                    </w:pPr>
                    <w:r>
                      <w:rPr>
                        <w:sz w:val="20"/>
                      </w:rPr>
                      <w:t>1</w:t>
                    </w:r>
                  </w:p>
                </w:txbxContent>
              </v:textbox>
            </v:shape>
            <v:shape id="_x0000_s1364" type="#_x0000_t202" style="position:absolute;left:851;top:9293;width:2169;height:383" fillcolor="white [3212]" strokecolor="black [3213]" strokeweight="1pt">
              <v:textbox>
                <w:txbxContent>
                  <w:p w:rsidR="000A7A02" w:rsidRPr="00DF39AD" w:rsidRDefault="000A7A02" w:rsidP="000A7A02">
                    <w:pPr>
                      <w:rPr>
                        <w:sz w:val="20"/>
                      </w:rPr>
                    </w:pPr>
                    <w:r>
                      <w:rPr>
                        <w:sz w:val="20"/>
                      </w:rPr>
                      <w:t>2</w:t>
                    </w:r>
                  </w:p>
                </w:txbxContent>
              </v:textbox>
            </v:shape>
            <v:shape id="_x0000_s1365" type="#_x0000_t202" style="position:absolute;left:851;top:9676;width:2169;height:383" fillcolor="white [3212]" strokecolor="black [3213]" strokeweight="1pt">
              <v:textbox>
                <w:txbxContent>
                  <w:p w:rsidR="000A7A02" w:rsidRPr="00DF39AD" w:rsidRDefault="000A7A02" w:rsidP="000A7A02">
                    <w:pPr>
                      <w:rPr>
                        <w:sz w:val="20"/>
                      </w:rPr>
                    </w:pPr>
                    <w:r>
                      <w:rPr>
                        <w:sz w:val="20"/>
                      </w:rPr>
                      <w:t>3</w:t>
                    </w:r>
                  </w:p>
                </w:txbxContent>
              </v:textbox>
            </v:shape>
            <v:shape id="_x0000_s1366" type="#_x0000_t202" style="position:absolute;left:851;top:10059;width:2169;height:383" fillcolor="white [3212]" strokecolor="black [3213]" strokeweight="1pt">
              <v:textbox>
                <w:txbxContent>
                  <w:p w:rsidR="000A7A02" w:rsidRPr="00DF39AD" w:rsidRDefault="000A7A02" w:rsidP="000A7A02">
                    <w:pPr>
                      <w:rPr>
                        <w:sz w:val="20"/>
                      </w:rPr>
                    </w:pPr>
                    <w:r>
                      <w:rPr>
                        <w:sz w:val="20"/>
                      </w:rPr>
                      <w:t>4</w:t>
                    </w:r>
                  </w:p>
                </w:txbxContent>
              </v:textbox>
            </v:shape>
            <v:shape id="_x0000_s1367" type="#_x0000_t202" style="position:absolute;left:851;top:10442;width:2169;height:383" fillcolor="white [3212]" strokecolor="black [3213]" strokeweight="1pt">
              <v:textbox>
                <w:txbxContent>
                  <w:p w:rsidR="000A7A02" w:rsidRPr="00DF39AD" w:rsidRDefault="000A7A02" w:rsidP="000A7A02">
                    <w:pPr>
                      <w:rPr>
                        <w:sz w:val="20"/>
                      </w:rPr>
                    </w:pPr>
                    <w:r>
                      <w:rPr>
                        <w:sz w:val="20"/>
                      </w:rPr>
                      <w:t>5</w:t>
                    </w:r>
                  </w:p>
                </w:txbxContent>
              </v:textbox>
            </v:shape>
          </v:group>
        </w:pict>
      </w:r>
    </w:p>
    <w:p w:rsidR="00820CFD" w:rsidRDefault="00820CFD">
      <w:pPr>
        <w:jc w:val="left"/>
        <w:rPr>
          <w:b/>
          <w:caps/>
          <w:u w:val="single"/>
        </w:rPr>
      </w:pPr>
    </w:p>
    <w:p w:rsidR="00820CFD" w:rsidRDefault="00820CFD">
      <w:pPr>
        <w:jc w:val="left"/>
        <w:rPr>
          <w:b/>
          <w:caps/>
          <w:u w:val="single"/>
        </w:rPr>
      </w:pPr>
    </w:p>
    <w:p w:rsidR="00820CFD" w:rsidRDefault="00820CFD">
      <w:pPr>
        <w:jc w:val="left"/>
        <w:rPr>
          <w:b/>
          <w:caps/>
          <w:u w:val="single"/>
        </w:rPr>
      </w:pPr>
    </w:p>
    <w:p w:rsidR="00820CFD" w:rsidRDefault="00820CFD">
      <w:pPr>
        <w:jc w:val="left"/>
        <w:rPr>
          <w:b/>
          <w:caps/>
          <w:u w:val="single"/>
        </w:rPr>
      </w:pPr>
    </w:p>
    <w:p w:rsidR="00820CFD" w:rsidRDefault="00820CFD">
      <w:pPr>
        <w:jc w:val="left"/>
        <w:rPr>
          <w:b/>
          <w:caps/>
          <w:u w:val="single"/>
        </w:rPr>
      </w:pPr>
    </w:p>
    <w:p w:rsidR="00820CFD" w:rsidRDefault="00820CFD">
      <w:pPr>
        <w:jc w:val="left"/>
        <w:rPr>
          <w:b/>
          <w:caps/>
          <w:u w:val="single"/>
        </w:rPr>
      </w:pPr>
    </w:p>
    <w:p w:rsidR="00820CFD" w:rsidRDefault="00820CFD">
      <w:pPr>
        <w:jc w:val="left"/>
        <w:rPr>
          <w:b/>
          <w:caps/>
          <w:u w:val="single"/>
        </w:rPr>
      </w:pPr>
    </w:p>
    <w:p w:rsidR="00820CFD" w:rsidRDefault="00820CFD">
      <w:pPr>
        <w:jc w:val="left"/>
        <w:rPr>
          <w:b/>
          <w:caps/>
          <w:u w:val="single"/>
        </w:rPr>
      </w:pPr>
      <w:r w:rsidRPr="00820CFD">
        <w:rPr>
          <w:b/>
          <w:caps/>
          <w:noProof/>
          <w:u w:val="single"/>
          <w:lang w:eastAsia="fr-FR"/>
        </w:rPr>
        <w:drawing>
          <wp:inline distT="0" distB="0" distL="0" distR="0">
            <wp:extent cx="6640467" cy="2268187"/>
            <wp:effectExtent l="19050" t="0" r="7983" b="0"/>
            <wp:docPr id="30" name="Imag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30" cstate="print"/>
                    <a:srcRect t="26770" r="760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40467" cy="226818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20CFD" w:rsidRDefault="00820CFD">
      <w:pPr>
        <w:jc w:val="left"/>
        <w:rPr>
          <w:b/>
          <w:caps/>
          <w:u w:val="single"/>
        </w:rPr>
      </w:pPr>
    </w:p>
    <w:p w:rsidR="005923EA" w:rsidRDefault="005923EA">
      <w:pPr>
        <w:jc w:val="left"/>
        <w:rPr>
          <w:b/>
          <w:caps/>
          <w:u w:val="single"/>
        </w:rPr>
      </w:pPr>
      <w:r>
        <w:rPr>
          <w:b/>
          <w:caps/>
          <w:u w:val="single"/>
        </w:rPr>
        <w:br w:type="page"/>
      </w:r>
    </w:p>
    <w:tbl>
      <w:tblPr>
        <w:tblpPr w:leftFromText="141" w:rightFromText="141" w:vertAnchor="text" w:horzAnchor="margin" w:tblpY="-119"/>
        <w:tblW w:w="0" w:type="auto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/>
      </w:tblPr>
      <w:tblGrid>
        <w:gridCol w:w="1860"/>
        <w:gridCol w:w="6750"/>
        <w:gridCol w:w="1996"/>
      </w:tblGrid>
      <w:tr w:rsidR="00881F93" w:rsidRPr="00ED7AE0" w:rsidTr="00942704">
        <w:trPr>
          <w:trHeight w:val="565"/>
        </w:trPr>
        <w:tc>
          <w:tcPr>
            <w:tcW w:w="8610" w:type="dxa"/>
            <w:gridSpan w:val="2"/>
            <w:tcBorders>
              <w:top w:val="single" w:sz="12" w:space="0" w:color="auto"/>
              <w:left w:val="single" w:sz="12" w:space="0" w:color="auto"/>
              <w:right w:val="single" w:sz="12" w:space="0" w:color="auto"/>
            </w:tcBorders>
            <w:shd w:val="clear" w:color="auto" w:fill="BFBFBF"/>
            <w:vAlign w:val="center"/>
          </w:tcPr>
          <w:p w:rsidR="00881F93" w:rsidRPr="00ED7AE0" w:rsidRDefault="00881F93" w:rsidP="00942704">
            <w:pPr>
              <w:rPr>
                <w:b/>
              </w:rPr>
            </w:pPr>
            <w:r w:rsidRPr="00ED7AE0">
              <w:rPr>
                <w:b/>
              </w:rPr>
              <w:lastRenderedPageBreak/>
              <w:t>Baccalauréat professionnel : TECHNICIEN OUTILLEUR</w:t>
            </w:r>
          </w:p>
        </w:tc>
        <w:tc>
          <w:tcPr>
            <w:tcW w:w="1996" w:type="dxa"/>
            <w:vMerge w:val="restart"/>
            <w:tcBorders>
              <w:top w:val="single" w:sz="12" w:space="0" w:color="auto"/>
              <w:left w:val="single" w:sz="12" w:space="0" w:color="auto"/>
              <w:right w:val="single" w:sz="12" w:space="0" w:color="auto"/>
            </w:tcBorders>
            <w:vAlign w:val="center"/>
          </w:tcPr>
          <w:p w:rsidR="00881F93" w:rsidRPr="00ED7AE0" w:rsidRDefault="00881F93" w:rsidP="005826E4">
            <w:pPr>
              <w:rPr>
                <w:b/>
                <w:sz w:val="40"/>
                <w:szCs w:val="40"/>
              </w:rPr>
            </w:pPr>
            <w:r>
              <w:rPr>
                <w:b/>
                <w:sz w:val="40"/>
                <w:szCs w:val="40"/>
              </w:rPr>
              <w:t xml:space="preserve">DT </w:t>
            </w:r>
            <w:r w:rsidR="005826E4">
              <w:rPr>
                <w:b/>
                <w:sz w:val="40"/>
                <w:szCs w:val="40"/>
              </w:rPr>
              <w:t>10/10</w:t>
            </w:r>
          </w:p>
        </w:tc>
      </w:tr>
      <w:tr w:rsidR="00881F93" w:rsidRPr="00ED7AE0" w:rsidTr="00942704">
        <w:trPr>
          <w:trHeight w:val="591"/>
        </w:trPr>
        <w:tc>
          <w:tcPr>
            <w:tcW w:w="1860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881F93" w:rsidRPr="00ED7AE0" w:rsidRDefault="00881F93" w:rsidP="00942704">
            <w:pPr>
              <w:rPr>
                <w:b/>
              </w:rPr>
            </w:pPr>
            <w:r w:rsidRPr="00ED7AE0">
              <w:rPr>
                <w:b/>
              </w:rPr>
              <w:t>Epreuve E2</w:t>
            </w:r>
          </w:p>
        </w:tc>
        <w:tc>
          <w:tcPr>
            <w:tcW w:w="6750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881F93" w:rsidRPr="00ED7AE0" w:rsidRDefault="00881F93" w:rsidP="00942704">
            <w:pPr>
              <w:rPr>
                <w:b/>
              </w:rPr>
            </w:pPr>
            <w:r w:rsidRPr="00ED7AE0">
              <w:rPr>
                <w:b/>
              </w:rPr>
              <w:t>U2 : Elaboration d’un processus de réalisation d’un outillage</w:t>
            </w:r>
          </w:p>
        </w:tc>
        <w:tc>
          <w:tcPr>
            <w:tcW w:w="1996" w:type="dxa"/>
            <w:vMerge/>
            <w:tcBorders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881F93" w:rsidRPr="00ED7AE0" w:rsidRDefault="00881F93" w:rsidP="00942704">
            <w:pPr>
              <w:rPr>
                <w:b/>
              </w:rPr>
            </w:pPr>
          </w:p>
        </w:tc>
      </w:tr>
    </w:tbl>
    <w:p w:rsidR="004A55AF" w:rsidRDefault="004A55AF" w:rsidP="004A55AF">
      <w:pPr>
        <w:jc w:val="left"/>
        <w:rPr>
          <w:b/>
          <w:caps/>
          <w:u w:val="single"/>
        </w:rPr>
      </w:pPr>
      <w:r w:rsidRPr="000A7A02">
        <w:rPr>
          <w:b/>
          <w:caps/>
          <w:u w:val="single"/>
        </w:rPr>
        <w:t xml:space="preserve"> </w:t>
      </w:r>
    </w:p>
    <w:p w:rsidR="00336FE2" w:rsidRDefault="004A55AF">
      <w:pPr>
        <w:jc w:val="left"/>
        <w:rPr>
          <w:b/>
          <w:caps/>
          <w:u w:val="single"/>
        </w:rPr>
      </w:pPr>
      <w:r w:rsidRPr="004A55AF">
        <w:rPr>
          <w:b/>
          <w:caps/>
          <w:noProof/>
          <w:u w:val="single"/>
          <w:lang w:eastAsia="fr-FR"/>
        </w:rPr>
        <w:drawing>
          <wp:inline distT="0" distB="0" distL="0" distR="0">
            <wp:extent cx="6649764" cy="8702567"/>
            <wp:effectExtent l="19050" t="0" r="0" b="0"/>
            <wp:docPr id="1" name="Image 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44"/>
                    <pic:cNvPicPr>
                      <a:picLocks noChangeAspect="1" noChangeArrowheads="1"/>
                    </pic:cNvPicPr>
                  </pic:nvPicPr>
                  <pic:blipFill>
                    <a:blip r:embed="rId3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43188" cy="8693961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01491C" w:rsidRDefault="0001491C" w:rsidP="00845C8E">
      <w:pPr>
        <w:jc w:val="left"/>
        <w:rPr>
          <w:b/>
          <w:caps/>
          <w:u w:val="single"/>
        </w:rPr>
      </w:pPr>
    </w:p>
    <w:sectPr w:rsidR="0001491C" w:rsidSect="00FD1281">
      <w:pgSz w:w="11906" w:h="16838" w:code="9"/>
      <w:pgMar w:top="567" w:right="720" w:bottom="340" w:left="720" w:header="709" w:footer="709" w:gutter="0"/>
      <w:cols w:space="708"/>
      <w:docGrid w:linePitch="381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7C5CEE" w:rsidRDefault="007C5CEE" w:rsidP="00686DC4">
      <w:r>
        <w:separator/>
      </w:r>
    </w:p>
  </w:endnote>
  <w:endnote w:type="continuationSeparator" w:id="0">
    <w:p w:rsidR="007C5CEE" w:rsidRDefault="007C5CEE" w:rsidP="00686DC4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E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libri">
    <w:panose1 w:val="020F0502020204030204"/>
    <w:charset w:val="00"/>
    <w:family w:val="swiss"/>
    <w:pitch w:val="variable"/>
    <w:sig w:usb0="A00002EF" w:usb1="4000207B" w:usb2="00000000" w:usb3="00000000" w:csb0="0000009F" w:csb1="00000000"/>
  </w:font>
  <w:font w:name="Cambria">
    <w:panose1 w:val="02040503050406030204"/>
    <w:charset w:val="00"/>
    <w:family w:val="roman"/>
    <w:pitch w:val="variable"/>
    <w:sig w:usb0="A00002EF" w:usb1="4000004B" w:usb2="00000000" w:usb3="00000000" w:csb0="000000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7C5CEE" w:rsidRDefault="007C5CEE" w:rsidP="00686DC4">
      <w:r>
        <w:separator/>
      </w:r>
    </w:p>
  </w:footnote>
  <w:footnote w:type="continuationSeparator" w:id="0">
    <w:p w:rsidR="007C5CEE" w:rsidRDefault="007C5CEE" w:rsidP="00686DC4"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numPicBullet w:numPicBulletId="0">
    <w:pict>
      <v:shapetype id="_x0000_t75" coordsize="21600,21600" o:spt="75" o:preferrelative="t" path="m@4@5l@4@11@9@11@9@5xe" filled="f" stroked="f">
        <v:stroke joinstyle="miter"/>
        <v:formulas>
          <v:f eqn="if lineDrawn pixelLineWidth 0"/>
          <v:f eqn="sum @0 1 0"/>
          <v:f eqn="sum 0 0 @1"/>
          <v:f eqn="prod @2 1 2"/>
          <v:f eqn="prod @3 21600 pixelWidth"/>
          <v:f eqn="prod @3 21600 pixelHeight"/>
          <v:f eqn="sum @0 0 1"/>
          <v:f eqn="prod @6 1 2"/>
          <v:f eqn="prod @7 21600 pixelWidth"/>
          <v:f eqn="sum @8 21600 0"/>
          <v:f eqn="prod @7 21600 pixelHeight"/>
          <v:f eqn="sum @10 21600 0"/>
        </v:formulas>
        <v:path o:extrusionok="f" gradientshapeok="t" o:connecttype="rect"/>
        <o:lock v:ext="edit" aspectratio="t"/>
      </v:shapetype>
      <v:shape id="_x0000_i1030" type="#_x0000_t75" style="width:356.8pt;height:435.2pt;visibility:visible;mso-wrap-style:square" o:bullet="t">
        <v:imagedata r:id="rId1" o:title="" croptop="5856f"/>
      </v:shape>
    </w:pict>
  </w:numPicBullet>
  <w:abstractNum w:abstractNumId="0">
    <w:nsid w:val="00C53B80"/>
    <w:multiLevelType w:val="multilevel"/>
    <w:tmpl w:val="CAC4478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>
    <w:nsid w:val="028D0220"/>
    <w:multiLevelType w:val="hybridMultilevel"/>
    <w:tmpl w:val="4E6E428A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>
    <w:nsid w:val="05665774"/>
    <w:multiLevelType w:val="multilevel"/>
    <w:tmpl w:val="96EEBEC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>
    <w:nsid w:val="0F8E601E"/>
    <w:multiLevelType w:val="hybridMultilevel"/>
    <w:tmpl w:val="5766451C"/>
    <w:lvl w:ilvl="0" w:tplc="5EE053BA">
      <w:numFmt w:val="bullet"/>
      <w:lvlText w:val="-"/>
      <w:lvlJc w:val="left"/>
      <w:pPr>
        <w:ind w:left="720" w:hanging="360"/>
      </w:pPr>
      <w:rPr>
        <w:rFonts w:ascii="Arial" w:eastAsia="Times New Roman" w:hAnsi="Arial" w:cs="Aria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>
    <w:nsid w:val="26BA62CE"/>
    <w:multiLevelType w:val="hybridMultilevel"/>
    <w:tmpl w:val="3CDC307A"/>
    <w:lvl w:ilvl="0" w:tplc="040C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4BE253C8"/>
    <w:multiLevelType w:val="multilevel"/>
    <w:tmpl w:val="E390B7F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6">
    <w:nsid w:val="6DB32E88"/>
    <w:multiLevelType w:val="hybridMultilevel"/>
    <w:tmpl w:val="7C4AB05A"/>
    <w:lvl w:ilvl="0" w:tplc="040C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>
    <w:nsid w:val="7E764DA8"/>
    <w:multiLevelType w:val="hybridMultilevel"/>
    <w:tmpl w:val="FD006B58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4"/>
  </w:num>
  <w:num w:numId="2">
    <w:abstractNumId w:val="6"/>
  </w:num>
  <w:num w:numId="3">
    <w:abstractNumId w:val="7"/>
  </w:num>
  <w:num w:numId="4">
    <w:abstractNumId w:val="1"/>
  </w:num>
  <w:num w:numId="5">
    <w:abstractNumId w:val="5"/>
  </w:num>
  <w:num w:numId="6">
    <w:abstractNumId w:val="0"/>
  </w:num>
  <w:num w:numId="7">
    <w:abstractNumId w:val="2"/>
  </w:num>
  <w:num w:numId="8">
    <w:abstractNumId w:val="3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70"/>
  <w:proofState w:spelling="clean" w:grammar="clean"/>
  <w:attachedTemplate r:id="rId1"/>
  <w:defaultTabStop w:val="708"/>
  <w:hyphenationZone w:val="425"/>
  <w:drawingGridHorizontalSpacing w:val="140"/>
  <w:displayHorizontalDrawingGridEvery w:val="2"/>
  <w:characterSpacingControl w:val="doNotCompress"/>
  <w:footnotePr>
    <w:footnote w:id="-1"/>
    <w:footnote w:id="0"/>
  </w:footnotePr>
  <w:endnotePr>
    <w:endnote w:id="-1"/>
    <w:endnote w:id="0"/>
  </w:endnotePr>
  <w:compat/>
  <w:rsids>
    <w:rsidRoot w:val="00403F1B"/>
    <w:rsid w:val="000141B3"/>
    <w:rsid w:val="0001491C"/>
    <w:rsid w:val="000316CD"/>
    <w:rsid w:val="00035C74"/>
    <w:rsid w:val="00036B5A"/>
    <w:rsid w:val="00052560"/>
    <w:rsid w:val="00065B08"/>
    <w:rsid w:val="00070805"/>
    <w:rsid w:val="00071393"/>
    <w:rsid w:val="00071884"/>
    <w:rsid w:val="00073FB1"/>
    <w:rsid w:val="0007768C"/>
    <w:rsid w:val="00077C51"/>
    <w:rsid w:val="000A7A02"/>
    <w:rsid w:val="000B3748"/>
    <w:rsid w:val="000E0421"/>
    <w:rsid w:val="000E1E29"/>
    <w:rsid w:val="000F059C"/>
    <w:rsid w:val="000F1FC3"/>
    <w:rsid w:val="001006DB"/>
    <w:rsid w:val="00101075"/>
    <w:rsid w:val="00113F2E"/>
    <w:rsid w:val="00131815"/>
    <w:rsid w:val="00132E1B"/>
    <w:rsid w:val="00141F59"/>
    <w:rsid w:val="001511FE"/>
    <w:rsid w:val="001525DD"/>
    <w:rsid w:val="001600DA"/>
    <w:rsid w:val="00162218"/>
    <w:rsid w:val="001912F0"/>
    <w:rsid w:val="00191E2E"/>
    <w:rsid w:val="001B39FD"/>
    <w:rsid w:val="001E6B7A"/>
    <w:rsid w:val="001F4629"/>
    <w:rsid w:val="001F4D67"/>
    <w:rsid w:val="00214AF4"/>
    <w:rsid w:val="00224395"/>
    <w:rsid w:val="00225DBB"/>
    <w:rsid w:val="00226EFB"/>
    <w:rsid w:val="002464BC"/>
    <w:rsid w:val="00252EA1"/>
    <w:rsid w:val="002532DC"/>
    <w:rsid w:val="00266CB8"/>
    <w:rsid w:val="0028549B"/>
    <w:rsid w:val="00285696"/>
    <w:rsid w:val="00291AF1"/>
    <w:rsid w:val="002A78C8"/>
    <w:rsid w:val="002B1C3D"/>
    <w:rsid w:val="002B1E55"/>
    <w:rsid w:val="002C1BD2"/>
    <w:rsid w:val="002C59EE"/>
    <w:rsid w:val="002D44E5"/>
    <w:rsid w:val="00303EDE"/>
    <w:rsid w:val="00305409"/>
    <w:rsid w:val="00306937"/>
    <w:rsid w:val="00324A6F"/>
    <w:rsid w:val="003358DC"/>
    <w:rsid w:val="00336FE2"/>
    <w:rsid w:val="00366FA0"/>
    <w:rsid w:val="00380B39"/>
    <w:rsid w:val="0038198F"/>
    <w:rsid w:val="003A4FDD"/>
    <w:rsid w:val="003A6AAD"/>
    <w:rsid w:val="003B62C1"/>
    <w:rsid w:val="003C0FA3"/>
    <w:rsid w:val="003C1BEC"/>
    <w:rsid w:val="003C443E"/>
    <w:rsid w:val="003C7903"/>
    <w:rsid w:val="003F4B66"/>
    <w:rsid w:val="003F519D"/>
    <w:rsid w:val="003F5594"/>
    <w:rsid w:val="00403F1B"/>
    <w:rsid w:val="00417E98"/>
    <w:rsid w:val="004204E3"/>
    <w:rsid w:val="004230A6"/>
    <w:rsid w:val="00430AA0"/>
    <w:rsid w:val="00430D38"/>
    <w:rsid w:val="00437489"/>
    <w:rsid w:val="0045386E"/>
    <w:rsid w:val="00455DCC"/>
    <w:rsid w:val="00462106"/>
    <w:rsid w:val="004659BB"/>
    <w:rsid w:val="004720EC"/>
    <w:rsid w:val="00481F64"/>
    <w:rsid w:val="00491C5C"/>
    <w:rsid w:val="0049308C"/>
    <w:rsid w:val="00497783"/>
    <w:rsid w:val="004A55AF"/>
    <w:rsid w:val="004B45AA"/>
    <w:rsid w:val="004B576D"/>
    <w:rsid w:val="004C0666"/>
    <w:rsid w:val="004C0FB7"/>
    <w:rsid w:val="004C4E82"/>
    <w:rsid w:val="004C73A9"/>
    <w:rsid w:val="004D02C6"/>
    <w:rsid w:val="004E44E4"/>
    <w:rsid w:val="004E4F00"/>
    <w:rsid w:val="004F7384"/>
    <w:rsid w:val="00501170"/>
    <w:rsid w:val="00513FF4"/>
    <w:rsid w:val="00546E73"/>
    <w:rsid w:val="005534C3"/>
    <w:rsid w:val="00553583"/>
    <w:rsid w:val="0056330E"/>
    <w:rsid w:val="005738BF"/>
    <w:rsid w:val="00574FA7"/>
    <w:rsid w:val="00575552"/>
    <w:rsid w:val="0057686C"/>
    <w:rsid w:val="005808B2"/>
    <w:rsid w:val="005826E4"/>
    <w:rsid w:val="005923EA"/>
    <w:rsid w:val="005B7FC1"/>
    <w:rsid w:val="005C4FF2"/>
    <w:rsid w:val="005D1F04"/>
    <w:rsid w:val="00600B93"/>
    <w:rsid w:val="00606334"/>
    <w:rsid w:val="00612864"/>
    <w:rsid w:val="006231D3"/>
    <w:rsid w:val="006254C0"/>
    <w:rsid w:val="00637713"/>
    <w:rsid w:val="00637CA7"/>
    <w:rsid w:val="006448AF"/>
    <w:rsid w:val="006606FF"/>
    <w:rsid w:val="00667F7B"/>
    <w:rsid w:val="00671B62"/>
    <w:rsid w:val="00675C33"/>
    <w:rsid w:val="006769CF"/>
    <w:rsid w:val="006772C6"/>
    <w:rsid w:val="00686548"/>
    <w:rsid w:val="00686DC4"/>
    <w:rsid w:val="0069629B"/>
    <w:rsid w:val="006A0093"/>
    <w:rsid w:val="006C169A"/>
    <w:rsid w:val="006D310E"/>
    <w:rsid w:val="006D44F5"/>
    <w:rsid w:val="006D7E28"/>
    <w:rsid w:val="006E1EA1"/>
    <w:rsid w:val="006E2C32"/>
    <w:rsid w:val="006E400C"/>
    <w:rsid w:val="006E46C9"/>
    <w:rsid w:val="006F5846"/>
    <w:rsid w:val="006F6409"/>
    <w:rsid w:val="006F6C4E"/>
    <w:rsid w:val="00702E89"/>
    <w:rsid w:val="00706169"/>
    <w:rsid w:val="0071454E"/>
    <w:rsid w:val="007157A2"/>
    <w:rsid w:val="00736066"/>
    <w:rsid w:val="007363C4"/>
    <w:rsid w:val="007366D0"/>
    <w:rsid w:val="00766E5B"/>
    <w:rsid w:val="00767821"/>
    <w:rsid w:val="00793986"/>
    <w:rsid w:val="007946AB"/>
    <w:rsid w:val="007A3CC1"/>
    <w:rsid w:val="007A5701"/>
    <w:rsid w:val="007C02FD"/>
    <w:rsid w:val="007C5CEE"/>
    <w:rsid w:val="007C6236"/>
    <w:rsid w:val="007C711C"/>
    <w:rsid w:val="007D12E6"/>
    <w:rsid w:val="007E7958"/>
    <w:rsid w:val="007F614A"/>
    <w:rsid w:val="007F7931"/>
    <w:rsid w:val="00805527"/>
    <w:rsid w:val="00817A11"/>
    <w:rsid w:val="00820CFD"/>
    <w:rsid w:val="008249B7"/>
    <w:rsid w:val="008344A2"/>
    <w:rsid w:val="0083518D"/>
    <w:rsid w:val="00835C22"/>
    <w:rsid w:val="008415A8"/>
    <w:rsid w:val="00842DF9"/>
    <w:rsid w:val="00844124"/>
    <w:rsid w:val="00845C8E"/>
    <w:rsid w:val="008623E1"/>
    <w:rsid w:val="00863554"/>
    <w:rsid w:val="00863922"/>
    <w:rsid w:val="00875E1D"/>
    <w:rsid w:val="008774F3"/>
    <w:rsid w:val="00877AFC"/>
    <w:rsid w:val="00881F93"/>
    <w:rsid w:val="0088696F"/>
    <w:rsid w:val="008910FE"/>
    <w:rsid w:val="00894E3E"/>
    <w:rsid w:val="008A4662"/>
    <w:rsid w:val="008A474F"/>
    <w:rsid w:val="008A65BB"/>
    <w:rsid w:val="008B19B6"/>
    <w:rsid w:val="008B223C"/>
    <w:rsid w:val="008C1724"/>
    <w:rsid w:val="008C3380"/>
    <w:rsid w:val="008F6A74"/>
    <w:rsid w:val="008F72F4"/>
    <w:rsid w:val="009010E8"/>
    <w:rsid w:val="009203A9"/>
    <w:rsid w:val="00940E64"/>
    <w:rsid w:val="009608C5"/>
    <w:rsid w:val="009716B0"/>
    <w:rsid w:val="00983C3D"/>
    <w:rsid w:val="00990B16"/>
    <w:rsid w:val="0099457E"/>
    <w:rsid w:val="009945DE"/>
    <w:rsid w:val="009B099C"/>
    <w:rsid w:val="009B4D32"/>
    <w:rsid w:val="009C69E4"/>
    <w:rsid w:val="009E56A1"/>
    <w:rsid w:val="009E6AAB"/>
    <w:rsid w:val="009F6B9A"/>
    <w:rsid w:val="00A1116D"/>
    <w:rsid w:val="00A24828"/>
    <w:rsid w:val="00A313B5"/>
    <w:rsid w:val="00A515A6"/>
    <w:rsid w:val="00A54BD7"/>
    <w:rsid w:val="00A56D0F"/>
    <w:rsid w:val="00A57788"/>
    <w:rsid w:val="00A60073"/>
    <w:rsid w:val="00A705E5"/>
    <w:rsid w:val="00A72FD1"/>
    <w:rsid w:val="00A73EAA"/>
    <w:rsid w:val="00A76282"/>
    <w:rsid w:val="00A93216"/>
    <w:rsid w:val="00AA32FB"/>
    <w:rsid w:val="00AC2611"/>
    <w:rsid w:val="00AC5497"/>
    <w:rsid w:val="00AE09F5"/>
    <w:rsid w:val="00AE1FC9"/>
    <w:rsid w:val="00AF4AE1"/>
    <w:rsid w:val="00B11551"/>
    <w:rsid w:val="00B1764D"/>
    <w:rsid w:val="00B21A08"/>
    <w:rsid w:val="00B305A4"/>
    <w:rsid w:val="00B315DF"/>
    <w:rsid w:val="00B31640"/>
    <w:rsid w:val="00B47117"/>
    <w:rsid w:val="00B516A0"/>
    <w:rsid w:val="00B75612"/>
    <w:rsid w:val="00B773F3"/>
    <w:rsid w:val="00B859FA"/>
    <w:rsid w:val="00B85F09"/>
    <w:rsid w:val="00BA218B"/>
    <w:rsid w:val="00BA47D3"/>
    <w:rsid w:val="00BA4D76"/>
    <w:rsid w:val="00BB5456"/>
    <w:rsid w:val="00BB638A"/>
    <w:rsid w:val="00BC03A9"/>
    <w:rsid w:val="00BD2F21"/>
    <w:rsid w:val="00BD76FD"/>
    <w:rsid w:val="00BE7948"/>
    <w:rsid w:val="00C015E3"/>
    <w:rsid w:val="00C20D7A"/>
    <w:rsid w:val="00C32181"/>
    <w:rsid w:val="00C32FC1"/>
    <w:rsid w:val="00C330CF"/>
    <w:rsid w:val="00C45FF1"/>
    <w:rsid w:val="00C54519"/>
    <w:rsid w:val="00C615F5"/>
    <w:rsid w:val="00C768BC"/>
    <w:rsid w:val="00C86FBA"/>
    <w:rsid w:val="00C87CA4"/>
    <w:rsid w:val="00C95F42"/>
    <w:rsid w:val="00C96E28"/>
    <w:rsid w:val="00CA0822"/>
    <w:rsid w:val="00CC27E3"/>
    <w:rsid w:val="00CD076B"/>
    <w:rsid w:val="00CE16A7"/>
    <w:rsid w:val="00CE1EC1"/>
    <w:rsid w:val="00D161EB"/>
    <w:rsid w:val="00D25C7E"/>
    <w:rsid w:val="00D32B21"/>
    <w:rsid w:val="00D52A43"/>
    <w:rsid w:val="00D52AB9"/>
    <w:rsid w:val="00D64403"/>
    <w:rsid w:val="00D66ADA"/>
    <w:rsid w:val="00D73F54"/>
    <w:rsid w:val="00D804D8"/>
    <w:rsid w:val="00D846B3"/>
    <w:rsid w:val="00D86825"/>
    <w:rsid w:val="00D86D13"/>
    <w:rsid w:val="00DA53AE"/>
    <w:rsid w:val="00DD28D8"/>
    <w:rsid w:val="00DE2773"/>
    <w:rsid w:val="00DF39AD"/>
    <w:rsid w:val="00E069E4"/>
    <w:rsid w:val="00E06C41"/>
    <w:rsid w:val="00E20A47"/>
    <w:rsid w:val="00E43AAC"/>
    <w:rsid w:val="00E43FF6"/>
    <w:rsid w:val="00E51B48"/>
    <w:rsid w:val="00E72215"/>
    <w:rsid w:val="00E73494"/>
    <w:rsid w:val="00E762E2"/>
    <w:rsid w:val="00E818A3"/>
    <w:rsid w:val="00E83B0B"/>
    <w:rsid w:val="00E850C2"/>
    <w:rsid w:val="00E867FE"/>
    <w:rsid w:val="00E9178F"/>
    <w:rsid w:val="00EA3884"/>
    <w:rsid w:val="00EB1C17"/>
    <w:rsid w:val="00EB3B9F"/>
    <w:rsid w:val="00EB694B"/>
    <w:rsid w:val="00EB7173"/>
    <w:rsid w:val="00EC2F5C"/>
    <w:rsid w:val="00EC6F73"/>
    <w:rsid w:val="00ED7AE0"/>
    <w:rsid w:val="00F11DC4"/>
    <w:rsid w:val="00F12645"/>
    <w:rsid w:val="00F14BAE"/>
    <w:rsid w:val="00F17388"/>
    <w:rsid w:val="00F20360"/>
    <w:rsid w:val="00F34771"/>
    <w:rsid w:val="00F35079"/>
    <w:rsid w:val="00F35584"/>
    <w:rsid w:val="00F654BB"/>
    <w:rsid w:val="00F6599D"/>
    <w:rsid w:val="00F66A71"/>
    <w:rsid w:val="00F746FB"/>
    <w:rsid w:val="00F7623F"/>
    <w:rsid w:val="00F775F1"/>
    <w:rsid w:val="00F86909"/>
    <w:rsid w:val="00F87749"/>
    <w:rsid w:val="00F92FFB"/>
    <w:rsid w:val="00F944BC"/>
    <w:rsid w:val="00F9672C"/>
    <w:rsid w:val="00FB61AA"/>
    <w:rsid w:val="00FC5CF3"/>
    <w:rsid w:val="00FC5E27"/>
    <w:rsid w:val="00FD1281"/>
    <w:rsid w:val="00FD195C"/>
    <w:rsid w:val="00FD650D"/>
    <w:rsid w:val="00FE1074"/>
    <w:rsid w:val="00FE2399"/>
    <w:rsid w:val="00FE23DB"/>
    <w:rsid w:val="00FE5BDE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30722" strokecolor="red">
      <v:stroke endarrow="block" color="red" weight="2.25pt"/>
      <o:colormenu v:ext="edit" fillcolor="none" strokecolor="none"/>
    </o:shapedefaults>
    <o:shapelayout v:ext="edit">
      <o:idmap v:ext="edit" data="1"/>
      <o:rules v:ext="edit">
        <o:r id="V:Rule9" type="connector" idref="#_x0000_s1458"/>
        <o:r id="V:Rule10" type="connector" idref="#_x0000_s1455"/>
        <o:r id="V:Rule11" type="connector" idref="#_x0000_s1456"/>
        <o:r id="V:Rule12" type="connector" idref="#_x0000_s1509"/>
        <o:r id="V:Rule13" type="connector" idref="#_x0000_s1451"/>
        <o:r id="V:Rule14" type="connector" idref="#_x0000_s1457"/>
        <o:r id="V:Rule15" type="connector" idref="#_x0000_s1459"/>
        <o:r id="V:Rule16" type="connector" idref="#_x0000_s1453"/>
      </o:rules>
      <o:regrouptable v:ext="edit">
        <o:entry new="1" old="0"/>
        <o:entry new="2" old="0"/>
        <o:entry new="3" old="0"/>
        <o:entry new="4" old="0"/>
        <o:entry new="5" old="0"/>
        <o:entry new="6" old="0"/>
        <o:entry new="7" old="0"/>
        <o:entry new="8" old="0"/>
        <o:entry new="9" old="0"/>
        <o:entry new="10" old="0"/>
        <o:entry new="11" old="0"/>
        <o:entry new="12" old="0"/>
      </o:regrouptable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Arial" w:eastAsia="Calibri" w:hAnsi="Arial" w:cs="Arial"/>
        <w:lang w:val="fr-FR" w:eastAsia="fr-FR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9945DE"/>
    <w:pPr>
      <w:jc w:val="center"/>
    </w:pPr>
    <w:rPr>
      <w:sz w:val="28"/>
      <w:szCs w:val="28"/>
      <w:lang w:eastAsia="en-US"/>
    </w:rPr>
  </w:style>
  <w:style w:type="paragraph" w:styleId="Titre2">
    <w:name w:val="heading 2"/>
    <w:basedOn w:val="Normal"/>
    <w:link w:val="Titre2Car"/>
    <w:uiPriority w:val="9"/>
    <w:qFormat/>
    <w:rsid w:val="00D846B3"/>
    <w:pPr>
      <w:spacing w:before="100" w:beforeAutospacing="1" w:after="100" w:afterAutospacing="1"/>
      <w:jc w:val="left"/>
      <w:outlineLvl w:val="1"/>
    </w:pPr>
    <w:rPr>
      <w:rFonts w:eastAsia="Times New Roman"/>
      <w:b/>
      <w:bCs/>
      <w:color w:val="6495ED"/>
      <w:lang w:eastAsia="fr-FR"/>
    </w:rPr>
  </w:style>
  <w:style w:type="paragraph" w:styleId="Titre3">
    <w:name w:val="heading 3"/>
    <w:basedOn w:val="Normal"/>
    <w:next w:val="Normal"/>
    <w:link w:val="Titre3Car"/>
    <w:uiPriority w:val="9"/>
    <w:semiHidden/>
    <w:unhideWhenUsed/>
    <w:qFormat/>
    <w:rsid w:val="00D846B3"/>
    <w:pPr>
      <w:keepNext/>
      <w:keepLines/>
      <w:spacing w:before="20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table" w:styleId="Grilledutableau">
    <w:name w:val="Table Grid"/>
    <w:basedOn w:val="TableauNormal"/>
    <w:uiPriority w:val="59"/>
    <w:rsid w:val="00306937"/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Textedebulles">
    <w:name w:val="Balloon Text"/>
    <w:basedOn w:val="Normal"/>
    <w:link w:val="TextedebullesCar"/>
    <w:uiPriority w:val="99"/>
    <w:semiHidden/>
    <w:unhideWhenUsed/>
    <w:rsid w:val="006F5846"/>
    <w:rPr>
      <w:rFonts w:ascii="Tahoma" w:hAnsi="Tahoma" w:cs="Tahoma"/>
      <w:sz w:val="16"/>
      <w:szCs w:val="16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6F5846"/>
    <w:rPr>
      <w:rFonts w:ascii="Tahoma" w:hAnsi="Tahoma" w:cs="Tahoma"/>
      <w:sz w:val="16"/>
      <w:szCs w:val="16"/>
    </w:rPr>
  </w:style>
  <w:style w:type="paragraph" w:styleId="Paragraphedeliste">
    <w:name w:val="List Paragraph"/>
    <w:basedOn w:val="Normal"/>
    <w:uiPriority w:val="34"/>
    <w:qFormat/>
    <w:rsid w:val="00675C33"/>
    <w:pPr>
      <w:ind w:left="720"/>
      <w:contextualSpacing/>
    </w:pPr>
  </w:style>
  <w:style w:type="paragraph" w:styleId="En-tte">
    <w:name w:val="header"/>
    <w:basedOn w:val="Normal"/>
    <w:link w:val="En-tteCar"/>
    <w:uiPriority w:val="99"/>
    <w:semiHidden/>
    <w:unhideWhenUsed/>
    <w:rsid w:val="00686DC4"/>
    <w:pPr>
      <w:tabs>
        <w:tab w:val="center" w:pos="4536"/>
        <w:tab w:val="right" w:pos="9072"/>
      </w:tabs>
    </w:pPr>
  </w:style>
  <w:style w:type="character" w:customStyle="1" w:styleId="En-tteCar">
    <w:name w:val="En-tête Car"/>
    <w:basedOn w:val="Policepardfaut"/>
    <w:link w:val="En-tte"/>
    <w:uiPriority w:val="99"/>
    <w:semiHidden/>
    <w:rsid w:val="00686DC4"/>
  </w:style>
  <w:style w:type="paragraph" w:styleId="Pieddepage">
    <w:name w:val="footer"/>
    <w:basedOn w:val="Normal"/>
    <w:link w:val="PieddepageCar"/>
    <w:uiPriority w:val="99"/>
    <w:semiHidden/>
    <w:unhideWhenUsed/>
    <w:rsid w:val="00686DC4"/>
    <w:pPr>
      <w:tabs>
        <w:tab w:val="center" w:pos="4536"/>
        <w:tab w:val="right" w:pos="9072"/>
      </w:tabs>
    </w:pPr>
  </w:style>
  <w:style w:type="character" w:customStyle="1" w:styleId="PieddepageCar">
    <w:name w:val="Pied de page Car"/>
    <w:basedOn w:val="Policepardfaut"/>
    <w:link w:val="Pieddepage"/>
    <w:uiPriority w:val="99"/>
    <w:semiHidden/>
    <w:rsid w:val="00686DC4"/>
  </w:style>
  <w:style w:type="paragraph" w:styleId="Sansinterligne">
    <w:name w:val="No Spacing"/>
    <w:uiPriority w:val="1"/>
    <w:qFormat/>
    <w:rsid w:val="00B1764D"/>
    <w:pPr>
      <w:jc w:val="center"/>
    </w:pPr>
    <w:rPr>
      <w:sz w:val="28"/>
      <w:szCs w:val="28"/>
      <w:lang w:eastAsia="en-US"/>
    </w:rPr>
  </w:style>
  <w:style w:type="character" w:customStyle="1" w:styleId="Titre2Car">
    <w:name w:val="Titre 2 Car"/>
    <w:basedOn w:val="Policepardfaut"/>
    <w:link w:val="Titre2"/>
    <w:uiPriority w:val="9"/>
    <w:rsid w:val="00D846B3"/>
    <w:rPr>
      <w:rFonts w:eastAsia="Times New Roman"/>
      <w:b/>
      <w:bCs/>
      <w:color w:val="6495ED"/>
      <w:sz w:val="28"/>
      <w:szCs w:val="28"/>
    </w:rPr>
  </w:style>
  <w:style w:type="character" w:customStyle="1" w:styleId="Titre3Car">
    <w:name w:val="Titre 3 Car"/>
    <w:basedOn w:val="Policepardfaut"/>
    <w:link w:val="Titre3"/>
    <w:uiPriority w:val="9"/>
    <w:semiHidden/>
    <w:rsid w:val="00D846B3"/>
    <w:rPr>
      <w:rFonts w:asciiTheme="majorHAnsi" w:eastAsiaTheme="majorEastAsia" w:hAnsiTheme="majorHAnsi" w:cstheme="majorBidi"/>
      <w:b/>
      <w:bCs/>
      <w:color w:val="4F81BD" w:themeColor="accent1"/>
      <w:sz w:val="28"/>
      <w:szCs w:val="28"/>
      <w:lang w:eastAsia="en-US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456416718">
      <w:bodyDiv w:val="1"/>
      <w:marLeft w:val="561"/>
      <w:marRight w:val="561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603228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106940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4794073">
      <w:bodyDiv w:val="1"/>
      <w:marLeft w:val="561"/>
      <w:marRight w:val="561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34376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22219220">
      <w:bodyDiv w:val="1"/>
      <w:marLeft w:val="561"/>
      <w:marRight w:val="561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963278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883471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8332820">
      <w:bodyDiv w:val="1"/>
      <w:marLeft w:val="561"/>
      <w:marRight w:val="561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87332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7.png"/><Relationship Id="rId18" Type="http://schemas.openxmlformats.org/officeDocument/2006/relationships/image" Target="media/image12.png"/><Relationship Id="rId26" Type="http://schemas.openxmlformats.org/officeDocument/2006/relationships/image" Target="media/image20.png"/><Relationship Id="rId3" Type="http://schemas.openxmlformats.org/officeDocument/2006/relationships/styles" Target="styles.xml"/><Relationship Id="rId21" Type="http://schemas.openxmlformats.org/officeDocument/2006/relationships/image" Target="media/image15.png"/><Relationship Id="rId7" Type="http://schemas.openxmlformats.org/officeDocument/2006/relationships/endnotes" Target="endnotes.xml"/><Relationship Id="rId12" Type="http://schemas.openxmlformats.org/officeDocument/2006/relationships/image" Target="media/image6.png"/><Relationship Id="rId17" Type="http://schemas.openxmlformats.org/officeDocument/2006/relationships/image" Target="media/image11.png"/><Relationship Id="rId25" Type="http://schemas.openxmlformats.org/officeDocument/2006/relationships/image" Target="media/image19.png"/><Relationship Id="rId33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image" Target="media/image10.png"/><Relationship Id="rId20" Type="http://schemas.openxmlformats.org/officeDocument/2006/relationships/image" Target="media/image14.png"/><Relationship Id="rId29" Type="http://schemas.openxmlformats.org/officeDocument/2006/relationships/image" Target="media/image23.pn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5.png"/><Relationship Id="rId24" Type="http://schemas.openxmlformats.org/officeDocument/2006/relationships/image" Target="media/image18.png"/><Relationship Id="rId32" Type="http://schemas.openxmlformats.org/officeDocument/2006/relationships/fontTable" Target="fontTable.xml"/><Relationship Id="rId5" Type="http://schemas.openxmlformats.org/officeDocument/2006/relationships/webSettings" Target="webSettings.xml"/><Relationship Id="rId15" Type="http://schemas.openxmlformats.org/officeDocument/2006/relationships/image" Target="media/image9.png"/><Relationship Id="rId23" Type="http://schemas.openxmlformats.org/officeDocument/2006/relationships/image" Target="media/image17.png"/><Relationship Id="rId28" Type="http://schemas.openxmlformats.org/officeDocument/2006/relationships/image" Target="media/image22.png"/><Relationship Id="rId10" Type="http://schemas.openxmlformats.org/officeDocument/2006/relationships/image" Target="media/image4.png"/><Relationship Id="rId19" Type="http://schemas.openxmlformats.org/officeDocument/2006/relationships/image" Target="media/image13.png"/><Relationship Id="rId31" Type="http://schemas.openxmlformats.org/officeDocument/2006/relationships/image" Target="media/image25.jpeg"/><Relationship Id="rId4" Type="http://schemas.openxmlformats.org/officeDocument/2006/relationships/settings" Target="settings.xml"/><Relationship Id="rId9" Type="http://schemas.openxmlformats.org/officeDocument/2006/relationships/image" Target="media/image3.png"/><Relationship Id="rId14" Type="http://schemas.openxmlformats.org/officeDocument/2006/relationships/image" Target="media/image8.png"/><Relationship Id="rId22" Type="http://schemas.openxmlformats.org/officeDocument/2006/relationships/image" Target="media/image16.png"/><Relationship Id="rId27" Type="http://schemas.openxmlformats.org/officeDocument/2006/relationships/image" Target="media/image21.png"/><Relationship Id="rId30" Type="http://schemas.openxmlformats.org/officeDocument/2006/relationships/image" Target="media/image24.png"/></Relationships>
</file>

<file path=word/_rels/numbering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Aurelien%20Penaud\Desktop\u2%20bessan&#231;on\Sujet\DT.dotx" TargetMode="External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020A8FE8-20C4-45BA-8075-00DA2A1D2D8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DT</Template>
  <TotalTime>26</TotalTime>
  <Pages>10</Pages>
  <Words>457</Words>
  <Characters>2514</Characters>
  <Application>Microsoft Office Word</Application>
  <DocSecurity>0</DocSecurity>
  <Lines>20</Lines>
  <Paragraphs>5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>Baccalauréat professionnel : TECHNICIEN OUTILLEUR</vt:lpstr>
    </vt:vector>
  </TitlesOfParts>
  <Company/>
  <LinksUpToDate>false</LinksUpToDate>
  <CharactersWithSpaces>2966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Baccalauréat professionnel : TECHNICIEN OUTILLEUR</dc:title>
  <dc:creator>Aurelien Penaud</dc:creator>
  <cp:lastModifiedBy>Franck</cp:lastModifiedBy>
  <cp:revision>12</cp:revision>
  <cp:lastPrinted>2012-01-09T20:43:00Z</cp:lastPrinted>
  <dcterms:created xsi:type="dcterms:W3CDTF">2012-01-13T16:36:00Z</dcterms:created>
  <dcterms:modified xsi:type="dcterms:W3CDTF">2012-02-01T16:23:00Z</dcterms:modified>
</cp:coreProperties>
</file>