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4000E2" w:rsidRPr="00DF27A9" w:rsidRDefault="004000E2">
      <w:pPr>
        <w:jc w:val="center"/>
        <w:rPr>
          <w:rFonts w:ascii="Arial" w:hAnsi="Arial" w:cs="Arial"/>
          <w:sz w:val="24"/>
          <w:szCs w:val="24"/>
        </w:rPr>
      </w:pPr>
    </w:p>
    <w:p w:rsidR="004000E2" w:rsidRPr="00DF27A9" w:rsidRDefault="004000E2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247D79" w:rsidRPr="00DF27A9" w:rsidRDefault="00247D79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jc w:val="center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5B1146" w:rsidRPr="00DF27A9" w:rsidRDefault="005B1146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3F3484" w:rsidRPr="00DF27A9" w:rsidRDefault="003F3484">
      <w:pPr>
        <w:pStyle w:val="Titre"/>
        <w:rPr>
          <w:rFonts w:ascii="Arial" w:hAnsi="Arial" w:cs="Arial"/>
          <w:sz w:val="24"/>
          <w:szCs w:val="24"/>
        </w:rPr>
      </w:pPr>
    </w:p>
    <w:p w:rsidR="00D920DC" w:rsidRPr="00DF27A9" w:rsidRDefault="00D920DC" w:rsidP="00D920DC">
      <w:pPr>
        <w:rPr>
          <w:rFonts w:ascii="Arial" w:hAnsi="Arial" w:cs="Arial"/>
          <w:sz w:val="24"/>
          <w:szCs w:val="24"/>
        </w:rPr>
      </w:pPr>
    </w:p>
    <w:p w:rsidR="005B1146" w:rsidRPr="00DF27A9" w:rsidRDefault="005B1146" w:rsidP="00E95D76">
      <w:pPr>
        <w:ind w:firstLine="709"/>
        <w:rPr>
          <w:rFonts w:ascii="Arial" w:hAnsi="Arial" w:cs="Arial"/>
          <w:sz w:val="24"/>
          <w:szCs w:val="24"/>
        </w:rPr>
      </w:pPr>
    </w:p>
    <w:p w:rsidR="003F3484" w:rsidRPr="00DF27A9" w:rsidRDefault="003F3484" w:rsidP="003F3484">
      <w:pPr>
        <w:rPr>
          <w:rFonts w:ascii="Arial" w:hAnsi="Arial" w:cs="Arial"/>
          <w:sz w:val="24"/>
          <w:szCs w:val="24"/>
        </w:rPr>
      </w:pPr>
    </w:p>
    <w:p w:rsidR="005B1146" w:rsidRPr="00DF27A9" w:rsidRDefault="005B1146" w:rsidP="008B0F99">
      <w:pPr>
        <w:rPr>
          <w:rFonts w:ascii="Arial" w:hAnsi="Arial" w:cs="Arial"/>
          <w:sz w:val="24"/>
          <w:szCs w:val="24"/>
        </w:rPr>
      </w:pPr>
    </w:p>
    <w:p w:rsidR="00AA69A6" w:rsidRPr="00DF27A9" w:rsidRDefault="0019708C" w:rsidP="008B0F9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cap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7D50CCD" wp14:editId="4359113A">
                <wp:simplePos x="0" y="0"/>
                <wp:positionH relativeFrom="column">
                  <wp:posOffset>633730</wp:posOffset>
                </wp:positionH>
                <wp:positionV relativeFrom="paragraph">
                  <wp:posOffset>170180</wp:posOffset>
                </wp:positionV>
                <wp:extent cx="5145405" cy="1028700"/>
                <wp:effectExtent l="19050" t="19050" r="17145" b="19050"/>
                <wp:wrapNone/>
                <wp:docPr id="19" name="Rectangle 9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5405" cy="1028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E22FB" id="Rectangle 9344" o:spid="_x0000_s1026" style="position:absolute;margin-left:49.9pt;margin-top:13.4pt;width:405.15pt;height:81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" filled="f" strokeweight="2.25pt"/>
            </w:pict>
          </mc:Fallback>
        </mc:AlternateContent>
      </w:r>
    </w:p>
    <w:p w:rsidR="00594A00" w:rsidRPr="00DF27A9" w:rsidRDefault="00594A00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:rsidR="00C15359" w:rsidRPr="00DF27A9" w:rsidRDefault="00401799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 w:rsidRPr="00DF27A9">
        <w:rPr>
          <w:rFonts w:ascii="Arial" w:hAnsi="Arial" w:cs="Arial"/>
          <w:b/>
          <w:caps/>
          <w:sz w:val="32"/>
          <w:szCs w:val="32"/>
        </w:rPr>
        <w:t>C</w:t>
      </w:r>
      <w:r w:rsidR="00CF6ED8" w:rsidRPr="00DF27A9">
        <w:rPr>
          <w:rFonts w:ascii="Arial" w:hAnsi="Arial" w:cs="Arial"/>
          <w:b/>
          <w:caps/>
          <w:sz w:val="32"/>
          <w:szCs w:val="32"/>
        </w:rPr>
        <w:t>ERTIFICAT D’</w:t>
      </w:r>
      <w:r w:rsidRPr="00DF27A9">
        <w:rPr>
          <w:rFonts w:ascii="Arial" w:hAnsi="Arial" w:cs="Arial"/>
          <w:b/>
          <w:caps/>
          <w:sz w:val="32"/>
          <w:szCs w:val="32"/>
        </w:rPr>
        <w:t>AP</w:t>
      </w:r>
      <w:r w:rsidR="00CF6ED8" w:rsidRPr="00DF27A9">
        <w:rPr>
          <w:rFonts w:ascii="Arial" w:hAnsi="Arial" w:cs="Arial"/>
          <w:b/>
          <w:caps/>
          <w:sz w:val="32"/>
          <w:szCs w:val="32"/>
        </w:rPr>
        <w:t>TITUDE PROFESSIONNELLE</w:t>
      </w:r>
    </w:p>
    <w:p w:rsidR="00FB37A5" w:rsidRPr="00DF27A9" w:rsidRDefault="00B676BC" w:rsidP="00C96FD7">
      <w:pPr>
        <w:spacing w:beforeLines="50" w:before="120"/>
        <w:jc w:val="center"/>
        <w:rPr>
          <w:rFonts w:ascii="Arial" w:hAnsi="Arial" w:cs="Arial"/>
          <w:b/>
          <w:sz w:val="32"/>
          <w:szCs w:val="32"/>
        </w:rPr>
      </w:pPr>
      <w:r w:rsidRPr="00DF27A9">
        <w:rPr>
          <w:rFonts w:ascii="Arial" w:hAnsi="Arial" w:cs="Arial"/>
          <w:b/>
          <w:caps/>
          <w:sz w:val="32"/>
          <w:szCs w:val="32"/>
        </w:rPr>
        <w:t>MENUISIER ALUMINIUM-VERRE</w:t>
      </w:r>
    </w:p>
    <w:p w:rsidR="00FB37A5" w:rsidRPr="00DF27A9" w:rsidRDefault="00FB37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2F238D" w:rsidRPr="00DF27A9" w:rsidRDefault="002F238D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594A00" w:rsidRPr="00DF27A9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C85D18" w:rsidRPr="00DF27A9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FB37A5" w:rsidRPr="00DF27A9" w:rsidRDefault="00D93A14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DF27A9">
        <w:rPr>
          <w:rFonts w:ascii="Arial" w:hAnsi="Arial" w:cs="Arial"/>
          <w:b/>
          <w:sz w:val="32"/>
          <w:szCs w:val="32"/>
        </w:rPr>
        <w:t>S</w:t>
      </w:r>
      <w:r w:rsidR="00FB37A5" w:rsidRPr="00DF27A9">
        <w:rPr>
          <w:rFonts w:ascii="Arial" w:hAnsi="Arial" w:cs="Arial"/>
          <w:b/>
          <w:sz w:val="32"/>
          <w:szCs w:val="32"/>
        </w:rPr>
        <w:t xml:space="preserve">ession </w:t>
      </w:r>
      <w:r w:rsidR="00401732">
        <w:rPr>
          <w:rFonts w:ascii="Arial" w:hAnsi="Arial" w:cs="Arial"/>
          <w:b/>
          <w:sz w:val="32"/>
          <w:szCs w:val="32"/>
        </w:rPr>
        <w:t>202</w:t>
      </w:r>
      <w:r w:rsidR="00AE6507">
        <w:rPr>
          <w:rFonts w:ascii="Arial" w:hAnsi="Arial" w:cs="Arial"/>
          <w:b/>
          <w:sz w:val="32"/>
          <w:szCs w:val="32"/>
        </w:rPr>
        <w:t>1</w:t>
      </w:r>
    </w:p>
    <w:p w:rsidR="00594A00" w:rsidRPr="00DF27A9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C85D18" w:rsidRPr="00DF27A9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7F00DD" w:rsidRPr="00DF27A9" w:rsidRDefault="007F00DD" w:rsidP="008B0F99">
      <w:pPr>
        <w:jc w:val="center"/>
        <w:rPr>
          <w:rFonts w:ascii="Arial" w:hAnsi="Arial" w:cs="Arial"/>
          <w:b/>
          <w:sz w:val="28"/>
          <w:szCs w:val="28"/>
        </w:rPr>
      </w:pPr>
      <w:r w:rsidRPr="00DF27A9">
        <w:rPr>
          <w:rFonts w:ascii="Arial" w:hAnsi="Arial" w:cs="Arial"/>
          <w:b/>
          <w:sz w:val="28"/>
          <w:szCs w:val="28"/>
        </w:rPr>
        <w:t>D</w:t>
      </w:r>
      <w:r w:rsidR="00190884" w:rsidRPr="00DF27A9">
        <w:rPr>
          <w:rFonts w:ascii="Arial" w:hAnsi="Arial" w:cs="Arial"/>
          <w:b/>
          <w:sz w:val="28"/>
          <w:szCs w:val="28"/>
        </w:rPr>
        <w:t>urée : 3 heures</w:t>
      </w:r>
      <w:r w:rsidR="00190884" w:rsidRPr="00DF27A9">
        <w:rPr>
          <w:rFonts w:ascii="Arial" w:hAnsi="Arial" w:cs="Arial"/>
          <w:b/>
          <w:sz w:val="28"/>
          <w:szCs w:val="28"/>
        </w:rPr>
        <w:tab/>
      </w:r>
      <w:r w:rsidR="00190884" w:rsidRPr="00DF27A9">
        <w:rPr>
          <w:rFonts w:ascii="Arial" w:hAnsi="Arial" w:cs="Arial"/>
          <w:b/>
          <w:sz w:val="28"/>
          <w:szCs w:val="28"/>
        </w:rPr>
        <w:tab/>
        <w:t>Coefficient : 4</w:t>
      </w:r>
    </w:p>
    <w:p w:rsidR="00882ECE" w:rsidRPr="00DF27A9" w:rsidRDefault="00882ECE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Pr="00DF27A9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Pr="00DF27A9" w:rsidRDefault="00CF6ED8" w:rsidP="008B0F99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DF27A9">
        <w:rPr>
          <w:rFonts w:ascii="Arial" w:hAnsi="Arial" w:cs="Arial"/>
          <w:b/>
          <w:sz w:val="32"/>
          <w:szCs w:val="32"/>
          <w:u w:val="single"/>
        </w:rPr>
        <w:t>É</w:t>
      </w:r>
      <w:r w:rsidR="00DC6434" w:rsidRPr="00DF27A9">
        <w:rPr>
          <w:rFonts w:ascii="Arial" w:hAnsi="Arial" w:cs="Arial"/>
          <w:b/>
          <w:sz w:val="32"/>
          <w:szCs w:val="32"/>
          <w:u w:val="single"/>
        </w:rPr>
        <w:t>PREUVE EP1</w:t>
      </w:r>
    </w:p>
    <w:p w:rsidR="00B44FA5" w:rsidRPr="00DF27A9" w:rsidRDefault="00401799" w:rsidP="008B0F99">
      <w:pPr>
        <w:spacing w:before="120"/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DF27A9">
        <w:rPr>
          <w:rFonts w:ascii="Arial" w:hAnsi="Arial" w:cs="Arial"/>
          <w:b/>
          <w:sz w:val="32"/>
          <w:szCs w:val="32"/>
          <w:u w:val="single"/>
        </w:rPr>
        <w:t>Analyse d’une situation professionnelle</w:t>
      </w:r>
    </w:p>
    <w:p w:rsidR="00B44FA5" w:rsidRPr="00DF27A9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Pr="00DF27A9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042E87" w:rsidRPr="00DF27A9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042E87" w:rsidRPr="00DF27A9" w:rsidRDefault="00042E87" w:rsidP="00705F4E">
      <w:pPr>
        <w:jc w:val="center"/>
        <w:rPr>
          <w:rFonts w:ascii="Arial" w:hAnsi="Arial" w:cs="Arial"/>
          <w:b/>
          <w:sz w:val="36"/>
          <w:szCs w:val="36"/>
        </w:rPr>
      </w:pPr>
      <w:r w:rsidRPr="00DF27A9">
        <w:rPr>
          <w:rFonts w:ascii="Arial" w:hAnsi="Arial" w:cs="Arial"/>
          <w:b/>
          <w:sz w:val="36"/>
          <w:szCs w:val="36"/>
        </w:rPr>
        <w:t>DOSSIER TECHNIQUE</w:t>
      </w:r>
      <w:r w:rsidR="00A02EA5">
        <w:rPr>
          <w:rFonts w:ascii="Arial" w:hAnsi="Arial" w:cs="Arial"/>
          <w:b/>
          <w:sz w:val="36"/>
          <w:szCs w:val="36"/>
        </w:rPr>
        <w:t xml:space="preserve"> </w:t>
      </w:r>
    </w:p>
    <w:p w:rsidR="00042E87" w:rsidRPr="00DF27A9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D93A14" w:rsidRPr="00DF27A9" w:rsidRDefault="00D93A14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857AC9" w:rsidRPr="00DF27A9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 xml:space="preserve">Ce dossier comporte </w:t>
      </w:r>
      <w:r w:rsidR="00EA1E41">
        <w:rPr>
          <w:rFonts w:ascii="Arial" w:hAnsi="Arial" w:cs="Arial"/>
          <w:b/>
          <w:sz w:val="24"/>
          <w:szCs w:val="24"/>
        </w:rPr>
        <w:t>4</w:t>
      </w:r>
      <w:r w:rsidRPr="00DF27A9">
        <w:rPr>
          <w:rFonts w:ascii="Arial" w:hAnsi="Arial" w:cs="Arial"/>
          <w:sz w:val="24"/>
          <w:szCs w:val="24"/>
        </w:rPr>
        <w:t xml:space="preserve"> pages, numérotées de </w:t>
      </w:r>
      <w:r w:rsidR="00462BD5" w:rsidRPr="00DF27A9">
        <w:rPr>
          <w:rFonts w:ascii="Arial" w:hAnsi="Arial" w:cs="Arial"/>
          <w:b/>
          <w:sz w:val="24"/>
          <w:szCs w:val="24"/>
        </w:rPr>
        <w:t>DT</w:t>
      </w:r>
      <w:r w:rsidR="00EA3551" w:rsidRPr="00DF27A9">
        <w:rPr>
          <w:rFonts w:ascii="Arial" w:hAnsi="Arial" w:cs="Arial"/>
          <w:b/>
          <w:sz w:val="24"/>
          <w:szCs w:val="24"/>
        </w:rPr>
        <w:t xml:space="preserve"> </w:t>
      </w:r>
      <w:r w:rsidR="00D93A14" w:rsidRPr="00DF27A9">
        <w:rPr>
          <w:rFonts w:ascii="Arial" w:hAnsi="Arial" w:cs="Arial"/>
          <w:b/>
          <w:sz w:val="24"/>
          <w:szCs w:val="24"/>
        </w:rPr>
        <w:t>1</w:t>
      </w:r>
      <w:r w:rsidRPr="00DF27A9">
        <w:rPr>
          <w:rFonts w:ascii="Arial" w:hAnsi="Arial" w:cs="Arial"/>
          <w:b/>
          <w:sz w:val="24"/>
          <w:szCs w:val="24"/>
        </w:rPr>
        <w:t>/</w:t>
      </w:r>
      <w:r w:rsidR="001F0F3C">
        <w:rPr>
          <w:rFonts w:ascii="Arial" w:hAnsi="Arial" w:cs="Arial"/>
          <w:b/>
          <w:sz w:val="24"/>
          <w:szCs w:val="24"/>
        </w:rPr>
        <w:t>4</w:t>
      </w:r>
      <w:r w:rsidRPr="00DF27A9">
        <w:rPr>
          <w:rFonts w:ascii="Arial" w:hAnsi="Arial" w:cs="Arial"/>
          <w:sz w:val="24"/>
          <w:szCs w:val="24"/>
        </w:rPr>
        <w:t xml:space="preserve"> à </w:t>
      </w:r>
      <w:r w:rsidR="00462BD5" w:rsidRPr="00DF27A9">
        <w:rPr>
          <w:rFonts w:ascii="Arial" w:hAnsi="Arial" w:cs="Arial"/>
          <w:b/>
          <w:sz w:val="24"/>
          <w:szCs w:val="24"/>
        </w:rPr>
        <w:t>DT</w:t>
      </w:r>
      <w:r w:rsidR="00D93A14" w:rsidRPr="00DF27A9">
        <w:rPr>
          <w:rFonts w:ascii="Arial" w:hAnsi="Arial" w:cs="Arial"/>
          <w:b/>
          <w:sz w:val="24"/>
          <w:szCs w:val="24"/>
        </w:rPr>
        <w:t xml:space="preserve"> </w:t>
      </w:r>
      <w:r w:rsidR="001F0F3C">
        <w:rPr>
          <w:rFonts w:ascii="Arial" w:hAnsi="Arial" w:cs="Arial"/>
          <w:b/>
          <w:sz w:val="24"/>
          <w:szCs w:val="24"/>
        </w:rPr>
        <w:t>4</w:t>
      </w:r>
      <w:r w:rsidRPr="00DF27A9">
        <w:rPr>
          <w:rFonts w:ascii="Arial" w:hAnsi="Arial" w:cs="Arial"/>
          <w:b/>
          <w:sz w:val="24"/>
          <w:szCs w:val="24"/>
        </w:rPr>
        <w:t>/</w:t>
      </w:r>
      <w:r w:rsidR="001F0F3C">
        <w:rPr>
          <w:rFonts w:ascii="Arial" w:hAnsi="Arial" w:cs="Arial"/>
          <w:b/>
          <w:sz w:val="24"/>
          <w:szCs w:val="24"/>
        </w:rPr>
        <w:t>4</w:t>
      </w:r>
      <w:r w:rsidRPr="00DF27A9">
        <w:rPr>
          <w:rFonts w:ascii="Arial" w:hAnsi="Arial" w:cs="Arial"/>
          <w:sz w:val="24"/>
          <w:szCs w:val="24"/>
        </w:rPr>
        <w:t>.</w:t>
      </w:r>
    </w:p>
    <w:p w:rsidR="00857AC9" w:rsidRPr="00DF27A9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Assurez-vous que cet exemplaire est complet.</w:t>
      </w:r>
    </w:p>
    <w:p w:rsidR="00857AC9" w:rsidRPr="00DF27A9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DF27A9">
        <w:rPr>
          <w:rFonts w:ascii="Arial" w:hAnsi="Arial" w:cs="Arial"/>
          <w:sz w:val="24"/>
          <w:szCs w:val="24"/>
        </w:rPr>
        <w:t>S’il est incomplet, demandez</w:t>
      </w:r>
      <w:r w:rsidR="0090126D" w:rsidRPr="00DF27A9">
        <w:rPr>
          <w:rFonts w:ascii="Arial" w:hAnsi="Arial" w:cs="Arial"/>
          <w:sz w:val="24"/>
          <w:szCs w:val="24"/>
        </w:rPr>
        <w:t xml:space="preserve"> un autre exemplaire au chef de salle.</w:t>
      </w:r>
    </w:p>
    <w:p w:rsidR="00C15359" w:rsidRPr="00DF27A9" w:rsidRDefault="00C15359" w:rsidP="008B0F99">
      <w:pPr>
        <w:rPr>
          <w:rFonts w:ascii="Arial" w:hAnsi="Arial" w:cs="Arial"/>
          <w:sz w:val="24"/>
          <w:szCs w:val="24"/>
        </w:rPr>
      </w:pPr>
    </w:p>
    <w:p w:rsidR="00594A00" w:rsidRPr="00DF27A9" w:rsidRDefault="00594A00" w:rsidP="007C776A">
      <w:pPr>
        <w:jc w:val="center"/>
        <w:rPr>
          <w:rFonts w:ascii="Arial" w:hAnsi="Arial" w:cs="Arial"/>
          <w:sz w:val="24"/>
          <w:szCs w:val="24"/>
        </w:rPr>
      </w:pPr>
    </w:p>
    <w:p w:rsidR="007C776A" w:rsidRDefault="007C776A" w:rsidP="007C776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iCs/>
          <w:sz w:val="24"/>
          <w:szCs w:val="24"/>
          <w:lang w:bidi="fr-FR"/>
        </w:rPr>
      </w:pPr>
      <w:r>
        <w:rPr>
          <w:rFonts w:ascii="Arial" w:hAnsi="Arial" w:cs="Arial"/>
          <w:b/>
          <w:bCs/>
          <w:i/>
          <w:iCs/>
          <w:sz w:val="24"/>
          <w:szCs w:val="24"/>
          <w:lang w:bidi="fr-FR"/>
        </w:rPr>
        <w:t>L’usage de calculatrice avec mode examen actif est autorisé.</w:t>
      </w:r>
      <w:r>
        <w:rPr>
          <w:rFonts w:ascii="Arial" w:hAnsi="Arial" w:cs="Arial"/>
          <w:b/>
          <w:bCs/>
          <w:i/>
          <w:iCs/>
          <w:sz w:val="24"/>
          <w:szCs w:val="24"/>
          <w:lang w:bidi="fr-FR"/>
        </w:rPr>
        <w:br/>
        <w:t>L’usage de calculatrice sans mémoire, type collège, est autorisé.</w:t>
      </w:r>
    </w:p>
    <w:p w:rsidR="00DA5D61" w:rsidRPr="00DF27A9" w:rsidRDefault="00DA5D61" w:rsidP="008B0F99">
      <w:pPr>
        <w:rPr>
          <w:rFonts w:ascii="Arial" w:hAnsi="Arial" w:cs="Arial"/>
          <w:sz w:val="24"/>
          <w:szCs w:val="24"/>
        </w:rPr>
      </w:pPr>
    </w:p>
    <w:p w:rsidR="00D920DC" w:rsidRPr="00DF27A9" w:rsidRDefault="00D920DC" w:rsidP="00D920DC">
      <w:pPr>
        <w:rPr>
          <w:rFonts w:ascii="Arial" w:hAnsi="Arial" w:cs="Arial"/>
          <w:sz w:val="24"/>
          <w:szCs w:val="24"/>
        </w:rPr>
      </w:pPr>
    </w:p>
    <w:p w:rsidR="00ED6CAF" w:rsidRPr="00DF27A9" w:rsidRDefault="00ED6CAF" w:rsidP="00D920DC">
      <w:pPr>
        <w:rPr>
          <w:rFonts w:ascii="Arial" w:hAnsi="Arial" w:cs="Arial"/>
          <w:sz w:val="24"/>
          <w:szCs w:val="24"/>
        </w:rPr>
      </w:pPr>
    </w:p>
    <w:p w:rsidR="00466AAD" w:rsidRPr="00DF27A9" w:rsidRDefault="00466AAD" w:rsidP="00D920DC">
      <w:pPr>
        <w:rPr>
          <w:rFonts w:ascii="Arial" w:hAnsi="Arial" w:cs="Arial"/>
          <w:sz w:val="24"/>
          <w:szCs w:val="24"/>
        </w:rPr>
      </w:pPr>
    </w:p>
    <w:p w:rsidR="007F4679" w:rsidRDefault="007F4679" w:rsidP="007F4679">
      <w:pPr>
        <w:tabs>
          <w:tab w:val="left" w:pos="2020"/>
          <w:tab w:val="center" w:pos="11056"/>
        </w:tabs>
        <w:rPr>
          <w:rFonts w:ascii="Arial" w:hAnsi="Arial" w:cs="Arial"/>
          <w:sz w:val="24"/>
          <w:szCs w:val="24"/>
        </w:rPr>
      </w:pPr>
    </w:p>
    <w:p w:rsidR="00922F43" w:rsidRPr="00922F43" w:rsidRDefault="0034233B" w:rsidP="00922F43">
      <w:pPr>
        <w:tabs>
          <w:tab w:val="left" w:pos="2020"/>
          <w:tab w:val="center" w:pos="11056"/>
        </w:tabs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6583045" cy="6628765"/>
            <wp:effectExtent l="0" t="0" r="8255" b="635"/>
            <wp:docPr id="9420" name="Image 9420" descr="doc08744720190625145628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20" descr="doc08744720190625145628_00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95" t="4765" r="5464" b="35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045" cy="662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6496050" cy="8669020"/>
            <wp:effectExtent l="0" t="0" r="0" b="0"/>
            <wp:docPr id="2" name="Image 2" descr="doc08744720190625145628_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c08744720190625145628_00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866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F43" w:rsidRDefault="00922F43" w:rsidP="00D920DC">
      <w:pPr>
        <w:rPr>
          <w:rFonts w:ascii="Arial" w:hAnsi="Arial" w:cs="Arial"/>
          <w:sz w:val="24"/>
          <w:szCs w:val="24"/>
        </w:rPr>
      </w:pPr>
    </w:p>
    <w:p w:rsidR="00922F43" w:rsidRDefault="00922F43" w:rsidP="00D920DC">
      <w:pPr>
        <w:rPr>
          <w:rFonts w:ascii="Arial" w:hAnsi="Arial" w:cs="Arial"/>
          <w:sz w:val="24"/>
          <w:szCs w:val="24"/>
        </w:rPr>
      </w:pPr>
    </w:p>
    <w:p w:rsidR="005D4F76" w:rsidRDefault="005D4F76" w:rsidP="00D920DC">
      <w:pPr>
        <w:rPr>
          <w:rFonts w:ascii="Arial" w:hAnsi="Arial" w:cs="Arial"/>
          <w:sz w:val="24"/>
          <w:szCs w:val="24"/>
        </w:rPr>
      </w:pPr>
    </w:p>
    <w:p w:rsidR="005D4F76" w:rsidRDefault="0034233B" w:rsidP="00D920DC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4072235" cy="8950325"/>
            <wp:effectExtent l="0" t="0" r="5715" b="3175"/>
            <wp:wrapTight wrapText="bothSides">
              <wp:wrapPolygon edited="0">
                <wp:start x="0" y="0"/>
                <wp:lineTo x="0" y="21562"/>
                <wp:lineTo x="21580" y="21562"/>
                <wp:lineTo x="21580" y="0"/>
                <wp:lineTo x="0" y="0"/>
              </wp:wrapPolygon>
            </wp:wrapTight>
            <wp:docPr id="9423" name="Image 9423" descr="doc08744720190625145628_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23" descr="doc08744720190625145628_00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9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2235" cy="895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D4F76" w:rsidRDefault="005D4F76" w:rsidP="00D920DC">
      <w:pPr>
        <w:rPr>
          <w:rFonts w:ascii="Arial" w:hAnsi="Arial" w:cs="Arial"/>
          <w:sz w:val="24"/>
          <w:szCs w:val="24"/>
        </w:rPr>
      </w:pPr>
    </w:p>
    <w:p w:rsidR="005D4F76" w:rsidRDefault="008C5104" w:rsidP="00D920DC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1660525</wp:posOffset>
                </wp:positionH>
                <wp:positionV relativeFrom="paragraph">
                  <wp:posOffset>3402330</wp:posOffset>
                </wp:positionV>
                <wp:extent cx="4976495" cy="5810250"/>
                <wp:effectExtent l="19050" t="19050" r="14605" b="19050"/>
                <wp:wrapNone/>
                <wp:docPr id="20" name="Grou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76495" cy="5810250"/>
                          <a:chOff x="0" y="0"/>
                          <a:chExt cx="4976495" cy="5810250"/>
                        </a:xfrm>
                      </wpg:grpSpPr>
                      <wpg:grpSp>
                        <wpg:cNvPr id="3" name="Group 947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976495" cy="5810250"/>
                            <a:chOff x="15240" y="6072"/>
                            <a:chExt cx="7837" cy="9150"/>
                          </a:xfrm>
                        </wpg:grpSpPr>
                        <wps:wsp>
                          <wps:cNvPr id="7" name="Text Box 94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31" y="14767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Text Box 94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397" y="12355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Text Box 94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397" y="14145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Text Box 94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40" y="6072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Text Box 94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005" y="6072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Text Box 94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797" y="6072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Text Box 94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051" y="6072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Text Box 94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456" y="6072"/>
                              <a:ext cx="680" cy="4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F356C" w:rsidRPr="001B3701" w:rsidRDefault="000F356C" w:rsidP="000F356C">
                                <w:pPr>
                                  <w:rPr>
                                    <w:b/>
                                  </w:rPr>
                                </w:pPr>
                                <w:r w:rsidRPr="001B3701">
                                  <w:rPr>
                                    <w:b/>
                                  </w:rPr>
                                  <w:t>M1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7" name="AutoShape 9471"/>
                        <wps:cNvCnPr>
                          <a:cxnSpLocks noChangeShapeType="1"/>
                          <a:stCxn id="7" idx="0"/>
                        </wps:cNvCnPr>
                        <wps:spPr bwMode="auto">
                          <a:xfrm flipV="1">
                            <a:off x="2432685" y="4975762"/>
                            <a:ext cx="113756" cy="5455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AutoShape 9472"/>
                        <wps:cNvCnPr>
                          <a:cxnSpLocks noChangeShapeType="1"/>
                          <a:stCxn id="8" idx="1"/>
                        </wps:cNvCnPr>
                        <wps:spPr bwMode="auto">
                          <a:xfrm flipH="1">
                            <a:off x="3099460" y="4134168"/>
                            <a:ext cx="1445235" cy="396326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AutoShape 9473"/>
                        <wps:cNvCnPr>
                          <a:cxnSpLocks noChangeShapeType="1"/>
                          <a:stCxn id="9" idx="1"/>
                        </wps:cNvCnPr>
                        <wps:spPr bwMode="auto">
                          <a:xfrm flipH="1" flipV="1">
                            <a:off x="3610100" y="4809507"/>
                            <a:ext cx="934595" cy="46131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0" o:spid="_x0000_s1026" style="position:absolute;margin-left:130.75pt;margin-top:267.9pt;width:391.85pt;height:457.5pt;z-index:251674112;mso-height-relative:margin" coordsize="49764,58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">
                <v:group id="Group 9474" o:spid="_x0000_s1027" style="position:absolute;width:49764;height:58102" coordorigin="15240,6072" coordsize="7837,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462" o:spid="_x0000_s1028" type="#_x0000_t202" style="position:absolute;left:18731;top:14767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M8</w:t>
                          </w:r>
                        </w:p>
                      </w:txbxContent>
                    </v:textbox>
                  </v:shape>
                  <v:shape id="Text Box 9464" o:spid="_x0000_s1029" type="#_x0000_t202" style="position:absolute;left:22397;top:12355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M7</w:t>
                          </w:r>
                        </w:p>
                      </w:txbxContent>
                    </v:textbox>
                  </v:shape>
                  <v:shape id="Text Box 9465" o:spid="_x0000_s1030" type="#_x0000_t202" style="position:absolute;left:22397;top:14145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M6</w:t>
                          </w:r>
                        </w:p>
                      </w:txbxContent>
                    </v:textbox>
                  </v:shape>
                  <v:shape id="Text Box 9466" o:spid="_x0000_s1031" type="#_x0000_t202" style="position:absolute;left:15240;top:6072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M5</w:t>
                          </w:r>
                        </w:p>
                      </w:txbxContent>
                    </v:textbox>
                  </v:shape>
                  <v:shape id="Text Box 9467" o:spid="_x0000_s1032" type="#_x0000_t202" style="position:absolute;left:16005;top:6072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M4</w:t>
                          </w:r>
                        </w:p>
                      </w:txbxContent>
                    </v:textbox>
                  </v:shape>
                  <v:shape id="Text Box 9468" o:spid="_x0000_s1033" type="#_x0000_t202" style="position:absolute;left:16797;top:6072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M3</w:t>
                          </w:r>
                        </w:p>
                      </w:txbxContent>
                    </v:textbox>
                  </v:shape>
                  <v:shape id="Text Box 9469" o:spid="_x0000_s1034" type="#_x0000_t202" style="position:absolute;left:18051;top:6072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M2</w:t>
                          </w:r>
                        </w:p>
                      </w:txbxContent>
                    </v:textbox>
                  </v:shape>
                  <v:shape id="Text Box 9470" o:spid="_x0000_s1035" type="#_x0000_t202" style="position:absolute;left:19456;top:6072;width:680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" strokeweight="2.25pt">
                    <v:textbox>
                      <w:txbxContent>
                        <w:p w:rsidR="000F356C" w:rsidRPr="001B3701" w:rsidRDefault="000F356C" w:rsidP="000F356C">
                          <w:pPr>
                            <w:rPr>
                              <w:b/>
                            </w:rPr>
                          </w:pPr>
                          <w:r w:rsidRPr="001B3701">
                            <w:rPr>
                              <w:b/>
                            </w:rPr>
                            <w:t>M1</w:t>
                          </w:r>
                        </w:p>
                      </w:txbxContent>
                    </v:textbox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471" o:spid="_x0000_s1036" type="#_x0000_t32" style="position:absolute;left:24326;top:49757;width:1138;height:545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" strokeweight="2.25pt">
                  <v:stroke endarrow="block"/>
                </v:shape>
                <v:shape id="AutoShape 9472" o:spid="_x0000_s1037" type="#_x0000_t32" style="position:absolute;left:30994;top:41341;width:14452;height:396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" strokeweight="2.25pt">
                  <v:stroke endarrow="block"/>
                </v:shape>
                <v:shape id="AutoShape 9473" o:spid="_x0000_s1038" type="#_x0000_t32" style="position:absolute;left:36101;top:48095;width:9345;height:46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" strokeweight="2.25pt">
                  <v:stroke endarrow="block"/>
                </v:shape>
              </v:group>
            </w:pict>
          </mc:Fallback>
        </mc:AlternateContent>
      </w:r>
    </w:p>
    <w:p w:rsidR="005D4F76" w:rsidRDefault="005D4F76" w:rsidP="00D920DC">
      <w:pPr>
        <w:rPr>
          <w:rFonts w:ascii="Arial" w:hAnsi="Arial" w:cs="Arial"/>
          <w:sz w:val="24"/>
          <w:szCs w:val="24"/>
        </w:rPr>
      </w:pPr>
    </w:p>
    <w:p w:rsidR="005D4F76" w:rsidRDefault="005D4F76" w:rsidP="00D920DC">
      <w:pPr>
        <w:rPr>
          <w:rFonts w:ascii="Arial" w:hAnsi="Arial" w:cs="Arial"/>
          <w:sz w:val="24"/>
          <w:szCs w:val="24"/>
        </w:rPr>
        <w:sectPr w:rsidR="005D4F76" w:rsidSect="00922F43">
          <w:footerReference w:type="default" r:id="rId10"/>
          <w:pgSz w:w="23814" w:h="16840" w:orient="landscape" w:code="8"/>
          <w:pgMar w:top="851" w:right="851" w:bottom="851" w:left="851" w:header="851" w:footer="851" w:gutter="0"/>
          <w:cols w:num="2" w:space="1701"/>
          <w:docGrid w:linePitch="360"/>
        </w:sectPr>
      </w:pPr>
    </w:p>
    <w:p w:rsidR="00BA1B91" w:rsidRPr="00DF27A9" w:rsidRDefault="008C5104" w:rsidP="00AF44E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-38100</wp:posOffset>
                </wp:positionV>
                <wp:extent cx="13484225" cy="341630"/>
                <wp:effectExtent l="0" t="0" r="22225" b="20320"/>
                <wp:wrapNone/>
                <wp:docPr id="5" name="Text Box 9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84225" cy="34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7BD1" w:rsidRPr="00BA1B91" w:rsidRDefault="003E7015" w:rsidP="00BA1B9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Châssis M2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79" o:spid="_x0000_s1039" type="#_x0000_t202" style="position:absolute;margin-left:15.05pt;margin-top:-3pt;width:1061.75pt;height:26.9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">
                <v:textbox>
                  <w:txbxContent>
                    <w:p w:rsidR="00197BD1" w:rsidRPr="00BA1B91" w:rsidRDefault="003E7015" w:rsidP="00BA1B91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Châssis M2</w:t>
                      </w:r>
                    </w:p>
                  </w:txbxContent>
                </v:textbox>
              </v:shape>
            </w:pict>
          </mc:Fallback>
        </mc:AlternateContent>
      </w:r>
    </w:p>
    <w:p w:rsidR="007F4679" w:rsidRDefault="007F4679" w:rsidP="00EA4E73">
      <w:pPr>
        <w:rPr>
          <w:rFonts w:ascii="Arial" w:hAnsi="Arial" w:cs="Arial"/>
          <w:b/>
          <w:sz w:val="24"/>
          <w:szCs w:val="24"/>
        </w:rPr>
      </w:pPr>
    </w:p>
    <w:p w:rsidR="007F4679" w:rsidRDefault="007F4679" w:rsidP="00EA4E73">
      <w:pPr>
        <w:rPr>
          <w:rFonts w:ascii="Arial" w:hAnsi="Arial" w:cs="Arial"/>
          <w:b/>
          <w:sz w:val="24"/>
          <w:szCs w:val="24"/>
        </w:rPr>
      </w:pPr>
    </w:p>
    <w:p w:rsidR="007F4679" w:rsidRDefault="007F4679" w:rsidP="00EA4E73">
      <w:pPr>
        <w:rPr>
          <w:rFonts w:ascii="Arial" w:hAnsi="Arial" w:cs="Arial"/>
          <w:b/>
          <w:sz w:val="24"/>
          <w:szCs w:val="24"/>
        </w:rPr>
      </w:pPr>
    </w:p>
    <w:p w:rsidR="00C96FD7" w:rsidRDefault="00C96FD7" w:rsidP="00EA4E73">
      <w:pPr>
        <w:rPr>
          <w:rFonts w:ascii="Arial" w:hAnsi="Arial" w:cs="Arial"/>
          <w:b/>
          <w:sz w:val="24"/>
          <w:szCs w:val="24"/>
        </w:rPr>
      </w:pPr>
    </w:p>
    <w:p w:rsidR="00C96FD7" w:rsidRDefault="002F11F4" w:rsidP="00EA4E7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7C529382" wp14:editId="06F1CA28">
            <wp:simplePos x="0" y="0"/>
            <wp:positionH relativeFrom="column">
              <wp:posOffset>1102360</wp:posOffset>
            </wp:positionH>
            <wp:positionV relativeFrom="paragraph">
              <wp:posOffset>56515</wp:posOffset>
            </wp:positionV>
            <wp:extent cx="11804650" cy="6013450"/>
            <wp:effectExtent l="0" t="0" r="6350" b="6350"/>
            <wp:wrapTight wrapText="bothSides">
              <wp:wrapPolygon edited="0">
                <wp:start x="0" y="0"/>
                <wp:lineTo x="0" y="21554"/>
                <wp:lineTo x="21577" y="21554"/>
                <wp:lineTo x="21577" y="0"/>
                <wp:lineTo x="0" y="0"/>
              </wp:wrapPolygon>
            </wp:wrapTight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47000"/>
                              </a14:imgEffect>
                            </a14:imgLayer>
                          </a14:imgProps>
                        </a:ext>
                      </a:extLst>
                    </a:blip>
                    <a:srcRect l="30609" t="19515" r="18180" b="34211"/>
                    <a:stretch/>
                  </pic:blipFill>
                  <pic:spPr bwMode="auto">
                    <a:xfrm>
                      <a:off x="0" y="0"/>
                      <a:ext cx="11804650" cy="601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F4679" w:rsidRDefault="007F4679" w:rsidP="00EA4E73">
      <w:pPr>
        <w:rPr>
          <w:rFonts w:ascii="Arial" w:hAnsi="Arial" w:cs="Arial"/>
          <w:b/>
          <w:sz w:val="24"/>
          <w:szCs w:val="24"/>
        </w:rPr>
      </w:pPr>
    </w:p>
    <w:p w:rsidR="00C96FD7" w:rsidRDefault="00C96FD7" w:rsidP="00EA4E73">
      <w:pPr>
        <w:rPr>
          <w:rFonts w:ascii="Arial" w:hAnsi="Arial" w:cs="Arial"/>
          <w:b/>
          <w:sz w:val="24"/>
          <w:szCs w:val="24"/>
        </w:rPr>
      </w:pPr>
    </w:p>
    <w:p w:rsidR="00C96FD7" w:rsidRDefault="00C96FD7" w:rsidP="00EA4E73">
      <w:pPr>
        <w:rPr>
          <w:rFonts w:ascii="Arial" w:hAnsi="Arial" w:cs="Arial"/>
          <w:b/>
          <w:sz w:val="24"/>
          <w:szCs w:val="24"/>
        </w:rPr>
      </w:pPr>
    </w:p>
    <w:p w:rsidR="008C5104" w:rsidRDefault="008C5104" w:rsidP="008C5104">
      <w:pPr>
        <w:tabs>
          <w:tab w:val="left" w:pos="2880"/>
        </w:tabs>
        <w:rPr>
          <w:rFonts w:ascii="Arial" w:hAnsi="Arial" w:cs="Arial"/>
          <w:b/>
          <w:sz w:val="24"/>
          <w:szCs w:val="24"/>
        </w:rPr>
      </w:pPr>
    </w:p>
    <w:p w:rsidR="00FE6973" w:rsidRPr="00DF27A9" w:rsidRDefault="00FE6973" w:rsidP="00EA4E73">
      <w:pPr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sectPr w:rsidR="00FE6973" w:rsidRPr="00DF27A9" w:rsidSect="005D4F76">
      <w:type w:val="continuous"/>
      <w:pgSz w:w="23814" w:h="16840" w:orient="landscape" w:code="8"/>
      <w:pgMar w:top="851" w:right="851" w:bottom="851" w:left="851" w:header="851" w:footer="85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3123" w:rsidRDefault="002B3123">
      <w:r>
        <w:separator/>
      </w:r>
    </w:p>
  </w:endnote>
  <w:endnote w:type="continuationSeparator" w:id="0">
    <w:p w:rsidR="002B3123" w:rsidRDefault="002B31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107"/>
      <w:gridCol w:w="5919"/>
      <w:gridCol w:w="3261"/>
      <w:gridCol w:w="2339"/>
      <w:gridCol w:w="1860"/>
      <w:gridCol w:w="1862"/>
      <w:gridCol w:w="1660"/>
      <w:gridCol w:w="1662"/>
    </w:tblGrid>
    <w:tr w:rsidR="00473E31" w:rsidRPr="0043520C" w:rsidTr="00473E31">
      <w:trPr>
        <w:trHeight w:val="441"/>
        <w:jc w:val="center"/>
      </w:trPr>
      <w:tc>
        <w:tcPr>
          <w:tcW w:w="4107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 xml:space="preserve">CAP MENUISIER ALUMINIUM- VERRE </w:t>
          </w:r>
        </w:p>
      </w:tc>
      <w:tc>
        <w:tcPr>
          <w:tcW w:w="5919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ÉPREUVE EP1 : ANALYSE D’UNE SITUATION PROFESSIONNELLE</w:t>
          </w:r>
        </w:p>
      </w:tc>
      <w:tc>
        <w:tcPr>
          <w:tcW w:w="3261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2106-CAP MAV EP1 2</w:t>
          </w:r>
        </w:p>
      </w:tc>
      <w:tc>
        <w:tcPr>
          <w:tcW w:w="2339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DOSSIER TECHNIQUE</w:t>
          </w:r>
        </w:p>
      </w:tc>
      <w:tc>
        <w:tcPr>
          <w:tcW w:w="1860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Durée : 3 h</w:t>
          </w:r>
          <w:r>
            <w:rPr>
              <w:rFonts w:ascii="Arial" w:hAnsi="Arial" w:cs="Arial"/>
              <w:b/>
            </w:rPr>
            <w:t>eures</w:t>
          </w:r>
        </w:p>
      </w:tc>
      <w:tc>
        <w:tcPr>
          <w:tcW w:w="1862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Coefficient. : 4</w:t>
          </w:r>
        </w:p>
      </w:tc>
      <w:tc>
        <w:tcPr>
          <w:tcW w:w="1660" w:type="dxa"/>
          <w:shd w:val="clear" w:color="auto" w:fill="auto"/>
          <w:vAlign w:val="center"/>
        </w:tcPr>
        <w:p w:rsidR="00473E31" w:rsidRPr="0043520C" w:rsidRDefault="00473E31" w:rsidP="005D4F76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>Session 20</w:t>
          </w:r>
          <w:r>
            <w:rPr>
              <w:rFonts w:ascii="Arial" w:hAnsi="Arial" w:cs="Arial"/>
              <w:b/>
            </w:rPr>
            <w:t>21</w:t>
          </w:r>
        </w:p>
      </w:tc>
      <w:tc>
        <w:tcPr>
          <w:tcW w:w="1662" w:type="dxa"/>
          <w:shd w:val="clear" w:color="auto" w:fill="auto"/>
          <w:vAlign w:val="center"/>
        </w:tcPr>
        <w:p w:rsidR="00473E31" w:rsidRPr="0043520C" w:rsidRDefault="00473E31" w:rsidP="0043520C">
          <w:pPr>
            <w:jc w:val="center"/>
            <w:rPr>
              <w:rFonts w:ascii="Arial" w:hAnsi="Arial" w:cs="Arial"/>
              <w:b/>
            </w:rPr>
          </w:pPr>
          <w:r w:rsidRPr="0043520C">
            <w:rPr>
              <w:rFonts w:ascii="Arial" w:hAnsi="Arial" w:cs="Arial"/>
              <w:b/>
            </w:rPr>
            <w:t xml:space="preserve">DT  </w:t>
          </w:r>
          <w:r w:rsidRPr="0043520C">
            <w:rPr>
              <w:rStyle w:val="Numrodepage"/>
              <w:rFonts w:ascii="Arial" w:hAnsi="Arial" w:cs="Arial"/>
              <w:b/>
            </w:rPr>
            <w:fldChar w:fldCharType="begin"/>
          </w:r>
          <w:r w:rsidRPr="0043520C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43520C">
            <w:rPr>
              <w:rStyle w:val="Numrodepage"/>
              <w:rFonts w:ascii="Arial" w:hAnsi="Arial" w:cs="Arial"/>
              <w:b/>
            </w:rPr>
            <w:fldChar w:fldCharType="separate"/>
          </w:r>
          <w:r w:rsidR="002F11F4">
            <w:rPr>
              <w:rStyle w:val="Numrodepage"/>
              <w:rFonts w:ascii="Arial" w:hAnsi="Arial" w:cs="Arial"/>
              <w:b/>
              <w:noProof/>
            </w:rPr>
            <w:t>3</w:t>
          </w:r>
          <w:r w:rsidRPr="0043520C">
            <w:rPr>
              <w:rStyle w:val="Numrodepage"/>
              <w:rFonts w:ascii="Arial" w:hAnsi="Arial" w:cs="Arial"/>
              <w:b/>
            </w:rPr>
            <w:fldChar w:fldCharType="end"/>
          </w:r>
          <w:r w:rsidR="0019708C">
            <w:rPr>
              <w:rStyle w:val="Numrodepage"/>
              <w:rFonts w:ascii="Arial" w:hAnsi="Arial" w:cs="Arial"/>
              <w:b/>
            </w:rPr>
            <w:t>/</w:t>
          </w:r>
          <w:r w:rsidRPr="0043520C">
            <w:rPr>
              <w:rStyle w:val="Numrodepage"/>
              <w:rFonts w:ascii="Arial" w:hAnsi="Arial" w:cs="Arial"/>
              <w:b/>
            </w:rPr>
            <w:fldChar w:fldCharType="begin"/>
          </w:r>
          <w:r w:rsidRPr="0043520C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43520C">
            <w:rPr>
              <w:rStyle w:val="Numrodepage"/>
              <w:rFonts w:ascii="Arial" w:hAnsi="Arial" w:cs="Arial"/>
              <w:b/>
            </w:rPr>
            <w:fldChar w:fldCharType="separate"/>
          </w:r>
          <w:r w:rsidR="002F11F4">
            <w:rPr>
              <w:rStyle w:val="Numrodepage"/>
              <w:rFonts w:ascii="Arial" w:hAnsi="Arial" w:cs="Arial"/>
              <w:b/>
              <w:noProof/>
            </w:rPr>
            <w:t>4</w:t>
          </w:r>
          <w:r w:rsidRPr="0043520C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197BD1" w:rsidRPr="00005F57" w:rsidRDefault="00197BD1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3123" w:rsidRDefault="002B3123">
      <w:r>
        <w:separator/>
      </w:r>
    </w:p>
  </w:footnote>
  <w:footnote w:type="continuationSeparator" w:id="0">
    <w:p w:rsidR="002B3123" w:rsidRDefault="002B31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C2A07"/>
    <w:multiLevelType w:val="hybridMultilevel"/>
    <w:tmpl w:val="7DE8915E"/>
    <w:lvl w:ilvl="0" w:tplc="80825B14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" w15:restartNumberingAfterBreak="0">
    <w:nsid w:val="08A1492F"/>
    <w:multiLevelType w:val="hybridMultilevel"/>
    <w:tmpl w:val="AA725C50"/>
    <w:lvl w:ilvl="0" w:tplc="F4840E5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C23A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368E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10C62C93"/>
    <w:multiLevelType w:val="hybridMultilevel"/>
    <w:tmpl w:val="8564B79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CF09F1"/>
    <w:multiLevelType w:val="hybridMultilevel"/>
    <w:tmpl w:val="30C67F52"/>
    <w:lvl w:ilvl="0" w:tplc="EF60BE5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9B6119"/>
    <w:multiLevelType w:val="hybridMultilevel"/>
    <w:tmpl w:val="8A9C094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705599"/>
    <w:multiLevelType w:val="hybridMultilevel"/>
    <w:tmpl w:val="3CA4AFF8"/>
    <w:lvl w:ilvl="0" w:tplc="69D6D3FE">
      <w:numFmt w:val="bullet"/>
      <w:lvlText w:val=""/>
      <w:lvlJc w:val="left"/>
      <w:pPr>
        <w:ind w:left="829" w:hanging="348"/>
      </w:pPr>
      <w:rPr>
        <w:rFonts w:ascii="Symbol" w:eastAsia="Symbol" w:hAnsi="Symbol" w:cs="Symbol" w:hint="default"/>
        <w:color w:val="211F1F"/>
        <w:w w:val="100"/>
        <w:sz w:val="24"/>
        <w:szCs w:val="24"/>
      </w:rPr>
    </w:lvl>
    <w:lvl w:ilvl="1" w:tplc="79926D68">
      <w:numFmt w:val="bullet"/>
      <w:lvlText w:val="•"/>
      <w:lvlJc w:val="left"/>
      <w:pPr>
        <w:ind w:left="1782" w:hanging="348"/>
      </w:pPr>
      <w:rPr>
        <w:rFonts w:hint="default"/>
      </w:rPr>
    </w:lvl>
    <w:lvl w:ilvl="2" w:tplc="99BADD18">
      <w:numFmt w:val="bullet"/>
      <w:lvlText w:val="•"/>
      <w:lvlJc w:val="left"/>
      <w:pPr>
        <w:ind w:left="2744" w:hanging="348"/>
      </w:pPr>
      <w:rPr>
        <w:rFonts w:hint="default"/>
      </w:rPr>
    </w:lvl>
    <w:lvl w:ilvl="3" w:tplc="A572ADE8">
      <w:numFmt w:val="bullet"/>
      <w:lvlText w:val="•"/>
      <w:lvlJc w:val="left"/>
      <w:pPr>
        <w:ind w:left="3706" w:hanging="348"/>
      </w:pPr>
      <w:rPr>
        <w:rFonts w:hint="default"/>
      </w:rPr>
    </w:lvl>
    <w:lvl w:ilvl="4" w:tplc="1DBC3F58">
      <w:numFmt w:val="bullet"/>
      <w:lvlText w:val="•"/>
      <w:lvlJc w:val="left"/>
      <w:pPr>
        <w:ind w:left="4668" w:hanging="348"/>
      </w:pPr>
      <w:rPr>
        <w:rFonts w:hint="default"/>
      </w:rPr>
    </w:lvl>
    <w:lvl w:ilvl="5" w:tplc="603C757C">
      <w:numFmt w:val="bullet"/>
      <w:lvlText w:val="•"/>
      <w:lvlJc w:val="left"/>
      <w:pPr>
        <w:ind w:left="5630" w:hanging="348"/>
      </w:pPr>
      <w:rPr>
        <w:rFonts w:hint="default"/>
      </w:rPr>
    </w:lvl>
    <w:lvl w:ilvl="6" w:tplc="6FEE8BD0">
      <w:numFmt w:val="bullet"/>
      <w:lvlText w:val="•"/>
      <w:lvlJc w:val="left"/>
      <w:pPr>
        <w:ind w:left="6592" w:hanging="348"/>
      </w:pPr>
      <w:rPr>
        <w:rFonts w:hint="default"/>
      </w:rPr>
    </w:lvl>
    <w:lvl w:ilvl="7" w:tplc="2916983C">
      <w:numFmt w:val="bullet"/>
      <w:lvlText w:val="•"/>
      <w:lvlJc w:val="left"/>
      <w:pPr>
        <w:ind w:left="7554" w:hanging="348"/>
      </w:pPr>
      <w:rPr>
        <w:rFonts w:hint="default"/>
      </w:rPr>
    </w:lvl>
    <w:lvl w:ilvl="8" w:tplc="9E34C4A0">
      <w:numFmt w:val="bullet"/>
      <w:lvlText w:val="•"/>
      <w:lvlJc w:val="left"/>
      <w:pPr>
        <w:ind w:left="8516" w:hanging="348"/>
      </w:pPr>
      <w:rPr>
        <w:rFonts w:hint="default"/>
      </w:rPr>
    </w:lvl>
  </w:abstractNum>
  <w:abstractNum w:abstractNumId="8" w15:restartNumberingAfterBreak="0">
    <w:nsid w:val="1C2A307F"/>
    <w:multiLevelType w:val="hybridMultilevel"/>
    <w:tmpl w:val="3D9CE228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 w15:restartNumberingAfterBreak="0">
    <w:nsid w:val="225B3E71"/>
    <w:multiLevelType w:val="hybridMultilevel"/>
    <w:tmpl w:val="546C0F66"/>
    <w:lvl w:ilvl="0" w:tplc="040C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10" w15:restartNumberingAfterBreak="0">
    <w:nsid w:val="264C7B5D"/>
    <w:multiLevelType w:val="hybridMultilevel"/>
    <w:tmpl w:val="A432BDEC"/>
    <w:lvl w:ilvl="0" w:tplc="040C000F">
      <w:start w:val="1"/>
      <w:numFmt w:val="decimal"/>
      <w:lvlText w:val="%1."/>
      <w:lvlJc w:val="left"/>
      <w:pPr>
        <w:tabs>
          <w:tab w:val="num" w:pos="2178"/>
        </w:tabs>
        <w:ind w:left="217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898"/>
        </w:tabs>
        <w:ind w:left="289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618"/>
        </w:tabs>
        <w:ind w:left="361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338"/>
        </w:tabs>
        <w:ind w:left="433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058"/>
        </w:tabs>
        <w:ind w:left="505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778"/>
        </w:tabs>
        <w:ind w:left="577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498"/>
        </w:tabs>
        <w:ind w:left="649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218"/>
        </w:tabs>
        <w:ind w:left="721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938"/>
        </w:tabs>
        <w:ind w:left="7938" w:hanging="180"/>
      </w:pPr>
    </w:lvl>
  </w:abstractNum>
  <w:abstractNum w:abstractNumId="11" w15:restartNumberingAfterBreak="0">
    <w:nsid w:val="26AD6ECA"/>
    <w:multiLevelType w:val="hybridMultilevel"/>
    <w:tmpl w:val="071AC670"/>
    <w:lvl w:ilvl="0" w:tplc="FD1CA9C8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5E6BCE"/>
    <w:multiLevelType w:val="hybridMultilevel"/>
    <w:tmpl w:val="23D6177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840EE3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E44ECB"/>
    <w:multiLevelType w:val="hybridMultilevel"/>
    <w:tmpl w:val="550C1E88"/>
    <w:lvl w:ilvl="0" w:tplc="209E8F18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 Narrow" w:eastAsia="Times New Roman" w:hAnsi="Arial Narrow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5" w15:restartNumberingAfterBreak="0">
    <w:nsid w:val="35AC498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3A4C2883"/>
    <w:multiLevelType w:val="multilevel"/>
    <w:tmpl w:val="23D617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B3238C"/>
    <w:multiLevelType w:val="hybridMultilevel"/>
    <w:tmpl w:val="94DA19D8"/>
    <w:lvl w:ilvl="0" w:tplc="7FEAA4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30E61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9F5A79"/>
    <w:multiLevelType w:val="hybridMultilevel"/>
    <w:tmpl w:val="2DE89FFC"/>
    <w:lvl w:ilvl="0" w:tplc="25188CDA">
      <w:numFmt w:val="bullet"/>
      <w:lvlText w:val="-"/>
      <w:lvlJc w:val="left"/>
      <w:pPr>
        <w:ind w:left="109" w:hanging="348"/>
      </w:pPr>
      <w:rPr>
        <w:rFonts w:ascii="Arial" w:eastAsia="Arial" w:hAnsi="Arial" w:cs="Arial" w:hint="default"/>
        <w:color w:val="211F1F"/>
        <w:w w:val="100"/>
        <w:sz w:val="24"/>
        <w:szCs w:val="24"/>
      </w:rPr>
    </w:lvl>
    <w:lvl w:ilvl="1" w:tplc="20EA2EB0">
      <w:numFmt w:val="bullet"/>
      <w:lvlText w:val="-"/>
      <w:lvlJc w:val="left"/>
      <w:pPr>
        <w:ind w:left="964" w:hanging="147"/>
      </w:pPr>
      <w:rPr>
        <w:rFonts w:ascii="Arial" w:eastAsia="Arial" w:hAnsi="Arial" w:cs="Arial" w:hint="default"/>
        <w:color w:val="211F1F"/>
        <w:w w:val="100"/>
        <w:sz w:val="24"/>
        <w:szCs w:val="24"/>
      </w:rPr>
    </w:lvl>
    <w:lvl w:ilvl="2" w:tplc="8C32EE46">
      <w:numFmt w:val="bullet"/>
      <w:lvlText w:val="•"/>
      <w:lvlJc w:val="left"/>
      <w:pPr>
        <w:ind w:left="2013" w:hanging="147"/>
      </w:pPr>
      <w:rPr>
        <w:rFonts w:hint="default"/>
      </w:rPr>
    </w:lvl>
    <w:lvl w:ilvl="3" w:tplc="92FAEDB4">
      <w:numFmt w:val="bullet"/>
      <w:lvlText w:val="•"/>
      <w:lvlJc w:val="left"/>
      <w:pPr>
        <w:ind w:left="3066" w:hanging="147"/>
      </w:pPr>
      <w:rPr>
        <w:rFonts w:hint="default"/>
      </w:rPr>
    </w:lvl>
    <w:lvl w:ilvl="4" w:tplc="9E907CEE">
      <w:numFmt w:val="bullet"/>
      <w:lvlText w:val="•"/>
      <w:lvlJc w:val="left"/>
      <w:pPr>
        <w:ind w:left="4120" w:hanging="147"/>
      </w:pPr>
      <w:rPr>
        <w:rFonts w:hint="default"/>
      </w:rPr>
    </w:lvl>
    <w:lvl w:ilvl="5" w:tplc="4AA05356">
      <w:numFmt w:val="bullet"/>
      <w:lvlText w:val="•"/>
      <w:lvlJc w:val="left"/>
      <w:pPr>
        <w:ind w:left="5173" w:hanging="147"/>
      </w:pPr>
      <w:rPr>
        <w:rFonts w:hint="default"/>
      </w:rPr>
    </w:lvl>
    <w:lvl w:ilvl="6" w:tplc="69BCBFEA">
      <w:numFmt w:val="bullet"/>
      <w:lvlText w:val="•"/>
      <w:lvlJc w:val="left"/>
      <w:pPr>
        <w:ind w:left="6226" w:hanging="147"/>
      </w:pPr>
      <w:rPr>
        <w:rFonts w:hint="default"/>
      </w:rPr>
    </w:lvl>
    <w:lvl w:ilvl="7" w:tplc="01D20E6E">
      <w:numFmt w:val="bullet"/>
      <w:lvlText w:val="•"/>
      <w:lvlJc w:val="left"/>
      <w:pPr>
        <w:ind w:left="7280" w:hanging="147"/>
      </w:pPr>
      <w:rPr>
        <w:rFonts w:hint="default"/>
      </w:rPr>
    </w:lvl>
    <w:lvl w:ilvl="8" w:tplc="FB766416">
      <w:numFmt w:val="bullet"/>
      <w:lvlText w:val="•"/>
      <w:lvlJc w:val="left"/>
      <w:pPr>
        <w:ind w:left="8333" w:hanging="147"/>
      </w:pPr>
      <w:rPr>
        <w:rFonts w:hint="default"/>
      </w:rPr>
    </w:lvl>
  </w:abstractNum>
  <w:abstractNum w:abstractNumId="20" w15:restartNumberingAfterBreak="0">
    <w:nsid w:val="3ECF46EC"/>
    <w:multiLevelType w:val="multilevel"/>
    <w:tmpl w:val="040C0021"/>
    <w:lvl w:ilvl="0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321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3578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658" w:hanging="360"/>
      </w:pPr>
      <w:rPr>
        <w:rFonts w:ascii="Symbol" w:hAnsi="Symbol" w:hint="default"/>
      </w:rPr>
    </w:lvl>
  </w:abstractNum>
  <w:abstractNum w:abstractNumId="21" w15:restartNumberingAfterBreak="0">
    <w:nsid w:val="42AD17B7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361935"/>
    <w:multiLevelType w:val="hybridMultilevel"/>
    <w:tmpl w:val="844A79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C032DFC"/>
    <w:multiLevelType w:val="multilevel"/>
    <w:tmpl w:val="DD0CBB88"/>
    <w:lvl w:ilvl="0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24" w15:restartNumberingAfterBreak="0">
    <w:nsid w:val="5CD817E1"/>
    <w:multiLevelType w:val="hybridMultilevel"/>
    <w:tmpl w:val="8D48ADBA"/>
    <w:lvl w:ilvl="0" w:tplc="8F5C5EA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Aria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E9B21DB"/>
    <w:multiLevelType w:val="hybridMultilevel"/>
    <w:tmpl w:val="FB466AEC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841150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40374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945908"/>
    <w:multiLevelType w:val="hybridMultilevel"/>
    <w:tmpl w:val="F162C2A8"/>
    <w:lvl w:ilvl="0" w:tplc="871816AA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9" w15:restartNumberingAfterBreak="0">
    <w:nsid w:val="61425E77"/>
    <w:multiLevelType w:val="hybridMultilevel"/>
    <w:tmpl w:val="7B5E3EA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5E70C2"/>
    <w:multiLevelType w:val="hybridMultilevel"/>
    <w:tmpl w:val="A1ACE118"/>
    <w:lvl w:ilvl="0" w:tplc="A908250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 Narrow" w:eastAsia="Times New Roman" w:hAnsi="Arial Narrow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2C14CC0"/>
    <w:multiLevelType w:val="hybridMultilevel"/>
    <w:tmpl w:val="3B3CF7B6"/>
    <w:lvl w:ilvl="0" w:tplc="FD1CA9C8">
      <w:start w:val="1"/>
      <w:numFmt w:val="bullet"/>
      <w:lvlText w:val=""/>
      <w:lvlJc w:val="left"/>
      <w:pPr>
        <w:tabs>
          <w:tab w:val="num" w:pos="1069"/>
        </w:tabs>
        <w:ind w:left="709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2" w15:restartNumberingAfterBreak="0">
    <w:nsid w:val="658861FC"/>
    <w:multiLevelType w:val="hybridMultilevel"/>
    <w:tmpl w:val="B80C403E"/>
    <w:lvl w:ilvl="0" w:tplc="CEAE95A0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3" w15:restartNumberingAfterBreak="0">
    <w:nsid w:val="68303588"/>
    <w:multiLevelType w:val="hybridMultilevel"/>
    <w:tmpl w:val="DD0CBB88"/>
    <w:lvl w:ilvl="0" w:tplc="B2E807B6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4" w15:restartNumberingAfterBreak="0">
    <w:nsid w:val="68BE168F"/>
    <w:multiLevelType w:val="hybridMultilevel"/>
    <w:tmpl w:val="55366A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93269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6" w15:restartNumberingAfterBreak="0">
    <w:nsid w:val="6C140EB7"/>
    <w:multiLevelType w:val="hybridMultilevel"/>
    <w:tmpl w:val="4B0A5168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37" w15:restartNumberingAfterBreak="0">
    <w:nsid w:val="6C721F96"/>
    <w:multiLevelType w:val="hybridMultilevel"/>
    <w:tmpl w:val="A40628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3A519F"/>
    <w:multiLevelType w:val="multilevel"/>
    <w:tmpl w:val="BAD62E3E"/>
    <w:lvl w:ilvl="0">
      <w:start w:val="8"/>
      <w:numFmt w:val="decimal"/>
      <w:lvlText w:val="%1"/>
      <w:lvlJc w:val="left"/>
      <w:pPr>
        <w:ind w:left="1251" w:hanging="432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51" w:hanging="432"/>
      </w:pPr>
      <w:rPr>
        <w:rFonts w:ascii="Arial" w:eastAsia="Arial" w:hAnsi="Arial" w:cs="Arial" w:hint="default"/>
        <w:b/>
        <w:bCs/>
        <w:color w:val="211F1F"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525" w:hanging="696"/>
      </w:pPr>
      <w:rPr>
        <w:rFonts w:ascii="Arial" w:eastAsia="Arial" w:hAnsi="Arial" w:cs="Arial" w:hint="default"/>
        <w:b/>
        <w:bCs/>
        <w:color w:val="211F1F"/>
        <w:w w:val="100"/>
        <w:sz w:val="24"/>
        <w:szCs w:val="24"/>
      </w:rPr>
    </w:lvl>
    <w:lvl w:ilvl="3">
      <w:numFmt w:val="bullet"/>
      <w:lvlText w:val="•"/>
      <w:lvlJc w:val="left"/>
      <w:pPr>
        <w:ind w:left="3502" w:hanging="696"/>
      </w:pPr>
      <w:rPr>
        <w:rFonts w:hint="default"/>
      </w:rPr>
    </w:lvl>
    <w:lvl w:ilvl="4">
      <w:numFmt w:val="bullet"/>
      <w:lvlText w:val="•"/>
      <w:lvlJc w:val="left"/>
      <w:pPr>
        <w:ind w:left="4493" w:hanging="696"/>
      </w:pPr>
      <w:rPr>
        <w:rFonts w:hint="default"/>
      </w:rPr>
    </w:lvl>
    <w:lvl w:ilvl="5">
      <w:numFmt w:val="bullet"/>
      <w:lvlText w:val="•"/>
      <w:lvlJc w:val="left"/>
      <w:pPr>
        <w:ind w:left="5484" w:hanging="696"/>
      </w:pPr>
      <w:rPr>
        <w:rFonts w:hint="default"/>
      </w:rPr>
    </w:lvl>
    <w:lvl w:ilvl="6">
      <w:numFmt w:val="bullet"/>
      <w:lvlText w:val="•"/>
      <w:lvlJc w:val="left"/>
      <w:pPr>
        <w:ind w:left="6475" w:hanging="696"/>
      </w:pPr>
      <w:rPr>
        <w:rFonts w:hint="default"/>
      </w:rPr>
    </w:lvl>
    <w:lvl w:ilvl="7">
      <w:numFmt w:val="bullet"/>
      <w:lvlText w:val="•"/>
      <w:lvlJc w:val="left"/>
      <w:pPr>
        <w:ind w:left="7466" w:hanging="696"/>
      </w:pPr>
      <w:rPr>
        <w:rFonts w:hint="default"/>
      </w:rPr>
    </w:lvl>
    <w:lvl w:ilvl="8">
      <w:numFmt w:val="bullet"/>
      <w:lvlText w:val="•"/>
      <w:lvlJc w:val="left"/>
      <w:pPr>
        <w:ind w:left="8457" w:hanging="696"/>
      </w:pPr>
      <w:rPr>
        <w:rFonts w:hint="default"/>
      </w:rPr>
    </w:lvl>
  </w:abstractNum>
  <w:abstractNum w:abstractNumId="39" w15:restartNumberingAfterBreak="0">
    <w:nsid w:val="7D1A2E94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9"/>
  </w:num>
  <w:num w:numId="3">
    <w:abstractNumId w:val="13"/>
  </w:num>
  <w:num w:numId="4">
    <w:abstractNumId w:val="18"/>
  </w:num>
  <w:num w:numId="5">
    <w:abstractNumId w:val="26"/>
  </w:num>
  <w:num w:numId="6">
    <w:abstractNumId w:val="34"/>
  </w:num>
  <w:num w:numId="7">
    <w:abstractNumId w:val="2"/>
  </w:num>
  <w:num w:numId="8">
    <w:abstractNumId w:val="27"/>
  </w:num>
  <w:num w:numId="9">
    <w:abstractNumId w:val="21"/>
  </w:num>
  <w:num w:numId="10">
    <w:abstractNumId w:val="22"/>
  </w:num>
  <w:num w:numId="11">
    <w:abstractNumId w:val="0"/>
  </w:num>
  <w:num w:numId="12">
    <w:abstractNumId w:val="14"/>
  </w:num>
  <w:num w:numId="13">
    <w:abstractNumId w:val="17"/>
  </w:num>
  <w:num w:numId="14">
    <w:abstractNumId w:val="30"/>
  </w:num>
  <w:num w:numId="15">
    <w:abstractNumId w:val="24"/>
  </w:num>
  <w:num w:numId="16">
    <w:abstractNumId w:val="25"/>
  </w:num>
  <w:num w:numId="17">
    <w:abstractNumId w:val="12"/>
  </w:num>
  <w:num w:numId="18">
    <w:abstractNumId w:val="16"/>
  </w:num>
  <w:num w:numId="19">
    <w:abstractNumId w:val="29"/>
  </w:num>
  <w:num w:numId="20">
    <w:abstractNumId w:val="37"/>
  </w:num>
  <w:num w:numId="21">
    <w:abstractNumId w:val="4"/>
  </w:num>
  <w:num w:numId="22">
    <w:abstractNumId w:val="6"/>
  </w:num>
  <w:num w:numId="23">
    <w:abstractNumId w:val="11"/>
  </w:num>
  <w:num w:numId="24">
    <w:abstractNumId w:val="32"/>
  </w:num>
  <w:num w:numId="25">
    <w:abstractNumId w:val="28"/>
  </w:num>
  <w:num w:numId="26">
    <w:abstractNumId w:val="9"/>
  </w:num>
  <w:num w:numId="27">
    <w:abstractNumId w:val="33"/>
  </w:num>
  <w:num w:numId="28">
    <w:abstractNumId w:val="23"/>
  </w:num>
  <w:num w:numId="29">
    <w:abstractNumId w:val="31"/>
  </w:num>
  <w:num w:numId="30">
    <w:abstractNumId w:val="10"/>
  </w:num>
  <w:num w:numId="31">
    <w:abstractNumId w:val="36"/>
  </w:num>
  <w:num w:numId="32">
    <w:abstractNumId w:val="5"/>
  </w:num>
  <w:num w:numId="33">
    <w:abstractNumId w:val="35"/>
  </w:num>
  <w:num w:numId="34">
    <w:abstractNumId w:val="20"/>
  </w:num>
  <w:num w:numId="35">
    <w:abstractNumId w:val="3"/>
  </w:num>
  <w:num w:numId="36">
    <w:abstractNumId w:val="15"/>
  </w:num>
  <w:num w:numId="37">
    <w:abstractNumId w:val="8"/>
  </w:num>
  <w:num w:numId="38">
    <w:abstractNumId w:val="19"/>
  </w:num>
  <w:num w:numId="39">
    <w:abstractNumId w:val="7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21505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7EFD"/>
    <w:rsid w:val="00005F57"/>
    <w:rsid w:val="00011449"/>
    <w:rsid w:val="00012740"/>
    <w:rsid w:val="0001284E"/>
    <w:rsid w:val="0001554E"/>
    <w:rsid w:val="000163D9"/>
    <w:rsid w:val="000270BA"/>
    <w:rsid w:val="000324BA"/>
    <w:rsid w:val="00034CF5"/>
    <w:rsid w:val="00036E3F"/>
    <w:rsid w:val="0003786B"/>
    <w:rsid w:val="00042753"/>
    <w:rsid w:val="0004296D"/>
    <w:rsid w:val="00042E87"/>
    <w:rsid w:val="000446F2"/>
    <w:rsid w:val="00053846"/>
    <w:rsid w:val="00060ECD"/>
    <w:rsid w:val="000614F0"/>
    <w:rsid w:val="00064633"/>
    <w:rsid w:val="00064960"/>
    <w:rsid w:val="00080E2E"/>
    <w:rsid w:val="00082C94"/>
    <w:rsid w:val="0008376D"/>
    <w:rsid w:val="00091D18"/>
    <w:rsid w:val="000953D3"/>
    <w:rsid w:val="000A1813"/>
    <w:rsid w:val="000A1A18"/>
    <w:rsid w:val="000A27A4"/>
    <w:rsid w:val="000A780A"/>
    <w:rsid w:val="000B25E1"/>
    <w:rsid w:val="000B5597"/>
    <w:rsid w:val="000B7C33"/>
    <w:rsid w:val="000C0C82"/>
    <w:rsid w:val="000C57EA"/>
    <w:rsid w:val="000D39C5"/>
    <w:rsid w:val="000D54D5"/>
    <w:rsid w:val="000D7055"/>
    <w:rsid w:val="000E6704"/>
    <w:rsid w:val="000E7183"/>
    <w:rsid w:val="000E7678"/>
    <w:rsid w:val="000E7A0C"/>
    <w:rsid w:val="000F0468"/>
    <w:rsid w:val="000F0E4D"/>
    <w:rsid w:val="000F2C28"/>
    <w:rsid w:val="000F356C"/>
    <w:rsid w:val="000F4552"/>
    <w:rsid w:val="00110FEC"/>
    <w:rsid w:val="0013184C"/>
    <w:rsid w:val="001324A1"/>
    <w:rsid w:val="001404F7"/>
    <w:rsid w:val="00143FE0"/>
    <w:rsid w:val="00151D28"/>
    <w:rsid w:val="00166B55"/>
    <w:rsid w:val="00174C42"/>
    <w:rsid w:val="00180B12"/>
    <w:rsid w:val="00180E48"/>
    <w:rsid w:val="00190884"/>
    <w:rsid w:val="001923ED"/>
    <w:rsid w:val="00195F8D"/>
    <w:rsid w:val="0019708C"/>
    <w:rsid w:val="00197BD1"/>
    <w:rsid w:val="001A0346"/>
    <w:rsid w:val="001A2BA4"/>
    <w:rsid w:val="001A74A6"/>
    <w:rsid w:val="001A7F82"/>
    <w:rsid w:val="001B3701"/>
    <w:rsid w:val="001B5B7C"/>
    <w:rsid w:val="001E4FE8"/>
    <w:rsid w:val="001F0F3C"/>
    <w:rsid w:val="001F3C60"/>
    <w:rsid w:val="001F77D8"/>
    <w:rsid w:val="002000E1"/>
    <w:rsid w:val="00202181"/>
    <w:rsid w:val="00205568"/>
    <w:rsid w:val="00207ABD"/>
    <w:rsid w:val="00211957"/>
    <w:rsid w:val="00212670"/>
    <w:rsid w:val="00212932"/>
    <w:rsid w:val="00214AE6"/>
    <w:rsid w:val="002324CF"/>
    <w:rsid w:val="00232E88"/>
    <w:rsid w:val="0023787B"/>
    <w:rsid w:val="00245320"/>
    <w:rsid w:val="0024708F"/>
    <w:rsid w:val="00247CE2"/>
    <w:rsid w:val="00247D79"/>
    <w:rsid w:val="00257AAA"/>
    <w:rsid w:val="00261857"/>
    <w:rsid w:val="002623A3"/>
    <w:rsid w:val="00263861"/>
    <w:rsid w:val="00265F62"/>
    <w:rsid w:val="002726F1"/>
    <w:rsid w:val="00274567"/>
    <w:rsid w:val="0027578B"/>
    <w:rsid w:val="002817C9"/>
    <w:rsid w:val="0028205C"/>
    <w:rsid w:val="0029190E"/>
    <w:rsid w:val="0029616C"/>
    <w:rsid w:val="002A1163"/>
    <w:rsid w:val="002A3850"/>
    <w:rsid w:val="002A7F5F"/>
    <w:rsid w:val="002B3123"/>
    <w:rsid w:val="002C014E"/>
    <w:rsid w:val="002C16C7"/>
    <w:rsid w:val="002C1765"/>
    <w:rsid w:val="002C28D0"/>
    <w:rsid w:val="002C2FEF"/>
    <w:rsid w:val="002C4128"/>
    <w:rsid w:val="002D20FA"/>
    <w:rsid w:val="002D60F5"/>
    <w:rsid w:val="002E30DC"/>
    <w:rsid w:val="002E7598"/>
    <w:rsid w:val="002F11F4"/>
    <w:rsid w:val="002F238D"/>
    <w:rsid w:val="002F4217"/>
    <w:rsid w:val="002F5F79"/>
    <w:rsid w:val="00301A18"/>
    <w:rsid w:val="00305007"/>
    <w:rsid w:val="00315A35"/>
    <w:rsid w:val="003208E9"/>
    <w:rsid w:val="003237E2"/>
    <w:rsid w:val="00323D50"/>
    <w:rsid w:val="00324C51"/>
    <w:rsid w:val="00325A36"/>
    <w:rsid w:val="00334AD0"/>
    <w:rsid w:val="0034233B"/>
    <w:rsid w:val="003475A3"/>
    <w:rsid w:val="00352A97"/>
    <w:rsid w:val="00371E2B"/>
    <w:rsid w:val="0037238B"/>
    <w:rsid w:val="00372E69"/>
    <w:rsid w:val="003731FB"/>
    <w:rsid w:val="00380C3F"/>
    <w:rsid w:val="003834C0"/>
    <w:rsid w:val="00390125"/>
    <w:rsid w:val="00392FC2"/>
    <w:rsid w:val="003A0070"/>
    <w:rsid w:val="003A107F"/>
    <w:rsid w:val="003A4475"/>
    <w:rsid w:val="003C44BA"/>
    <w:rsid w:val="003D201C"/>
    <w:rsid w:val="003D2428"/>
    <w:rsid w:val="003E6845"/>
    <w:rsid w:val="003E7015"/>
    <w:rsid w:val="003F10E8"/>
    <w:rsid w:val="003F3484"/>
    <w:rsid w:val="003F4798"/>
    <w:rsid w:val="003F7F38"/>
    <w:rsid w:val="004000E2"/>
    <w:rsid w:val="00401732"/>
    <w:rsid w:val="00401799"/>
    <w:rsid w:val="0040272B"/>
    <w:rsid w:val="00403860"/>
    <w:rsid w:val="00403F25"/>
    <w:rsid w:val="0040458B"/>
    <w:rsid w:val="0040517E"/>
    <w:rsid w:val="00407C1D"/>
    <w:rsid w:val="004121D0"/>
    <w:rsid w:val="00415647"/>
    <w:rsid w:val="004163E9"/>
    <w:rsid w:val="00417388"/>
    <w:rsid w:val="00420D5A"/>
    <w:rsid w:val="00421811"/>
    <w:rsid w:val="00422E7D"/>
    <w:rsid w:val="00427225"/>
    <w:rsid w:val="00427503"/>
    <w:rsid w:val="00430BB6"/>
    <w:rsid w:val="00431677"/>
    <w:rsid w:val="0043520C"/>
    <w:rsid w:val="0044329D"/>
    <w:rsid w:val="00452F7B"/>
    <w:rsid w:val="00460E9D"/>
    <w:rsid w:val="00462BD5"/>
    <w:rsid w:val="00465060"/>
    <w:rsid w:val="00466956"/>
    <w:rsid w:val="00466AAD"/>
    <w:rsid w:val="0047114C"/>
    <w:rsid w:val="0047147C"/>
    <w:rsid w:val="00473E31"/>
    <w:rsid w:val="004824F9"/>
    <w:rsid w:val="00482CA2"/>
    <w:rsid w:val="00487EA6"/>
    <w:rsid w:val="004929C6"/>
    <w:rsid w:val="004941F9"/>
    <w:rsid w:val="004A07FA"/>
    <w:rsid w:val="004A21C7"/>
    <w:rsid w:val="004A2B86"/>
    <w:rsid w:val="004A5DF0"/>
    <w:rsid w:val="004B2FB1"/>
    <w:rsid w:val="004B3340"/>
    <w:rsid w:val="004D0015"/>
    <w:rsid w:val="004D24EC"/>
    <w:rsid w:val="004E7816"/>
    <w:rsid w:val="004F1C33"/>
    <w:rsid w:val="0050163C"/>
    <w:rsid w:val="00507120"/>
    <w:rsid w:val="00511ADC"/>
    <w:rsid w:val="0051239B"/>
    <w:rsid w:val="0051276A"/>
    <w:rsid w:val="005128B2"/>
    <w:rsid w:val="00515509"/>
    <w:rsid w:val="00517BA7"/>
    <w:rsid w:val="00523534"/>
    <w:rsid w:val="00525C7D"/>
    <w:rsid w:val="00526C52"/>
    <w:rsid w:val="00532BD0"/>
    <w:rsid w:val="00533A6C"/>
    <w:rsid w:val="00535FFE"/>
    <w:rsid w:val="005375F1"/>
    <w:rsid w:val="00542043"/>
    <w:rsid w:val="00545110"/>
    <w:rsid w:val="0054603D"/>
    <w:rsid w:val="005479CD"/>
    <w:rsid w:val="00550397"/>
    <w:rsid w:val="00552638"/>
    <w:rsid w:val="00553967"/>
    <w:rsid w:val="00555C3A"/>
    <w:rsid w:val="005578A2"/>
    <w:rsid w:val="0056394C"/>
    <w:rsid w:val="00567389"/>
    <w:rsid w:val="00567D7C"/>
    <w:rsid w:val="00573B43"/>
    <w:rsid w:val="005773C1"/>
    <w:rsid w:val="00582CD8"/>
    <w:rsid w:val="00585202"/>
    <w:rsid w:val="00590298"/>
    <w:rsid w:val="005929DF"/>
    <w:rsid w:val="005931DA"/>
    <w:rsid w:val="00594A00"/>
    <w:rsid w:val="00594E33"/>
    <w:rsid w:val="005950AD"/>
    <w:rsid w:val="005A16C9"/>
    <w:rsid w:val="005A5EFB"/>
    <w:rsid w:val="005A5FAE"/>
    <w:rsid w:val="005B1146"/>
    <w:rsid w:val="005C1A0D"/>
    <w:rsid w:val="005D4F76"/>
    <w:rsid w:val="005D6C5E"/>
    <w:rsid w:val="005D78A0"/>
    <w:rsid w:val="005E1832"/>
    <w:rsid w:val="005E190D"/>
    <w:rsid w:val="005E4D44"/>
    <w:rsid w:val="005E5ACD"/>
    <w:rsid w:val="005F35D8"/>
    <w:rsid w:val="005F509C"/>
    <w:rsid w:val="006011BE"/>
    <w:rsid w:val="00601A6F"/>
    <w:rsid w:val="00602440"/>
    <w:rsid w:val="00604C55"/>
    <w:rsid w:val="00606BFD"/>
    <w:rsid w:val="00614793"/>
    <w:rsid w:val="00630504"/>
    <w:rsid w:val="00632ECA"/>
    <w:rsid w:val="0063668A"/>
    <w:rsid w:val="0064217B"/>
    <w:rsid w:val="00644476"/>
    <w:rsid w:val="006458EA"/>
    <w:rsid w:val="006541DF"/>
    <w:rsid w:val="006549F5"/>
    <w:rsid w:val="00654D16"/>
    <w:rsid w:val="00657931"/>
    <w:rsid w:val="00657C49"/>
    <w:rsid w:val="00660D14"/>
    <w:rsid w:val="00660D36"/>
    <w:rsid w:val="0066687C"/>
    <w:rsid w:val="00670387"/>
    <w:rsid w:val="006723BB"/>
    <w:rsid w:val="00675D63"/>
    <w:rsid w:val="00683374"/>
    <w:rsid w:val="00687A88"/>
    <w:rsid w:val="00687D3F"/>
    <w:rsid w:val="00690B77"/>
    <w:rsid w:val="006A0AD5"/>
    <w:rsid w:val="006A602B"/>
    <w:rsid w:val="006B02CE"/>
    <w:rsid w:val="006B4B99"/>
    <w:rsid w:val="006C299F"/>
    <w:rsid w:val="006C2AAE"/>
    <w:rsid w:val="006C4895"/>
    <w:rsid w:val="006D04B8"/>
    <w:rsid w:val="006E06E1"/>
    <w:rsid w:val="006E0B9E"/>
    <w:rsid w:val="006F0353"/>
    <w:rsid w:val="006F34E1"/>
    <w:rsid w:val="006F4750"/>
    <w:rsid w:val="00702AF3"/>
    <w:rsid w:val="00702C0F"/>
    <w:rsid w:val="00705F4E"/>
    <w:rsid w:val="00711309"/>
    <w:rsid w:val="00716C1D"/>
    <w:rsid w:val="007245A5"/>
    <w:rsid w:val="007255AE"/>
    <w:rsid w:val="00726CE0"/>
    <w:rsid w:val="0072719B"/>
    <w:rsid w:val="00740567"/>
    <w:rsid w:val="00744622"/>
    <w:rsid w:val="0074733E"/>
    <w:rsid w:val="00747877"/>
    <w:rsid w:val="007524C6"/>
    <w:rsid w:val="0075564B"/>
    <w:rsid w:val="00756102"/>
    <w:rsid w:val="00757213"/>
    <w:rsid w:val="007574BF"/>
    <w:rsid w:val="007602E0"/>
    <w:rsid w:val="007603DA"/>
    <w:rsid w:val="00761882"/>
    <w:rsid w:val="0076203A"/>
    <w:rsid w:val="007626E7"/>
    <w:rsid w:val="0077196C"/>
    <w:rsid w:val="00771A4F"/>
    <w:rsid w:val="00776C25"/>
    <w:rsid w:val="00777BA0"/>
    <w:rsid w:val="00781B0A"/>
    <w:rsid w:val="0078465A"/>
    <w:rsid w:val="00786F1B"/>
    <w:rsid w:val="00790A97"/>
    <w:rsid w:val="00791C1A"/>
    <w:rsid w:val="0079756D"/>
    <w:rsid w:val="007A06EC"/>
    <w:rsid w:val="007A102B"/>
    <w:rsid w:val="007A3C6C"/>
    <w:rsid w:val="007B0F4B"/>
    <w:rsid w:val="007B4340"/>
    <w:rsid w:val="007B5B9C"/>
    <w:rsid w:val="007B7BA6"/>
    <w:rsid w:val="007C0220"/>
    <w:rsid w:val="007C0417"/>
    <w:rsid w:val="007C776A"/>
    <w:rsid w:val="007D3443"/>
    <w:rsid w:val="007D4933"/>
    <w:rsid w:val="007D4DB2"/>
    <w:rsid w:val="007E250C"/>
    <w:rsid w:val="007E252C"/>
    <w:rsid w:val="007E5194"/>
    <w:rsid w:val="007E67EA"/>
    <w:rsid w:val="007E68AA"/>
    <w:rsid w:val="007F00DD"/>
    <w:rsid w:val="007F035A"/>
    <w:rsid w:val="007F4679"/>
    <w:rsid w:val="007F6F00"/>
    <w:rsid w:val="00802E56"/>
    <w:rsid w:val="008128A2"/>
    <w:rsid w:val="0081546C"/>
    <w:rsid w:val="008227F5"/>
    <w:rsid w:val="008412DC"/>
    <w:rsid w:val="008439BA"/>
    <w:rsid w:val="00846F51"/>
    <w:rsid w:val="008526AE"/>
    <w:rsid w:val="00855EAF"/>
    <w:rsid w:val="00856845"/>
    <w:rsid w:val="00857AC9"/>
    <w:rsid w:val="00857E81"/>
    <w:rsid w:val="0086252A"/>
    <w:rsid w:val="0086615F"/>
    <w:rsid w:val="00866F40"/>
    <w:rsid w:val="00881279"/>
    <w:rsid w:val="008814F4"/>
    <w:rsid w:val="008817E2"/>
    <w:rsid w:val="008827CE"/>
    <w:rsid w:val="00882ECE"/>
    <w:rsid w:val="00883A4C"/>
    <w:rsid w:val="00884371"/>
    <w:rsid w:val="0088698F"/>
    <w:rsid w:val="00897A12"/>
    <w:rsid w:val="008A371C"/>
    <w:rsid w:val="008A6EFE"/>
    <w:rsid w:val="008A7DA6"/>
    <w:rsid w:val="008B0F99"/>
    <w:rsid w:val="008B412B"/>
    <w:rsid w:val="008C0478"/>
    <w:rsid w:val="008C5104"/>
    <w:rsid w:val="008C6837"/>
    <w:rsid w:val="008D3445"/>
    <w:rsid w:val="008D3522"/>
    <w:rsid w:val="008E0D8F"/>
    <w:rsid w:val="008E5274"/>
    <w:rsid w:val="008E7735"/>
    <w:rsid w:val="008F0852"/>
    <w:rsid w:val="008F3AD0"/>
    <w:rsid w:val="008F5C08"/>
    <w:rsid w:val="00900374"/>
    <w:rsid w:val="0090126D"/>
    <w:rsid w:val="00905410"/>
    <w:rsid w:val="0090570A"/>
    <w:rsid w:val="00912BCC"/>
    <w:rsid w:val="00913192"/>
    <w:rsid w:val="00922F43"/>
    <w:rsid w:val="00926BB5"/>
    <w:rsid w:val="0092712C"/>
    <w:rsid w:val="00931A07"/>
    <w:rsid w:val="00932C55"/>
    <w:rsid w:val="00940A06"/>
    <w:rsid w:val="009446AF"/>
    <w:rsid w:val="00950F02"/>
    <w:rsid w:val="009546B6"/>
    <w:rsid w:val="0096072B"/>
    <w:rsid w:val="00962E2A"/>
    <w:rsid w:val="00970987"/>
    <w:rsid w:val="00973E44"/>
    <w:rsid w:val="00976FD2"/>
    <w:rsid w:val="00987D88"/>
    <w:rsid w:val="00993DD9"/>
    <w:rsid w:val="009A1036"/>
    <w:rsid w:val="009A3945"/>
    <w:rsid w:val="009A404B"/>
    <w:rsid w:val="009A6963"/>
    <w:rsid w:val="009A775F"/>
    <w:rsid w:val="009B13CC"/>
    <w:rsid w:val="009B77A3"/>
    <w:rsid w:val="009D7EE1"/>
    <w:rsid w:val="009E0CCF"/>
    <w:rsid w:val="009E39D7"/>
    <w:rsid w:val="009E60BA"/>
    <w:rsid w:val="009F3FAD"/>
    <w:rsid w:val="00A00602"/>
    <w:rsid w:val="00A02EA5"/>
    <w:rsid w:val="00A036F0"/>
    <w:rsid w:val="00A04B37"/>
    <w:rsid w:val="00A1255F"/>
    <w:rsid w:val="00A1482E"/>
    <w:rsid w:val="00A21643"/>
    <w:rsid w:val="00A2494A"/>
    <w:rsid w:val="00A25AAB"/>
    <w:rsid w:val="00A31B2A"/>
    <w:rsid w:val="00A35DC6"/>
    <w:rsid w:val="00A4031C"/>
    <w:rsid w:val="00A51217"/>
    <w:rsid w:val="00A52365"/>
    <w:rsid w:val="00A527A1"/>
    <w:rsid w:val="00A55748"/>
    <w:rsid w:val="00A6293B"/>
    <w:rsid w:val="00A63871"/>
    <w:rsid w:val="00A73157"/>
    <w:rsid w:val="00A76CAB"/>
    <w:rsid w:val="00A77835"/>
    <w:rsid w:val="00A81815"/>
    <w:rsid w:val="00A827D8"/>
    <w:rsid w:val="00A96A9E"/>
    <w:rsid w:val="00AA69A6"/>
    <w:rsid w:val="00AA75CA"/>
    <w:rsid w:val="00AB0975"/>
    <w:rsid w:val="00AB3C50"/>
    <w:rsid w:val="00AB40C4"/>
    <w:rsid w:val="00AC4E0E"/>
    <w:rsid w:val="00AC7BF2"/>
    <w:rsid w:val="00AD0456"/>
    <w:rsid w:val="00AD1EC3"/>
    <w:rsid w:val="00AD2141"/>
    <w:rsid w:val="00AD242C"/>
    <w:rsid w:val="00AD4075"/>
    <w:rsid w:val="00AD408A"/>
    <w:rsid w:val="00AD60A9"/>
    <w:rsid w:val="00AD7396"/>
    <w:rsid w:val="00AE5DF9"/>
    <w:rsid w:val="00AE6507"/>
    <w:rsid w:val="00AF0A5D"/>
    <w:rsid w:val="00AF26B7"/>
    <w:rsid w:val="00AF44E5"/>
    <w:rsid w:val="00AF6E98"/>
    <w:rsid w:val="00B012E8"/>
    <w:rsid w:val="00B01F78"/>
    <w:rsid w:val="00B029E6"/>
    <w:rsid w:val="00B04AFD"/>
    <w:rsid w:val="00B0629D"/>
    <w:rsid w:val="00B062F8"/>
    <w:rsid w:val="00B103C7"/>
    <w:rsid w:val="00B1199F"/>
    <w:rsid w:val="00B21B95"/>
    <w:rsid w:val="00B2587D"/>
    <w:rsid w:val="00B26D69"/>
    <w:rsid w:val="00B30138"/>
    <w:rsid w:val="00B32D98"/>
    <w:rsid w:val="00B331A5"/>
    <w:rsid w:val="00B33A44"/>
    <w:rsid w:val="00B3702D"/>
    <w:rsid w:val="00B42977"/>
    <w:rsid w:val="00B443AD"/>
    <w:rsid w:val="00B44FA5"/>
    <w:rsid w:val="00B55531"/>
    <w:rsid w:val="00B66C58"/>
    <w:rsid w:val="00B676BC"/>
    <w:rsid w:val="00B67C05"/>
    <w:rsid w:val="00B7060A"/>
    <w:rsid w:val="00B70EE6"/>
    <w:rsid w:val="00B7105C"/>
    <w:rsid w:val="00B72B21"/>
    <w:rsid w:val="00B81368"/>
    <w:rsid w:val="00B81AD5"/>
    <w:rsid w:val="00B84104"/>
    <w:rsid w:val="00B86BA6"/>
    <w:rsid w:val="00B918A1"/>
    <w:rsid w:val="00B92C56"/>
    <w:rsid w:val="00B94E66"/>
    <w:rsid w:val="00B97EC3"/>
    <w:rsid w:val="00BA1B91"/>
    <w:rsid w:val="00BA753B"/>
    <w:rsid w:val="00BA7EFD"/>
    <w:rsid w:val="00BB5EFD"/>
    <w:rsid w:val="00BB7022"/>
    <w:rsid w:val="00BD18A7"/>
    <w:rsid w:val="00BD2B14"/>
    <w:rsid w:val="00BD3FC0"/>
    <w:rsid w:val="00BD4796"/>
    <w:rsid w:val="00BD54C9"/>
    <w:rsid w:val="00BD61F3"/>
    <w:rsid w:val="00BE10DD"/>
    <w:rsid w:val="00BE1F9D"/>
    <w:rsid w:val="00BE594E"/>
    <w:rsid w:val="00BE676B"/>
    <w:rsid w:val="00BF10E2"/>
    <w:rsid w:val="00BF6500"/>
    <w:rsid w:val="00BF6544"/>
    <w:rsid w:val="00BF6D69"/>
    <w:rsid w:val="00C10DAA"/>
    <w:rsid w:val="00C119D7"/>
    <w:rsid w:val="00C15359"/>
    <w:rsid w:val="00C16C10"/>
    <w:rsid w:val="00C22A49"/>
    <w:rsid w:val="00C22BE3"/>
    <w:rsid w:val="00C278E0"/>
    <w:rsid w:val="00C3014A"/>
    <w:rsid w:val="00C33F27"/>
    <w:rsid w:val="00C4367A"/>
    <w:rsid w:val="00C44E38"/>
    <w:rsid w:val="00C4638A"/>
    <w:rsid w:val="00C467D2"/>
    <w:rsid w:val="00C54C77"/>
    <w:rsid w:val="00C62698"/>
    <w:rsid w:val="00C64D6F"/>
    <w:rsid w:val="00C66B53"/>
    <w:rsid w:val="00C72AD9"/>
    <w:rsid w:val="00C72ECF"/>
    <w:rsid w:val="00C76627"/>
    <w:rsid w:val="00C76721"/>
    <w:rsid w:val="00C83957"/>
    <w:rsid w:val="00C85D18"/>
    <w:rsid w:val="00C9008B"/>
    <w:rsid w:val="00C96FD7"/>
    <w:rsid w:val="00C97C2C"/>
    <w:rsid w:val="00CA3E97"/>
    <w:rsid w:val="00CA4D34"/>
    <w:rsid w:val="00CB2375"/>
    <w:rsid w:val="00CB2CC4"/>
    <w:rsid w:val="00CB6789"/>
    <w:rsid w:val="00CB6854"/>
    <w:rsid w:val="00CC0DDB"/>
    <w:rsid w:val="00CC29D3"/>
    <w:rsid w:val="00CC5989"/>
    <w:rsid w:val="00CC5FA6"/>
    <w:rsid w:val="00CD185F"/>
    <w:rsid w:val="00CD3E62"/>
    <w:rsid w:val="00CD7141"/>
    <w:rsid w:val="00CE128D"/>
    <w:rsid w:val="00CE5E6E"/>
    <w:rsid w:val="00CE5F84"/>
    <w:rsid w:val="00CF0B73"/>
    <w:rsid w:val="00CF360B"/>
    <w:rsid w:val="00CF55D0"/>
    <w:rsid w:val="00CF6ED8"/>
    <w:rsid w:val="00CF7729"/>
    <w:rsid w:val="00CF7D61"/>
    <w:rsid w:val="00D00A63"/>
    <w:rsid w:val="00D017BD"/>
    <w:rsid w:val="00D04F1C"/>
    <w:rsid w:val="00D077B0"/>
    <w:rsid w:val="00D15A6E"/>
    <w:rsid w:val="00D204E3"/>
    <w:rsid w:val="00D249AC"/>
    <w:rsid w:val="00D25A4B"/>
    <w:rsid w:val="00D25C39"/>
    <w:rsid w:val="00D2696B"/>
    <w:rsid w:val="00D27CE7"/>
    <w:rsid w:val="00D301C6"/>
    <w:rsid w:val="00D351D8"/>
    <w:rsid w:val="00D36DAC"/>
    <w:rsid w:val="00D43C5B"/>
    <w:rsid w:val="00D5714F"/>
    <w:rsid w:val="00D62A80"/>
    <w:rsid w:val="00D67BCF"/>
    <w:rsid w:val="00D728DC"/>
    <w:rsid w:val="00D82EA4"/>
    <w:rsid w:val="00D83CF2"/>
    <w:rsid w:val="00D855E5"/>
    <w:rsid w:val="00D86888"/>
    <w:rsid w:val="00D920DC"/>
    <w:rsid w:val="00D936BB"/>
    <w:rsid w:val="00D93A14"/>
    <w:rsid w:val="00DA06BA"/>
    <w:rsid w:val="00DA5042"/>
    <w:rsid w:val="00DA598B"/>
    <w:rsid w:val="00DA5D61"/>
    <w:rsid w:val="00DA7C78"/>
    <w:rsid w:val="00DB2D5A"/>
    <w:rsid w:val="00DB2E95"/>
    <w:rsid w:val="00DB2F4F"/>
    <w:rsid w:val="00DB645B"/>
    <w:rsid w:val="00DB7B04"/>
    <w:rsid w:val="00DC0CC3"/>
    <w:rsid w:val="00DC6434"/>
    <w:rsid w:val="00DD2561"/>
    <w:rsid w:val="00DD2FE1"/>
    <w:rsid w:val="00DD4659"/>
    <w:rsid w:val="00DD4EA3"/>
    <w:rsid w:val="00DE3E13"/>
    <w:rsid w:val="00DE54CC"/>
    <w:rsid w:val="00DE78F1"/>
    <w:rsid w:val="00DF158E"/>
    <w:rsid w:val="00DF27A9"/>
    <w:rsid w:val="00DF64C2"/>
    <w:rsid w:val="00E01002"/>
    <w:rsid w:val="00E035EE"/>
    <w:rsid w:val="00E172A8"/>
    <w:rsid w:val="00E22D45"/>
    <w:rsid w:val="00E2418E"/>
    <w:rsid w:val="00E24EBF"/>
    <w:rsid w:val="00E25D0F"/>
    <w:rsid w:val="00E35E0A"/>
    <w:rsid w:val="00E50A24"/>
    <w:rsid w:val="00E54232"/>
    <w:rsid w:val="00E55614"/>
    <w:rsid w:val="00E56202"/>
    <w:rsid w:val="00E56DDA"/>
    <w:rsid w:val="00E64BDD"/>
    <w:rsid w:val="00E70DB9"/>
    <w:rsid w:val="00E71C58"/>
    <w:rsid w:val="00E74B64"/>
    <w:rsid w:val="00E7691B"/>
    <w:rsid w:val="00E81B8F"/>
    <w:rsid w:val="00E84220"/>
    <w:rsid w:val="00E91D9F"/>
    <w:rsid w:val="00E9308D"/>
    <w:rsid w:val="00E95D76"/>
    <w:rsid w:val="00E962F3"/>
    <w:rsid w:val="00EA1E41"/>
    <w:rsid w:val="00EA2A5E"/>
    <w:rsid w:val="00EA3551"/>
    <w:rsid w:val="00EA4B8A"/>
    <w:rsid w:val="00EA4E73"/>
    <w:rsid w:val="00EA763C"/>
    <w:rsid w:val="00EB2255"/>
    <w:rsid w:val="00EC2351"/>
    <w:rsid w:val="00EC235C"/>
    <w:rsid w:val="00EC2B97"/>
    <w:rsid w:val="00EC7006"/>
    <w:rsid w:val="00EC7CD4"/>
    <w:rsid w:val="00ED507D"/>
    <w:rsid w:val="00ED6CAF"/>
    <w:rsid w:val="00EE2F52"/>
    <w:rsid w:val="00EE6A7C"/>
    <w:rsid w:val="00EF0332"/>
    <w:rsid w:val="00F008F6"/>
    <w:rsid w:val="00F04E9F"/>
    <w:rsid w:val="00F16DE7"/>
    <w:rsid w:val="00F20234"/>
    <w:rsid w:val="00F21C69"/>
    <w:rsid w:val="00F22038"/>
    <w:rsid w:val="00F2493A"/>
    <w:rsid w:val="00F27530"/>
    <w:rsid w:val="00F30C23"/>
    <w:rsid w:val="00F31E9B"/>
    <w:rsid w:val="00F3494B"/>
    <w:rsid w:val="00F42BA5"/>
    <w:rsid w:val="00F5278A"/>
    <w:rsid w:val="00F5336C"/>
    <w:rsid w:val="00F53A69"/>
    <w:rsid w:val="00F5600C"/>
    <w:rsid w:val="00F56F0D"/>
    <w:rsid w:val="00F604C1"/>
    <w:rsid w:val="00F63B03"/>
    <w:rsid w:val="00F65D89"/>
    <w:rsid w:val="00F6674E"/>
    <w:rsid w:val="00FA0367"/>
    <w:rsid w:val="00FA5CA2"/>
    <w:rsid w:val="00FA690C"/>
    <w:rsid w:val="00FA7253"/>
    <w:rsid w:val="00FB2FDC"/>
    <w:rsid w:val="00FB37A5"/>
    <w:rsid w:val="00FB37D9"/>
    <w:rsid w:val="00FB5D79"/>
    <w:rsid w:val="00FB7B46"/>
    <w:rsid w:val="00FC4DC3"/>
    <w:rsid w:val="00FD7F5F"/>
    <w:rsid w:val="00FE0998"/>
    <w:rsid w:val="00FE110F"/>
    <w:rsid w:val="00FE424F"/>
    <w:rsid w:val="00FE6973"/>
    <w:rsid w:val="00FF13D5"/>
    <w:rsid w:val="00FF4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>
      <o:colormenu v:ext="edit" strokecolor="none"/>
    </o:shapedefaults>
    <o:shapelayout v:ext="edit">
      <o:idmap v:ext="edit" data="1"/>
    </o:shapelayout>
  </w:shapeDefaults>
  <w:decimalSymbol w:val=","/>
  <w:listSeparator w:val=";"/>
  <w15:docId w15:val="{7C2D0301-B0A8-44DE-B30C-3E4E31134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2E88"/>
  </w:style>
  <w:style w:type="paragraph" w:styleId="Titre1">
    <w:name w:val="heading 1"/>
    <w:basedOn w:val="Normal"/>
    <w:next w:val="Normal"/>
    <w:qFormat/>
    <w:rsid w:val="00232E88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232E88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ascii="Arial" w:hAnsi="Arial" w:cs="Arial"/>
      <w:sz w:val="24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1"/>
    <w:qFormat/>
    <w:rsid w:val="009B77A3"/>
    <w:pPr>
      <w:ind w:left="720"/>
      <w:contextualSpacing/>
    </w:pPr>
  </w:style>
  <w:style w:type="paragraph" w:styleId="Corpsdetexte">
    <w:name w:val="Body Text"/>
    <w:basedOn w:val="Normal"/>
    <w:link w:val="CorpsdetexteCar"/>
    <w:rsid w:val="00B92C56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B92C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90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15</TotalTime>
  <Pages>4</Pages>
  <Words>89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2020-01-14T10:48:00Z</cp:lastPrinted>
  <dcterms:created xsi:type="dcterms:W3CDTF">2020-01-15T13:28:00Z</dcterms:created>
  <dcterms:modified xsi:type="dcterms:W3CDTF">2021-02-02T15:08:00Z</dcterms:modified>
</cp:coreProperties>
</file>