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4000E2" w:rsidRPr="00DF27A9" w:rsidRDefault="004000E2">
      <w:pPr>
        <w:jc w:val="center"/>
        <w:rPr>
          <w:rFonts w:ascii="Arial" w:hAnsi="Arial" w:cs="Arial"/>
          <w:sz w:val="24"/>
          <w:szCs w:val="24"/>
        </w:rPr>
      </w:pPr>
    </w:p>
    <w:p w:rsidR="004000E2" w:rsidRPr="00DF27A9" w:rsidRDefault="004000E2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D920DC" w:rsidRPr="00DF27A9" w:rsidRDefault="00D920DC" w:rsidP="00D920DC">
      <w:pPr>
        <w:rPr>
          <w:rFonts w:ascii="Arial" w:hAnsi="Arial" w:cs="Arial"/>
          <w:sz w:val="24"/>
          <w:szCs w:val="24"/>
        </w:rPr>
      </w:pPr>
    </w:p>
    <w:p w:rsidR="005B1146" w:rsidRPr="00DF27A9" w:rsidRDefault="005B1146" w:rsidP="00E95D76">
      <w:pPr>
        <w:ind w:firstLine="709"/>
        <w:rPr>
          <w:rFonts w:ascii="Arial" w:hAnsi="Arial" w:cs="Arial"/>
          <w:sz w:val="24"/>
          <w:szCs w:val="24"/>
        </w:rPr>
      </w:pPr>
    </w:p>
    <w:p w:rsidR="003F3484" w:rsidRPr="00DF27A9" w:rsidRDefault="003F3484" w:rsidP="003F3484">
      <w:pPr>
        <w:rPr>
          <w:rFonts w:ascii="Arial" w:hAnsi="Arial" w:cs="Arial"/>
          <w:sz w:val="24"/>
          <w:szCs w:val="24"/>
        </w:rPr>
      </w:pPr>
    </w:p>
    <w:p w:rsidR="005B1146" w:rsidRPr="00DF27A9" w:rsidRDefault="00715AD8" w:rsidP="008B0F9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caps/>
          <w:noProof/>
          <w:sz w:val="32"/>
          <w:szCs w:val="32"/>
        </w:rPr>
        <w:lastRenderedPageBreak/>
        <w:pict>
          <v:rect id="Rectangle 9344" o:spid="_x0000_s1026" style="position:absolute;margin-left:56.05pt;margin-top:10.1pt;width:405.15pt;height:113.9pt;z-index:251640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" filled="f" strokeweight="2.25pt"/>
        </w:pict>
      </w:r>
    </w:p>
    <w:p w:rsidR="00AA69A6" w:rsidRPr="00DF27A9" w:rsidRDefault="00AA69A6" w:rsidP="008B0F99">
      <w:pPr>
        <w:rPr>
          <w:rFonts w:ascii="Arial" w:hAnsi="Arial" w:cs="Arial"/>
          <w:sz w:val="24"/>
          <w:szCs w:val="24"/>
        </w:rPr>
      </w:pPr>
    </w:p>
    <w:p w:rsidR="00594A00" w:rsidRPr="00DF27A9" w:rsidRDefault="00594A00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:rsidR="00C15359" w:rsidRPr="00DF27A9" w:rsidRDefault="00401799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 w:rsidRPr="00DF27A9">
        <w:rPr>
          <w:rFonts w:ascii="Arial" w:hAnsi="Arial" w:cs="Arial"/>
          <w:b/>
          <w:caps/>
          <w:sz w:val="32"/>
          <w:szCs w:val="32"/>
        </w:rPr>
        <w:t>C</w:t>
      </w:r>
      <w:r w:rsidR="00CF6ED8" w:rsidRPr="00DF27A9">
        <w:rPr>
          <w:rFonts w:ascii="Arial" w:hAnsi="Arial" w:cs="Arial"/>
          <w:b/>
          <w:caps/>
          <w:sz w:val="32"/>
          <w:szCs w:val="32"/>
        </w:rPr>
        <w:t>ERTIFICAT D’</w:t>
      </w:r>
      <w:r w:rsidRPr="00DF27A9">
        <w:rPr>
          <w:rFonts w:ascii="Arial" w:hAnsi="Arial" w:cs="Arial"/>
          <w:b/>
          <w:caps/>
          <w:sz w:val="32"/>
          <w:szCs w:val="32"/>
        </w:rPr>
        <w:t>AP</w:t>
      </w:r>
      <w:r w:rsidR="00CF6ED8" w:rsidRPr="00DF27A9">
        <w:rPr>
          <w:rFonts w:ascii="Arial" w:hAnsi="Arial" w:cs="Arial"/>
          <w:b/>
          <w:caps/>
          <w:sz w:val="32"/>
          <w:szCs w:val="32"/>
        </w:rPr>
        <w:t>TITUDE PROFESSIONNELLE</w:t>
      </w:r>
    </w:p>
    <w:p w:rsidR="00FB37A5" w:rsidRPr="00DF27A9" w:rsidRDefault="00B676BC" w:rsidP="004B0A4D">
      <w:pPr>
        <w:spacing w:beforeLines="50" w:before="120"/>
        <w:jc w:val="center"/>
        <w:rPr>
          <w:rFonts w:ascii="Arial" w:hAnsi="Arial" w:cs="Arial"/>
          <w:b/>
          <w:sz w:val="32"/>
          <w:szCs w:val="32"/>
        </w:rPr>
      </w:pPr>
      <w:r w:rsidRPr="00DF27A9">
        <w:rPr>
          <w:rFonts w:ascii="Arial" w:hAnsi="Arial" w:cs="Arial"/>
          <w:b/>
          <w:caps/>
          <w:sz w:val="32"/>
          <w:szCs w:val="32"/>
        </w:rPr>
        <w:t>MENUISIER ALUMINIUM-VERRE</w:t>
      </w:r>
    </w:p>
    <w:p w:rsidR="00FB37A5" w:rsidRPr="00DF27A9" w:rsidRDefault="00FB37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2F238D" w:rsidRPr="00DF27A9" w:rsidRDefault="002F238D" w:rsidP="00D97C1A">
      <w:pPr>
        <w:rPr>
          <w:rFonts w:ascii="Arial" w:hAnsi="Arial" w:cs="Arial"/>
          <w:b/>
          <w:sz w:val="28"/>
          <w:szCs w:val="28"/>
        </w:rPr>
      </w:pPr>
    </w:p>
    <w:p w:rsidR="00594A00" w:rsidRPr="00DF27A9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C85D18" w:rsidRPr="00DF27A9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FB37A5" w:rsidRPr="00CE3C1A" w:rsidRDefault="00D93A14" w:rsidP="008B0F99">
      <w:pPr>
        <w:jc w:val="center"/>
        <w:rPr>
          <w:rFonts w:ascii="Arial" w:hAnsi="Arial" w:cs="Arial"/>
          <w:b/>
          <w:sz w:val="36"/>
          <w:szCs w:val="36"/>
        </w:rPr>
      </w:pPr>
      <w:r w:rsidRPr="00CE3C1A">
        <w:rPr>
          <w:rFonts w:ascii="Arial" w:hAnsi="Arial" w:cs="Arial"/>
          <w:b/>
          <w:sz w:val="36"/>
          <w:szCs w:val="36"/>
        </w:rPr>
        <w:t>S</w:t>
      </w:r>
      <w:r w:rsidR="00FB37A5" w:rsidRPr="00CE3C1A">
        <w:rPr>
          <w:rFonts w:ascii="Arial" w:hAnsi="Arial" w:cs="Arial"/>
          <w:b/>
          <w:sz w:val="36"/>
          <w:szCs w:val="36"/>
        </w:rPr>
        <w:t xml:space="preserve">ession </w:t>
      </w:r>
      <w:r w:rsidR="0003786B" w:rsidRPr="00CE3C1A">
        <w:rPr>
          <w:rFonts w:ascii="Arial" w:hAnsi="Arial" w:cs="Arial"/>
          <w:b/>
          <w:sz w:val="36"/>
          <w:szCs w:val="36"/>
        </w:rPr>
        <w:t>20</w:t>
      </w:r>
      <w:r w:rsidR="00940E96">
        <w:rPr>
          <w:rFonts w:ascii="Arial" w:hAnsi="Arial" w:cs="Arial"/>
          <w:b/>
          <w:sz w:val="36"/>
          <w:szCs w:val="36"/>
        </w:rPr>
        <w:t>21</w:t>
      </w:r>
    </w:p>
    <w:p w:rsidR="00594A00" w:rsidRPr="00CE3C1A" w:rsidRDefault="00594A00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C85D18" w:rsidRPr="00CE3C1A" w:rsidRDefault="00C85D18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7F00DD" w:rsidRPr="00CE3C1A" w:rsidRDefault="007F00DD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CE3C1A">
        <w:rPr>
          <w:rFonts w:ascii="Arial" w:hAnsi="Arial" w:cs="Arial"/>
          <w:b/>
          <w:sz w:val="32"/>
          <w:szCs w:val="32"/>
        </w:rPr>
        <w:t>D</w:t>
      </w:r>
      <w:r w:rsidR="00190884" w:rsidRPr="00CE3C1A">
        <w:rPr>
          <w:rFonts w:ascii="Arial" w:hAnsi="Arial" w:cs="Arial"/>
          <w:b/>
          <w:sz w:val="32"/>
          <w:szCs w:val="32"/>
        </w:rPr>
        <w:t>urée : 3 heures</w:t>
      </w:r>
      <w:r w:rsidR="00190884" w:rsidRPr="00CE3C1A">
        <w:rPr>
          <w:rFonts w:ascii="Arial" w:hAnsi="Arial" w:cs="Arial"/>
          <w:b/>
          <w:sz w:val="32"/>
          <w:szCs w:val="32"/>
        </w:rPr>
        <w:tab/>
      </w:r>
      <w:r w:rsidR="00190884" w:rsidRPr="00CE3C1A">
        <w:rPr>
          <w:rFonts w:ascii="Arial" w:hAnsi="Arial" w:cs="Arial"/>
          <w:b/>
          <w:sz w:val="32"/>
          <w:szCs w:val="32"/>
        </w:rPr>
        <w:tab/>
        <w:t>Coefficient : 4</w:t>
      </w:r>
    </w:p>
    <w:p w:rsidR="00882ECE" w:rsidRPr="00CE3C1A" w:rsidRDefault="00882ECE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B44FA5" w:rsidRPr="00CE3C1A" w:rsidRDefault="00B44FA5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B44FA5" w:rsidRPr="00CE3C1A" w:rsidRDefault="00CF6ED8" w:rsidP="008B0F99">
      <w:pPr>
        <w:jc w:val="center"/>
        <w:rPr>
          <w:rFonts w:ascii="Arial" w:hAnsi="Arial" w:cs="Arial"/>
          <w:b/>
          <w:sz w:val="36"/>
          <w:szCs w:val="36"/>
        </w:rPr>
      </w:pPr>
      <w:r w:rsidRPr="00CE3C1A">
        <w:rPr>
          <w:rFonts w:ascii="Arial" w:hAnsi="Arial" w:cs="Arial"/>
          <w:b/>
          <w:sz w:val="36"/>
          <w:szCs w:val="36"/>
        </w:rPr>
        <w:t>É</w:t>
      </w:r>
      <w:r w:rsidR="00DC6434" w:rsidRPr="00CE3C1A">
        <w:rPr>
          <w:rFonts w:ascii="Arial" w:hAnsi="Arial" w:cs="Arial"/>
          <w:b/>
          <w:sz w:val="36"/>
          <w:szCs w:val="36"/>
        </w:rPr>
        <w:t>PREUVE EP1</w:t>
      </w:r>
    </w:p>
    <w:p w:rsidR="00B44FA5" w:rsidRPr="00CE3C1A" w:rsidRDefault="00401799" w:rsidP="008B0F99">
      <w:pPr>
        <w:spacing w:before="120"/>
        <w:jc w:val="center"/>
        <w:rPr>
          <w:rFonts w:ascii="Arial" w:hAnsi="Arial" w:cs="Arial"/>
          <w:b/>
          <w:sz w:val="36"/>
          <w:szCs w:val="36"/>
        </w:rPr>
      </w:pPr>
      <w:r w:rsidRPr="00CE3C1A">
        <w:rPr>
          <w:rFonts w:ascii="Arial" w:hAnsi="Arial" w:cs="Arial"/>
          <w:b/>
          <w:sz w:val="36"/>
          <w:szCs w:val="36"/>
        </w:rPr>
        <w:t>Analyse d’une situation professionnelle</w:t>
      </w:r>
    </w:p>
    <w:p w:rsidR="00B44FA5" w:rsidRPr="00CE3C1A" w:rsidRDefault="00B44FA5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B44FA5" w:rsidRPr="00CE3C1A" w:rsidRDefault="00B44FA5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042E87" w:rsidRPr="00CE3C1A" w:rsidRDefault="00042E87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042E87" w:rsidRPr="00CE3C1A" w:rsidRDefault="00042E87" w:rsidP="008B0F99">
      <w:pPr>
        <w:jc w:val="center"/>
        <w:rPr>
          <w:rFonts w:ascii="Arial" w:hAnsi="Arial" w:cs="Arial"/>
          <w:b/>
          <w:sz w:val="40"/>
          <w:szCs w:val="40"/>
        </w:rPr>
      </w:pPr>
      <w:r w:rsidRPr="00CE3C1A">
        <w:rPr>
          <w:rFonts w:ascii="Arial" w:hAnsi="Arial" w:cs="Arial"/>
          <w:b/>
          <w:sz w:val="40"/>
          <w:szCs w:val="40"/>
        </w:rPr>
        <w:t>DOSSIER TECHNIQUE</w:t>
      </w:r>
    </w:p>
    <w:p w:rsidR="00042E87" w:rsidRPr="00CE3C1A" w:rsidRDefault="00042E87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D93A14" w:rsidRPr="00CE3C1A" w:rsidRDefault="00D93A14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857AC9" w:rsidRPr="00CE3C1A" w:rsidRDefault="00857AC9" w:rsidP="00CE3C1A">
      <w:pPr>
        <w:spacing w:line="360" w:lineRule="auto"/>
        <w:jc w:val="center"/>
        <w:rPr>
          <w:rFonts w:ascii="Arial" w:hAnsi="Arial" w:cs="Arial"/>
          <w:sz w:val="28"/>
          <w:szCs w:val="28"/>
        </w:rPr>
      </w:pPr>
      <w:r w:rsidRPr="00CE3C1A">
        <w:rPr>
          <w:rFonts w:ascii="Arial" w:hAnsi="Arial" w:cs="Arial"/>
          <w:sz w:val="28"/>
          <w:szCs w:val="28"/>
        </w:rPr>
        <w:t xml:space="preserve">Ce dossier comporte </w:t>
      </w:r>
      <w:r w:rsidR="00CC5FA6" w:rsidRPr="00CE3C1A">
        <w:rPr>
          <w:rFonts w:ascii="Arial" w:hAnsi="Arial" w:cs="Arial"/>
          <w:b/>
          <w:sz w:val="28"/>
          <w:szCs w:val="28"/>
        </w:rPr>
        <w:t>1</w:t>
      </w:r>
      <w:r w:rsidR="00897A12" w:rsidRPr="00CE3C1A">
        <w:rPr>
          <w:rFonts w:ascii="Arial" w:hAnsi="Arial" w:cs="Arial"/>
          <w:b/>
          <w:sz w:val="28"/>
          <w:szCs w:val="28"/>
        </w:rPr>
        <w:t>2</w:t>
      </w:r>
      <w:r w:rsidRPr="00CE3C1A">
        <w:rPr>
          <w:rFonts w:ascii="Arial" w:hAnsi="Arial" w:cs="Arial"/>
          <w:sz w:val="28"/>
          <w:szCs w:val="28"/>
        </w:rPr>
        <w:t xml:space="preserve"> pages, numérotées de </w:t>
      </w:r>
      <w:r w:rsidR="00462BD5" w:rsidRPr="00CE3C1A">
        <w:rPr>
          <w:rFonts w:ascii="Arial" w:hAnsi="Arial" w:cs="Arial"/>
          <w:b/>
          <w:sz w:val="28"/>
          <w:szCs w:val="28"/>
        </w:rPr>
        <w:t>DT</w:t>
      </w:r>
      <w:r w:rsidR="00EA3551" w:rsidRPr="00CE3C1A">
        <w:rPr>
          <w:rFonts w:ascii="Arial" w:hAnsi="Arial" w:cs="Arial"/>
          <w:b/>
          <w:sz w:val="28"/>
          <w:szCs w:val="28"/>
        </w:rPr>
        <w:t xml:space="preserve"> </w:t>
      </w:r>
      <w:r w:rsidR="00D93A14" w:rsidRPr="00CE3C1A">
        <w:rPr>
          <w:rFonts w:ascii="Arial" w:hAnsi="Arial" w:cs="Arial"/>
          <w:b/>
          <w:sz w:val="28"/>
          <w:szCs w:val="28"/>
        </w:rPr>
        <w:t>1</w:t>
      </w:r>
      <w:r w:rsidR="00C85D18" w:rsidRPr="00CE3C1A">
        <w:rPr>
          <w:rFonts w:ascii="Arial" w:hAnsi="Arial" w:cs="Arial"/>
          <w:b/>
          <w:sz w:val="28"/>
          <w:szCs w:val="28"/>
        </w:rPr>
        <w:t xml:space="preserve"> </w:t>
      </w:r>
      <w:r w:rsidRPr="00CE3C1A">
        <w:rPr>
          <w:rFonts w:ascii="Arial" w:hAnsi="Arial" w:cs="Arial"/>
          <w:b/>
          <w:sz w:val="28"/>
          <w:szCs w:val="28"/>
        </w:rPr>
        <w:t>/</w:t>
      </w:r>
      <w:r w:rsidR="00BD61F3" w:rsidRPr="00CE3C1A">
        <w:rPr>
          <w:rFonts w:ascii="Arial" w:hAnsi="Arial" w:cs="Arial"/>
          <w:b/>
          <w:sz w:val="28"/>
          <w:szCs w:val="28"/>
        </w:rPr>
        <w:t xml:space="preserve"> </w:t>
      </w:r>
      <w:r w:rsidR="00CC5FA6" w:rsidRPr="00CE3C1A">
        <w:rPr>
          <w:rFonts w:ascii="Arial" w:hAnsi="Arial" w:cs="Arial"/>
          <w:b/>
          <w:sz w:val="28"/>
          <w:szCs w:val="28"/>
        </w:rPr>
        <w:t>1</w:t>
      </w:r>
      <w:r w:rsidR="00897A12" w:rsidRPr="00CE3C1A">
        <w:rPr>
          <w:rFonts w:ascii="Arial" w:hAnsi="Arial" w:cs="Arial"/>
          <w:b/>
          <w:sz w:val="28"/>
          <w:szCs w:val="28"/>
        </w:rPr>
        <w:t>2</w:t>
      </w:r>
      <w:r w:rsidRPr="00CE3C1A">
        <w:rPr>
          <w:rFonts w:ascii="Arial" w:hAnsi="Arial" w:cs="Arial"/>
          <w:sz w:val="28"/>
          <w:szCs w:val="28"/>
        </w:rPr>
        <w:t xml:space="preserve"> à </w:t>
      </w:r>
      <w:r w:rsidR="00462BD5" w:rsidRPr="00CE3C1A">
        <w:rPr>
          <w:rFonts w:ascii="Arial" w:hAnsi="Arial" w:cs="Arial"/>
          <w:b/>
          <w:sz w:val="28"/>
          <w:szCs w:val="28"/>
        </w:rPr>
        <w:t>DT</w:t>
      </w:r>
      <w:r w:rsidR="00D93A14" w:rsidRPr="00CE3C1A">
        <w:rPr>
          <w:rFonts w:ascii="Arial" w:hAnsi="Arial" w:cs="Arial"/>
          <w:b/>
          <w:sz w:val="28"/>
          <w:szCs w:val="28"/>
        </w:rPr>
        <w:t xml:space="preserve"> </w:t>
      </w:r>
      <w:r w:rsidR="00CC5FA6" w:rsidRPr="00CE3C1A">
        <w:rPr>
          <w:rFonts w:ascii="Arial" w:hAnsi="Arial" w:cs="Arial"/>
          <w:b/>
          <w:sz w:val="28"/>
          <w:szCs w:val="28"/>
        </w:rPr>
        <w:t>1</w:t>
      </w:r>
      <w:r w:rsidR="00897A12" w:rsidRPr="00CE3C1A">
        <w:rPr>
          <w:rFonts w:ascii="Arial" w:hAnsi="Arial" w:cs="Arial"/>
          <w:b/>
          <w:sz w:val="28"/>
          <w:szCs w:val="28"/>
        </w:rPr>
        <w:t>2</w:t>
      </w:r>
      <w:r w:rsidR="00C85D18" w:rsidRPr="00CE3C1A">
        <w:rPr>
          <w:rFonts w:ascii="Arial" w:hAnsi="Arial" w:cs="Arial"/>
          <w:b/>
          <w:sz w:val="28"/>
          <w:szCs w:val="28"/>
        </w:rPr>
        <w:t xml:space="preserve"> </w:t>
      </w:r>
      <w:r w:rsidRPr="00CE3C1A">
        <w:rPr>
          <w:rFonts w:ascii="Arial" w:hAnsi="Arial" w:cs="Arial"/>
          <w:b/>
          <w:sz w:val="28"/>
          <w:szCs w:val="28"/>
        </w:rPr>
        <w:t>/</w:t>
      </w:r>
      <w:r w:rsidR="00B42977" w:rsidRPr="00CE3C1A">
        <w:rPr>
          <w:rFonts w:ascii="Arial" w:hAnsi="Arial" w:cs="Arial"/>
          <w:b/>
          <w:sz w:val="28"/>
          <w:szCs w:val="28"/>
        </w:rPr>
        <w:t xml:space="preserve"> </w:t>
      </w:r>
      <w:r w:rsidR="00CC5FA6" w:rsidRPr="00CE3C1A">
        <w:rPr>
          <w:rFonts w:ascii="Arial" w:hAnsi="Arial" w:cs="Arial"/>
          <w:b/>
          <w:sz w:val="28"/>
          <w:szCs w:val="28"/>
        </w:rPr>
        <w:t>1</w:t>
      </w:r>
      <w:r w:rsidR="00897A12" w:rsidRPr="00CE3C1A">
        <w:rPr>
          <w:rFonts w:ascii="Arial" w:hAnsi="Arial" w:cs="Arial"/>
          <w:b/>
          <w:sz w:val="28"/>
          <w:szCs w:val="28"/>
        </w:rPr>
        <w:t>2</w:t>
      </w:r>
      <w:r w:rsidRPr="00CE3C1A">
        <w:rPr>
          <w:rFonts w:ascii="Arial" w:hAnsi="Arial" w:cs="Arial"/>
          <w:sz w:val="28"/>
          <w:szCs w:val="28"/>
        </w:rPr>
        <w:t>.</w:t>
      </w:r>
    </w:p>
    <w:p w:rsidR="00857AC9" w:rsidRPr="00CE3C1A" w:rsidRDefault="00857AC9" w:rsidP="00CE3C1A">
      <w:pPr>
        <w:spacing w:line="360" w:lineRule="auto"/>
        <w:jc w:val="center"/>
        <w:rPr>
          <w:rFonts w:ascii="Arial" w:hAnsi="Arial" w:cs="Arial"/>
          <w:sz w:val="28"/>
          <w:szCs w:val="28"/>
        </w:rPr>
      </w:pPr>
      <w:r w:rsidRPr="00CE3C1A">
        <w:rPr>
          <w:rFonts w:ascii="Arial" w:hAnsi="Arial" w:cs="Arial"/>
          <w:sz w:val="28"/>
          <w:szCs w:val="28"/>
        </w:rPr>
        <w:t>Assurez-vous que cet exemplaire est complet.</w:t>
      </w:r>
    </w:p>
    <w:p w:rsidR="00857AC9" w:rsidRPr="00CE3C1A" w:rsidRDefault="00857AC9" w:rsidP="00CE3C1A">
      <w:pPr>
        <w:spacing w:line="360" w:lineRule="auto"/>
        <w:jc w:val="center"/>
        <w:rPr>
          <w:rFonts w:ascii="Arial" w:hAnsi="Arial" w:cs="Arial"/>
          <w:sz w:val="28"/>
          <w:szCs w:val="28"/>
        </w:rPr>
      </w:pPr>
      <w:r w:rsidRPr="00CE3C1A">
        <w:rPr>
          <w:rFonts w:ascii="Arial" w:hAnsi="Arial" w:cs="Arial"/>
          <w:sz w:val="28"/>
          <w:szCs w:val="28"/>
        </w:rPr>
        <w:t>S’il est incomplet, demandez</w:t>
      </w:r>
      <w:r w:rsidR="0090126D" w:rsidRPr="00CE3C1A">
        <w:rPr>
          <w:rFonts w:ascii="Arial" w:hAnsi="Arial" w:cs="Arial"/>
          <w:sz w:val="28"/>
          <w:szCs w:val="28"/>
        </w:rPr>
        <w:t xml:space="preserve"> un autre exemplaire au chef de salle.</w:t>
      </w:r>
    </w:p>
    <w:p w:rsidR="00C15359" w:rsidRPr="00DF27A9" w:rsidRDefault="00C15359" w:rsidP="008B0F99">
      <w:pPr>
        <w:rPr>
          <w:rFonts w:ascii="Arial" w:hAnsi="Arial" w:cs="Arial"/>
          <w:sz w:val="24"/>
          <w:szCs w:val="24"/>
        </w:rPr>
      </w:pPr>
    </w:p>
    <w:p w:rsidR="00594A00" w:rsidRPr="00DF27A9" w:rsidRDefault="00594A00" w:rsidP="008B0F99">
      <w:pPr>
        <w:rPr>
          <w:rFonts w:ascii="Arial" w:hAnsi="Arial" w:cs="Arial"/>
          <w:sz w:val="24"/>
          <w:szCs w:val="24"/>
        </w:rPr>
      </w:pPr>
    </w:p>
    <w:p w:rsidR="00715AD8" w:rsidRDefault="00715AD8" w:rsidP="00715AD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  <w:lang w:bidi="fr-FR"/>
        </w:rPr>
      </w:pPr>
      <w:r>
        <w:rPr>
          <w:rFonts w:ascii="Arial" w:hAnsi="Arial" w:cs="Arial"/>
          <w:b/>
          <w:bCs/>
          <w:i/>
          <w:iCs/>
          <w:sz w:val="24"/>
          <w:szCs w:val="24"/>
          <w:lang w:bidi="fr-FR"/>
        </w:rPr>
        <w:t>L’usage de calculatrice avec mode examen actif est autorisé.</w:t>
      </w:r>
      <w:r>
        <w:rPr>
          <w:rFonts w:ascii="Arial" w:hAnsi="Arial" w:cs="Arial"/>
          <w:b/>
          <w:bCs/>
          <w:i/>
          <w:iCs/>
          <w:sz w:val="24"/>
          <w:szCs w:val="24"/>
          <w:lang w:bidi="fr-FR"/>
        </w:rPr>
        <w:br/>
        <w:t>L’usage de calculatrice sans mémoire, type collège, est autorisé.</w:t>
      </w:r>
    </w:p>
    <w:p w:rsidR="00DA5D61" w:rsidRPr="00DF27A9" w:rsidRDefault="00DA5D61" w:rsidP="008B0F99">
      <w:pPr>
        <w:rPr>
          <w:rFonts w:ascii="Arial" w:hAnsi="Arial" w:cs="Arial"/>
          <w:sz w:val="24"/>
          <w:szCs w:val="24"/>
        </w:rPr>
      </w:pPr>
    </w:p>
    <w:p w:rsidR="00D920DC" w:rsidRPr="00DF27A9" w:rsidRDefault="00D920DC" w:rsidP="00D920DC">
      <w:pPr>
        <w:rPr>
          <w:rFonts w:ascii="Arial" w:hAnsi="Arial" w:cs="Arial"/>
          <w:sz w:val="24"/>
          <w:szCs w:val="24"/>
        </w:rPr>
      </w:pPr>
    </w:p>
    <w:p w:rsidR="00ED6CAF" w:rsidRPr="00DF27A9" w:rsidRDefault="00ED6CAF" w:rsidP="00D920DC">
      <w:pPr>
        <w:rPr>
          <w:rFonts w:ascii="Arial" w:hAnsi="Arial" w:cs="Arial"/>
          <w:sz w:val="24"/>
          <w:szCs w:val="24"/>
        </w:rPr>
      </w:pPr>
    </w:p>
    <w:p w:rsidR="00466AAD" w:rsidRPr="00DF27A9" w:rsidRDefault="00466AAD" w:rsidP="00D920DC">
      <w:pPr>
        <w:rPr>
          <w:rFonts w:ascii="Arial" w:hAnsi="Arial" w:cs="Arial"/>
          <w:sz w:val="24"/>
          <w:szCs w:val="24"/>
        </w:rPr>
      </w:pPr>
    </w:p>
    <w:p w:rsidR="00ED6CAF" w:rsidRPr="00DF27A9" w:rsidRDefault="00ED6CAF" w:rsidP="00D920DC">
      <w:pPr>
        <w:rPr>
          <w:rFonts w:ascii="Arial" w:hAnsi="Arial" w:cs="Arial"/>
          <w:sz w:val="24"/>
          <w:szCs w:val="24"/>
        </w:rPr>
      </w:pPr>
    </w:p>
    <w:p w:rsidR="00553967" w:rsidRPr="00D97C1A" w:rsidRDefault="00C85D18" w:rsidP="00553967">
      <w:pPr>
        <w:jc w:val="center"/>
        <w:rPr>
          <w:rFonts w:ascii="Arial" w:hAnsi="Arial" w:cs="Arial"/>
          <w:b/>
          <w:sz w:val="28"/>
          <w:szCs w:val="28"/>
        </w:rPr>
      </w:pPr>
      <w:r w:rsidRPr="00DF27A9">
        <w:rPr>
          <w:rFonts w:ascii="Arial" w:hAnsi="Arial" w:cs="Arial"/>
          <w:sz w:val="24"/>
          <w:szCs w:val="24"/>
        </w:rPr>
        <w:br w:type="page"/>
      </w:r>
      <w:r w:rsidR="00553967" w:rsidRPr="00D97C1A">
        <w:rPr>
          <w:rFonts w:ascii="Arial" w:hAnsi="Arial" w:cs="Arial"/>
          <w:b/>
          <w:sz w:val="32"/>
          <w:szCs w:val="32"/>
        </w:rPr>
        <w:lastRenderedPageBreak/>
        <w:t>EXTRAIT DU CCTP</w:t>
      </w:r>
    </w:p>
    <w:p w:rsidR="00ED6CAF" w:rsidRPr="00DF27A9" w:rsidRDefault="00ED6CAF" w:rsidP="00D920DC">
      <w:pPr>
        <w:rPr>
          <w:rFonts w:ascii="Arial" w:hAnsi="Arial" w:cs="Arial"/>
          <w:sz w:val="24"/>
          <w:szCs w:val="24"/>
        </w:rPr>
      </w:pPr>
    </w:p>
    <w:p w:rsidR="00C9008B" w:rsidRPr="00DF27A9" w:rsidRDefault="00C9008B" w:rsidP="00CE3C1A">
      <w:pPr>
        <w:spacing w:line="360" w:lineRule="auto"/>
        <w:rPr>
          <w:rFonts w:ascii="Arial" w:hAnsi="Arial" w:cs="Arial"/>
          <w:sz w:val="24"/>
          <w:szCs w:val="24"/>
        </w:rPr>
      </w:pPr>
    </w:p>
    <w:p w:rsidR="00B92C56" w:rsidRPr="00DF27A9" w:rsidRDefault="00B70EE6" w:rsidP="00CE3C1A">
      <w:pPr>
        <w:pStyle w:val="Titre2"/>
        <w:tabs>
          <w:tab w:val="left" w:pos="1252"/>
        </w:tabs>
        <w:spacing w:line="360" w:lineRule="auto"/>
        <w:ind w:left="142" w:hanging="142"/>
        <w:jc w:val="left"/>
      </w:pPr>
      <w:r w:rsidRPr="00DF27A9">
        <w:t xml:space="preserve">8.1 </w:t>
      </w:r>
      <w:r w:rsidR="00B92C56" w:rsidRPr="00DF27A9">
        <w:t>DESCRIPTION DES</w:t>
      </w:r>
      <w:r w:rsidR="00B92C56" w:rsidRPr="00DF27A9">
        <w:rPr>
          <w:spacing w:val="-3"/>
        </w:rPr>
        <w:t xml:space="preserve"> </w:t>
      </w:r>
      <w:r w:rsidR="00B92C56" w:rsidRPr="00DF27A9">
        <w:t>OUVRAGES</w:t>
      </w:r>
    </w:p>
    <w:p w:rsidR="00B70EE6" w:rsidRPr="00DF27A9" w:rsidRDefault="00B70EE6" w:rsidP="00CE3C1A">
      <w:pPr>
        <w:pStyle w:val="Corpsdetexte"/>
        <w:spacing w:before="70" w:line="360" w:lineRule="auto"/>
        <w:ind w:left="109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Construction d’un entrepôt industriel de « Garden arrosage ».</w:t>
      </w:r>
    </w:p>
    <w:p w:rsidR="00B92C56" w:rsidRPr="00DF27A9" w:rsidRDefault="00B92C56" w:rsidP="00CE3C1A">
      <w:pPr>
        <w:pStyle w:val="Corpsdetexte"/>
        <w:spacing w:line="360" w:lineRule="auto"/>
        <w:ind w:left="109" w:right="131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L’ensemble des ouvrages du bâtiment bureaux devra être </w:t>
      </w:r>
      <w:r w:rsidR="00110FEC" w:rsidRPr="00DF27A9">
        <w:rPr>
          <w:rFonts w:ascii="Arial" w:hAnsi="Arial" w:cs="Arial"/>
          <w:sz w:val="24"/>
          <w:szCs w:val="24"/>
        </w:rPr>
        <w:t>conforme à la RT 2012 pour la partie bureau</w:t>
      </w:r>
      <w:r w:rsidR="00B70EE6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Corpsdetexte"/>
        <w:spacing w:line="360" w:lineRule="auto"/>
        <w:ind w:left="109" w:right="131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Les profilés aluminium devront être </w:t>
      </w:r>
      <w:r w:rsidR="00110FEC" w:rsidRPr="00DF27A9">
        <w:rPr>
          <w:rFonts w:ascii="Arial" w:hAnsi="Arial" w:cs="Arial"/>
          <w:sz w:val="24"/>
          <w:szCs w:val="24"/>
        </w:rPr>
        <w:t xml:space="preserve">classées </w:t>
      </w:r>
      <w:r w:rsidRPr="00DF27A9">
        <w:rPr>
          <w:rFonts w:ascii="Arial" w:hAnsi="Arial" w:cs="Arial"/>
          <w:sz w:val="24"/>
          <w:szCs w:val="24"/>
        </w:rPr>
        <w:t>A*</w:t>
      </w:r>
      <w:r w:rsidRPr="00DF27A9">
        <w:rPr>
          <w:rFonts w:ascii="Arial" w:hAnsi="Arial" w:cs="Arial"/>
          <w:sz w:val="24"/>
          <w:szCs w:val="24"/>
          <w:vertAlign w:val="subscript"/>
        </w:rPr>
        <w:t>2</w:t>
      </w:r>
      <w:r w:rsidRPr="00DF27A9">
        <w:rPr>
          <w:rFonts w:ascii="Arial" w:hAnsi="Arial" w:cs="Arial"/>
          <w:sz w:val="24"/>
          <w:szCs w:val="24"/>
        </w:rPr>
        <w:t>E*</w:t>
      </w:r>
      <w:r w:rsidRPr="00DF27A9">
        <w:rPr>
          <w:rFonts w:ascii="Arial" w:hAnsi="Arial" w:cs="Arial"/>
          <w:sz w:val="24"/>
          <w:szCs w:val="24"/>
          <w:vertAlign w:val="subscript"/>
        </w:rPr>
        <w:t>4</w:t>
      </w:r>
      <w:r w:rsidRPr="00DF27A9">
        <w:rPr>
          <w:rFonts w:ascii="Arial" w:hAnsi="Arial" w:cs="Arial"/>
          <w:sz w:val="24"/>
          <w:szCs w:val="24"/>
        </w:rPr>
        <w:t>V*</w:t>
      </w:r>
      <w:r w:rsidRPr="00DF27A9">
        <w:rPr>
          <w:rFonts w:ascii="Arial" w:hAnsi="Arial" w:cs="Arial"/>
          <w:sz w:val="24"/>
          <w:szCs w:val="24"/>
          <w:vertAlign w:val="subscript"/>
        </w:rPr>
        <w:t>A2</w:t>
      </w:r>
      <w:r w:rsidRPr="00DF27A9">
        <w:rPr>
          <w:rFonts w:ascii="Arial" w:hAnsi="Arial" w:cs="Arial"/>
          <w:sz w:val="24"/>
          <w:szCs w:val="24"/>
        </w:rPr>
        <w:t>. Ils devront bénéficier d’un Avis Technique ou d’une certification CSTBAT.</w:t>
      </w:r>
    </w:p>
    <w:p w:rsidR="00B92C56" w:rsidRPr="00DF27A9" w:rsidRDefault="00B92C56" w:rsidP="00CE3C1A">
      <w:pPr>
        <w:pStyle w:val="Corpsdetexte"/>
        <w:spacing w:before="1" w:line="360" w:lineRule="auto"/>
        <w:ind w:left="109" w:right="13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Le bâtiment se situe dans la zone de bruit de l’autoroute 104. Les menuiseries extérieures devront prendre en compte cet isolement acoustique conformément à la réglementation en vigueur.</w:t>
      </w:r>
    </w:p>
    <w:p w:rsidR="00B92C56" w:rsidRPr="00DF27A9" w:rsidRDefault="00846F51" w:rsidP="00CE3C1A">
      <w:pPr>
        <w:pStyle w:val="Titre2"/>
        <w:keepNext w:val="0"/>
        <w:widowControl w:val="0"/>
        <w:numPr>
          <w:ilvl w:val="2"/>
          <w:numId w:val="40"/>
        </w:numPr>
        <w:tabs>
          <w:tab w:val="left" w:pos="851"/>
        </w:tabs>
        <w:spacing w:before="199" w:line="360" w:lineRule="auto"/>
        <w:ind w:hanging="1525"/>
        <w:jc w:val="left"/>
        <w:rPr>
          <w:sz w:val="24"/>
          <w:szCs w:val="24"/>
        </w:rPr>
      </w:pPr>
      <w:r w:rsidRPr="00DF27A9">
        <w:rPr>
          <w:sz w:val="24"/>
          <w:szCs w:val="24"/>
        </w:rPr>
        <w:t>FAÇADE</w:t>
      </w:r>
      <w:r w:rsidRPr="00DF27A9">
        <w:rPr>
          <w:spacing w:val="-4"/>
          <w:sz w:val="24"/>
          <w:szCs w:val="24"/>
        </w:rPr>
        <w:t xml:space="preserve"> </w:t>
      </w:r>
      <w:r w:rsidRPr="00DF27A9">
        <w:rPr>
          <w:sz w:val="24"/>
          <w:szCs w:val="24"/>
        </w:rPr>
        <w:t>SUD-EST ET FAÇADE NORD-EST</w:t>
      </w:r>
    </w:p>
    <w:p w:rsidR="00B92C56" w:rsidRPr="00DF27A9" w:rsidRDefault="00B92C56" w:rsidP="00CE3C1A">
      <w:pPr>
        <w:pStyle w:val="Corpsdetexte"/>
        <w:spacing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F27A9">
        <w:rPr>
          <w:rFonts w:ascii="Arial" w:hAnsi="Arial" w:cs="Arial"/>
          <w:b/>
          <w:sz w:val="24"/>
          <w:szCs w:val="24"/>
          <w:u w:val="single"/>
        </w:rPr>
        <w:t>Châssis</w:t>
      </w:r>
      <w:r w:rsidR="00AF6E98" w:rsidRPr="00DF27A9">
        <w:rPr>
          <w:rFonts w:ascii="Arial" w:hAnsi="Arial" w:cs="Arial"/>
          <w:b/>
          <w:sz w:val="24"/>
          <w:szCs w:val="24"/>
          <w:u w:val="single"/>
        </w:rPr>
        <w:t xml:space="preserve"> fixes </w:t>
      </w:r>
      <w:r w:rsidRPr="00DF27A9">
        <w:rPr>
          <w:rFonts w:ascii="Arial" w:hAnsi="Arial" w:cs="Arial"/>
          <w:b/>
          <w:sz w:val="24"/>
          <w:szCs w:val="24"/>
          <w:u w:val="single"/>
        </w:rPr>
        <w:t>de l’entrepôt</w:t>
      </w:r>
      <w:r w:rsidR="00AF6E98" w:rsidRPr="00DF27A9">
        <w:rPr>
          <w:rFonts w:ascii="Arial" w:hAnsi="Arial" w:cs="Arial"/>
          <w:b/>
          <w:sz w:val="24"/>
          <w:szCs w:val="24"/>
          <w:u w:val="single"/>
        </w:rPr>
        <w:t xml:space="preserve"> -  EdR plaques de po</w:t>
      </w:r>
      <w:r w:rsidR="00036E3F" w:rsidRPr="00DF27A9">
        <w:rPr>
          <w:rFonts w:ascii="Arial" w:hAnsi="Arial" w:cs="Arial"/>
          <w:b/>
          <w:sz w:val="24"/>
          <w:szCs w:val="24"/>
          <w:u w:val="single"/>
        </w:rPr>
        <w:t>lycarbonate alvéol</w:t>
      </w:r>
      <w:r w:rsidR="00DF27A9">
        <w:rPr>
          <w:rFonts w:ascii="Arial" w:hAnsi="Arial" w:cs="Arial"/>
          <w:b/>
          <w:sz w:val="24"/>
          <w:szCs w:val="24"/>
          <w:u w:val="single"/>
        </w:rPr>
        <w:t>ées translucides</w:t>
      </w:r>
    </w:p>
    <w:p w:rsidR="00B92C56" w:rsidRPr="00DF27A9" w:rsidRDefault="00B92C56" w:rsidP="00CE3C1A">
      <w:pPr>
        <w:pStyle w:val="Corpsdetexte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 Fourniture et pose de </w:t>
      </w:r>
      <w:r w:rsidR="005773C1" w:rsidRPr="00DF27A9">
        <w:rPr>
          <w:rFonts w:ascii="Arial" w:hAnsi="Arial" w:cs="Arial"/>
          <w:sz w:val="24"/>
          <w:szCs w:val="24"/>
        </w:rPr>
        <w:t>menuiserie a</w:t>
      </w:r>
      <w:r w:rsidRPr="00DF27A9">
        <w:rPr>
          <w:rFonts w:ascii="Arial" w:hAnsi="Arial" w:cs="Arial"/>
          <w:sz w:val="24"/>
          <w:szCs w:val="24"/>
        </w:rPr>
        <w:t>lu</w:t>
      </w:r>
      <w:r w:rsidR="00110FEC" w:rsidRPr="00DF27A9">
        <w:rPr>
          <w:rFonts w:ascii="Arial" w:hAnsi="Arial" w:cs="Arial"/>
          <w:sz w:val="24"/>
          <w:szCs w:val="24"/>
        </w:rPr>
        <w:t>minium</w:t>
      </w:r>
      <w:r w:rsidRPr="00DF27A9">
        <w:rPr>
          <w:rFonts w:ascii="Arial" w:hAnsi="Arial" w:cs="Arial"/>
          <w:sz w:val="24"/>
          <w:szCs w:val="24"/>
        </w:rPr>
        <w:t xml:space="preserve"> </w:t>
      </w:r>
      <w:r w:rsidR="006F34E1" w:rsidRPr="00DF27A9">
        <w:rPr>
          <w:rFonts w:ascii="Arial" w:hAnsi="Arial" w:cs="Arial"/>
          <w:sz w:val="24"/>
          <w:szCs w:val="24"/>
        </w:rPr>
        <w:t xml:space="preserve">laqué </w:t>
      </w:r>
      <w:r w:rsidRPr="00DF27A9">
        <w:rPr>
          <w:rFonts w:ascii="Arial" w:hAnsi="Arial" w:cs="Arial"/>
          <w:sz w:val="24"/>
          <w:szCs w:val="24"/>
        </w:rPr>
        <w:t>RAL</w:t>
      </w:r>
      <w:r w:rsidRPr="00DF27A9">
        <w:rPr>
          <w:rFonts w:ascii="Arial" w:hAnsi="Arial" w:cs="Arial"/>
          <w:spacing w:val="-4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7016</w:t>
      </w:r>
      <w:r w:rsidR="00110FEC" w:rsidRPr="00DF27A9">
        <w:rPr>
          <w:rFonts w:ascii="Arial" w:hAnsi="Arial" w:cs="Arial"/>
          <w:sz w:val="24"/>
          <w:szCs w:val="24"/>
        </w:rPr>
        <w:t xml:space="preserve"> (gris anthracite).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right="131" w:hanging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Coefficient global Uw = 1,60</w:t>
      </w:r>
      <w:r w:rsidRPr="00DF27A9">
        <w:rPr>
          <w:rFonts w:ascii="Arial" w:hAnsi="Arial" w:cs="Arial"/>
          <w:spacing w:val="-9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W/m².K</w:t>
      </w:r>
      <w:r w:rsidR="00110FEC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right="130" w:hanging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En partie basse, une pièce d’appui avec goulotte de récupération des eaux de condensation et bavette de</w:t>
      </w:r>
      <w:r w:rsidRPr="00DF27A9">
        <w:rPr>
          <w:rFonts w:ascii="Arial" w:hAnsi="Arial" w:cs="Arial"/>
          <w:spacing w:val="-3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débord</w:t>
      </w:r>
      <w:r w:rsidR="00110FEC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right="131" w:hanging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Bavette en aluminium dit</w:t>
      </w:r>
      <w:r w:rsidR="00CF6ED8" w:rsidRPr="00DF27A9">
        <w:rPr>
          <w:rFonts w:ascii="Arial" w:hAnsi="Arial" w:cs="Arial"/>
          <w:sz w:val="24"/>
          <w:szCs w:val="24"/>
        </w:rPr>
        <w:t xml:space="preserve"> à </w:t>
      </w:r>
      <w:r w:rsidRPr="00DF27A9">
        <w:rPr>
          <w:rFonts w:ascii="Arial" w:hAnsi="Arial" w:cs="Arial"/>
          <w:sz w:val="24"/>
          <w:szCs w:val="24"/>
        </w:rPr>
        <w:t>bardage recouvrant la totalité des appuis et formant goutte d’eau</w:t>
      </w:r>
      <w:r w:rsidR="00110FEC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right="130" w:hanging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Compris toutes sujétions d’habillage et de finition</w:t>
      </w:r>
      <w:r w:rsidR="00CF6ED8" w:rsidRPr="00DF27A9">
        <w:rPr>
          <w:rFonts w:ascii="Arial" w:hAnsi="Arial" w:cs="Arial"/>
          <w:sz w:val="24"/>
          <w:szCs w:val="24"/>
        </w:rPr>
        <w:t>s</w:t>
      </w:r>
      <w:r w:rsidRPr="00DF27A9">
        <w:rPr>
          <w:rFonts w:ascii="Arial" w:hAnsi="Arial" w:cs="Arial"/>
          <w:sz w:val="24"/>
          <w:szCs w:val="24"/>
        </w:rPr>
        <w:t xml:space="preserve"> laquée</w:t>
      </w:r>
      <w:r w:rsidR="00CF6ED8" w:rsidRPr="00DF27A9">
        <w:rPr>
          <w:rFonts w:ascii="Arial" w:hAnsi="Arial" w:cs="Arial"/>
          <w:sz w:val="24"/>
          <w:szCs w:val="24"/>
        </w:rPr>
        <w:t>s</w:t>
      </w:r>
      <w:r w:rsidRPr="00DF27A9">
        <w:rPr>
          <w:rFonts w:ascii="Arial" w:hAnsi="Arial" w:cs="Arial"/>
          <w:sz w:val="24"/>
          <w:szCs w:val="24"/>
        </w:rPr>
        <w:t xml:space="preserve"> dit</w:t>
      </w:r>
      <w:r w:rsidR="00CF6ED8" w:rsidRPr="00DF27A9">
        <w:rPr>
          <w:rFonts w:ascii="Arial" w:hAnsi="Arial" w:cs="Arial"/>
          <w:sz w:val="24"/>
          <w:szCs w:val="24"/>
        </w:rPr>
        <w:t xml:space="preserve"> à</w:t>
      </w:r>
      <w:r w:rsidRPr="00DF27A9">
        <w:rPr>
          <w:rFonts w:ascii="Arial" w:hAnsi="Arial" w:cs="Arial"/>
          <w:sz w:val="24"/>
          <w:szCs w:val="24"/>
        </w:rPr>
        <w:t xml:space="preserve"> châssis suivant les plans de façades</w:t>
      </w:r>
      <w:r w:rsidR="00110FEC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Calepinage selon plans </w:t>
      </w:r>
      <w:r w:rsidR="00CF6ED8" w:rsidRPr="00DF27A9">
        <w:rPr>
          <w:rFonts w:ascii="Arial" w:hAnsi="Arial" w:cs="Arial"/>
          <w:sz w:val="24"/>
          <w:szCs w:val="24"/>
        </w:rPr>
        <w:t>d’</w:t>
      </w:r>
      <w:r w:rsidRPr="00DF27A9">
        <w:rPr>
          <w:rFonts w:ascii="Arial" w:hAnsi="Arial" w:cs="Arial"/>
          <w:sz w:val="24"/>
          <w:szCs w:val="24"/>
        </w:rPr>
        <w:t>architecte voir plan façade</w:t>
      </w:r>
      <w:r w:rsidRPr="00DF27A9">
        <w:rPr>
          <w:rFonts w:ascii="Arial" w:hAnsi="Arial" w:cs="Arial"/>
          <w:spacing w:val="-6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sud.</w:t>
      </w:r>
    </w:p>
    <w:p w:rsidR="007A102B" w:rsidRPr="00DF27A9" w:rsidRDefault="007A102B" w:rsidP="00CE3C1A">
      <w:pPr>
        <w:pStyle w:val="Corpsdetexte"/>
        <w:spacing w:line="360" w:lineRule="auto"/>
        <w:ind w:left="109" w:right="7016"/>
        <w:jc w:val="both"/>
        <w:rPr>
          <w:rFonts w:ascii="Arial" w:hAnsi="Arial" w:cs="Arial"/>
          <w:sz w:val="24"/>
          <w:szCs w:val="24"/>
        </w:rPr>
      </w:pPr>
    </w:p>
    <w:p w:rsidR="00B92C56" w:rsidRPr="00DF27A9" w:rsidRDefault="00B92C56" w:rsidP="00CE3C1A">
      <w:pPr>
        <w:pStyle w:val="Corpsdetexte"/>
        <w:tabs>
          <w:tab w:val="left" w:pos="9498"/>
        </w:tabs>
        <w:spacing w:line="360" w:lineRule="auto"/>
        <w:ind w:left="109" w:right="2975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Dimensions</w:t>
      </w:r>
      <w:r w:rsidR="000E7183" w:rsidRPr="00DF27A9">
        <w:rPr>
          <w:rFonts w:ascii="Arial" w:hAnsi="Arial" w:cs="Arial"/>
          <w:sz w:val="24"/>
          <w:szCs w:val="24"/>
        </w:rPr>
        <w:t> des largeurs et des hauteurs nominales des baies :</w:t>
      </w:r>
    </w:p>
    <w:p w:rsidR="00B92C56" w:rsidRPr="00DF27A9" w:rsidRDefault="00110FEC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M7 - </w:t>
      </w:r>
      <w:r w:rsidR="00B92C56" w:rsidRPr="00DF27A9">
        <w:rPr>
          <w:rFonts w:ascii="Arial" w:hAnsi="Arial" w:cs="Arial"/>
          <w:sz w:val="24"/>
          <w:szCs w:val="24"/>
        </w:rPr>
        <w:t>4</w:t>
      </w:r>
      <w:r w:rsidRPr="00DF27A9">
        <w:rPr>
          <w:rFonts w:ascii="Arial" w:hAnsi="Arial" w:cs="Arial"/>
          <w:sz w:val="24"/>
          <w:szCs w:val="24"/>
        </w:rPr>
        <w:t xml:space="preserve">000 x </w:t>
      </w:r>
      <w:r w:rsidR="00B92C56" w:rsidRPr="00DF27A9">
        <w:rPr>
          <w:rFonts w:ascii="Arial" w:hAnsi="Arial" w:cs="Arial"/>
          <w:sz w:val="24"/>
          <w:szCs w:val="24"/>
        </w:rPr>
        <w:t>5</w:t>
      </w:r>
      <w:r w:rsidRPr="00DF27A9">
        <w:rPr>
          <w:rFonts w:ascii="Arial" w:hAnsi="Arial" w:cs="Arial"/>
          <w:sz w:val="24"/>
          <w:szCs w:val="24"/>
        </w:rPr>
        <w:t xml:space="preserve">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B92C56" w:rsidRPr="00DF27A9" w:rsidRDefault="00110FEC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Repère M8 - 2</w:t>
      </w:r>
      <w:r w:rsidR="00B92C56" w:rsidRPr="00DF27A9">
        <w:rPr>
          <w:rFonts w:ascii="Arial" w:hAnsi="Arial" w:cs="Arial"/>
          <w:sz w:val="24"/>
          <w:szCs w:val="24"/>
        </w:rPr>
        <w:t>95</w:t>
      </w:r>
      <w:r w:rsidRPr="00DF27A9">
        <w:rPr>
          <w:rFonts w:ascii="Arial" w:hAnsi="Arial" w:cs="Arial"/>
          <w:sz w:val="24"/>
          <w:szCs w:val="24"/>
        </w:rPr>
        <w:t xml:space="preserve">0 x </w:t>
      </w:r>
      <w:r w:rsidR="00B92C56" w:rsidRPr="00DF27A9">
        <w:rPr>
          <w:rFonts w:ascii="Arial" w:hAnsi="Arial" w:cs="Arial"/>
          <w:sz w:val="24"/>
          <w:szCs w:val="24"/>
        </w:rPr>
        <w:t>5</w:t>
      </w:r>
      <w:r w:rsidRPr="00DF27A9">
        <w:rPr>
          <w:rFonts w:ascii="Arial" w:hAnsi="Arial" w:cs="Arial"/>
          <w:sz w:val="24"/>
          <w:szCs w:val="24"/>
        </w:rPr>
        <w:t xml:space="preserve">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B92C56" w:rsidRPr="00DF27A9" w:rsidRDefault="00110FEC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M9 - </w:t>
      </w:r>
      <w:r w:rsidR="00B92C56" w:rsidRPr="00DF27A9">
        <w:rPr>
          <w:rFonts w:ascii="Arial" w:hAnsi="Arial" w:cs="Arial"/>
          <w:sz w:val="24"/>
          <w:szCs w:val="24"/>
        </w:rPr>
        <w:t>3</w:t>
      </w:r>
      <w:r w:rsidRPr="00DF27A9">
        <w:rPr>
          <w:rFonts w:ascii="Arial" w:hAnsi="Arial" w:cs="Arial"/>
          <w:sz w:val="24"/>
          <w:szCs w:val="24"/>
        </w:rPr>
        <w:t xml:space="preserve">000 x </w:t>
      </w:r>
      <w:r w:rsidR="00B92C56" w:rsidRPr="00DF27A9">
        <w:rPr>
          <w:rFonts w:ascii="Arial" w:hAnsi="Arial" w:cs="Arial"/>
          <w:sz w:val="24"/>
          <w:szCs w:val="24"/>
        </w:rPr>
        <w:t>5</w:t>
      </w:r>
      <w:r w:rsidRPr="00DF27A9">
        <w:rPr>
          <w:rFonts w:ascii="Arial" w:hAnsi="Arial" w:cs="Arial"/>
          <w:sz w:val="24"/>
          <w:szCs w:val="24"/>
        </w:rPr>
        <w:t xml:space="preserve">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B92C56" w:rsidRPr="00DF27A9" w:rsidRDefault="00110FEC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Repère M10 - 3</w:t>
      </w:r>
      <w:r w:rsidR="00B92C56" w:rsidRPr="00DF27A9">
        <w:rPr>
          <w:rFonts w:ascii="Arial" w:hAnsi="Arial" w:cs="Arial"/>
          <w:sz w:val="24"/>
          <w:szCs w:val="24"/>
        </w:rPr>
        <w:t>5</w:t>
      </w:r>
      <w:r w:rsidRPr="00DF27A9">
        <w:rPr>
          <w:rFonts w:ascii="Arial" w:hAnsi="Arial" w:cs="Arial"/>
          <w:sz w:val="24"/>
          <w:szCs w:val="24"/>
        </w:rPr>
        <w:t xml:space="preserve">00 x 500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B92C56" w:rsidRPr="00DF27A9" w:rsidRDefault="00110FEC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M11 - </w:t>
      </w:r>
      <w:r w:rsidR="00B92C56" w:rsidRPr="00DF27A9">
        <w:rPr>
          <w:rFonts w:ascii="Arial" w:hAnsi="Arial" w:cs="Arial"/>
          <w:sz w:val="24"/>
          <w:szCs w:val="24"/>
        </w:rPr>
        <w:t>2</w:t>
      </w:r>
      <w:r w:rsidRPr="00DF27A9">
        <w:rPr>
          <w:rFonts w:ascii="Arial" w:hAnsi="Arial" w:cs="Arial"/>
          <w:sz w:val="24"/>
          <w:szCs w:val="24"/>
        </w:rPr>
        <w:t xml:space="preserve">000 x </w:t>
      </w:r>
      <w:r w:rsidR="00B92C56" w:rsidRPr="00DF27A9">
        <w:rPr>
          <w:rFonts w:ascii="Arial" w:hAnsi="Arial" w:cs="Arial"/>
          <w:sz w:val="24"/>
          <w:szCs w:val="24"/>
        </w:rPr>
        <w:t>5</w:t>
      </w:r>
      <w:r w:rsidRPr="00DF27A9">
        <w:rPr>
          <w:rFonts w:ascii="Arial" w:hAnsi="Arial" w:cs="Arial"/>
          <w:sz w:val="24"/>
          <w:szCs w:val="24"/>
        </w:rPr>
        <w:t xml:space="preserve">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0E7183" w:rsidRPr="00DF27A9" w:rsidRDefault="000E7183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M3 – bande filante de 900 </w:t>
      </w:r>
      <w:r w:rsidR="00DF27A9">
        <w:rPr>
          <w:rFonts w:ascii="Arial" w:hAnsi="Arial" w:cs="Arial"/>
          <w:sz w:val="24"/>
          <w:szCs w:val="24"/>
        </w:rPr>
        <w:t xml:space="preserve">mm </w:t>
      </w:r>
      <w:r w:rsidRPr="00DF27A9">
        <w:rPr>
          <w:rFonts w:ascii="Arial" w:hAnsi="Arial" w:cs="Arial"/>
          <w:sz w:val="24"/>
          <w:szCs w:val="24"/>
        </w:rPr>
        <w:t>de hauteur.</w:t>
      </w:r>
    </w:p>
    <w:p w:rsidR="005E5ACD" w:rsidRPr="00DF27A9" w:rsidRDefault="005E5ACD" w:rsidP="00CE3C1A">
      <w:pPr>
        <w:pStyle w:val="Paragraphedeliste"/>
        <w:widowControl w:val="0"/>
        <w:tabs>
          <w:tab w:val="left" w:pos="817"/>
          <w:tab w:val="left" w:pos="818"/>
        </w:tabs>
        <w:spacing w:before="2"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</w:p>
    <w:p w:rsidR="00B92C56" w:rsidRPr="00DF27A9" w:rsidRDefault="00B92C56" w:rsidP="00CE3C1A">
      <w:pPr>
        <w:pStyle w:val="Paragraphedeliste"/>
        <w:tabs>
          <w:tab w:val="left" w:pos="817"/>
          <w:tab w:val="left" w:pos="818"/>
        </w:tabs>
        <w:spacing w:before="2" w:line="360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C9008B" w:rsidRPr="00DF27A9" w:rsidRDefault="00B92C56" w:rsidP="00CE3C1A">
      <w:pPr>
        <w:pStyle w:val="Paragraphedeliste"/>
        <w:widowControl w:val="0"/>
        <w:tabs>
          <w:tab w:val="left" w:pos="817"/>
          <w:tab w:val="left" w:pos="818"/>
        </w:tabs>
        <w:spacing w:line="360" w:lineRule="auto"/>
        <w:ind w:left="0" w:right="5791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lastRenderedPageBreak/>
        <w:t>Localisation : Entrepôt</w:t>
      </w:r>
    </w:p>
    <w:p w:rsidR="008C0478" w:rsidRPr="00DF27A9" w:rsidRDefault="008C0478" w:rsidP="00CE3C1A">
      <w:pPr>
        <w:spacing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92C56" w:rsidRPr="00DF27A9" w:rsidRDefault="00B92C56" w:rsidP="00CE3C1A">
      <w:pPr>
        <w:spacing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F27A9">
        <w:rPr>
          <w:rFonts w:ascii="Arial" w:hAnsi="Arial" w:cs="Arial"/>
          <w:b/>
          <w:sz w:val="24"/>
          <w:szCs w:val="24"/>
          <w:u w:val="single"/>
        </w:rPr>
        <w:t>Châssis vitrés extérieur</w:t>
      </w:r>
      <w:r w:rsidR="00CF6ED8" w:rsidRPr="00DF27A9">
        <w:rPr>
          <w:rFonts w:ascii="Arial" w:hAnsi="Arial" w:cs="Arial"/>
          <w:b/>
          <w:sz w:val="24"/>
          <w:szCs w:val="24"/>
          <w:u w:val="single"/>
        </w:rPr>
        <w:t>s</w:t>
      </w:r>
      <w:r w:rsidRPr="00DF27A9">
        <w:rPr>
          <w:rFonts w:ascii="Arial" w:hAnsi="Arial" w:cs="Arial"/>
          <w:b/>
          <w:sz w:val="24"/>
          <w:szCs w:val="24"/>
          <w:u w:val="single"/>
        </w:rPr>
        <w:t xml:space="preserve"> des bureaux</w:t>
      </w:r>
    </w:p>
    <w:p w:rsidR="00036E3F" w:rsidRPr="00DF27A9" w:rsidRDefault="00036E3F" w:rsidP="00CE3C1A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B92C56" w:rsidRPr="00DF27A9" w:rsidRDefault="00B92C56" w:rsidP="00CE3C1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Fourniture et pose de </w:t>
      </w:r>
      <w:r w:rsidR="005773C1" w:rsidRPr="00DF27A9">
        <w:rPr>
          <w:rFonts w:ascii="Arial" w:hAnsi="Arial" w:cs="Arial"/>
          <w:sz w:val="24"/>
          <w:szCs w:val="24"/>
        </w:rPr>
        <w:t>menuiserie</w:t>
      </w:r>
      <w:r w:rsidR="000E7183" w:rsidRPr="00DF27A9">
        <w:rPr>
          <w:rFonts w:ascii="Arial" w:hAnsi="Arial" w:cs="Arial"/>
          <w:sz w:val="24"/>
          <w:szCs w:val="24"/>
        </w:rPr>
        <w:t>s</w:t>
      </w:r>
      <w:r w:rsidR="005773C1" w:rsidRPr="00DF27A9">
        <w:rPr>
          <w:rFonts w:ascii="Arial" w:hAnsi="Arial" w:cs="Arial"/>
          <w:sz w:val="24"/>
          <w:szCs w:val="24"/>
        </w:rPr>
        <w:t xml:space="preserve"> aluminium</w:t>
      </w:r>
      <w:r w:rsidRPr="00DF27A9">
        <w:rPr>
          <w:rFonts w:ascii="Arial" w:hAnsi="Arial" w:cs="Arial"/>
          <w:sz w:val="24"/>
          <w:szCs w:val="24"/>
        </w:rPr>
        <w:t xml:space="preserve"> </w:t>
      </w:r>
      <w:r w:rsidR="006F34E1" w:rsidRPr="00DF27A9">
        <w:rPr>
          <w:rFonts w:ascii="Arial" w:hAnsi="Arial" w:cs="Arial"/>
          <w:sz w:val="24"/>
          <w:szCs w:val="24"/>
        </w:rPr>
        <w:t xml:space="preserve">laqué </w:t>
      </w:r>
      <w:r w:rsidRPr="00DF27A9">
        <w:rPr>
          <w:rFonts w:ascii="Arial" w:hAnsi="Arial" w:cs="Arial"/>
          <w:sz w:val="24"/>
          <w:szCs w:val="24"/>
        </w:rPr>
        <w:t>RAL</w:t>
      </w:r>
      <w:r w:rsidRPr="00DF27A9">
        <w:rPr>
          <w:rFonts w:ascii="Arial" w:hAnsi="Arial" w:cs="Arial"/>
          <w:spacing w:val="-4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7016 à rupture de pont</w:t>
      </w:r>
      <w:r w:rsidRPr="00DF27A9">
        <w:rPr>
          <w:rFonts w:ascii="Arial" w:hAnsi="Arial" w:cs="Arial"/>
          <w:spacing w:val="-3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thermique</w:t>
      </w:r>
      <w:r w:rsidR="005773C1" w:rsidRPr="00DF27A9">
        <w:rPr>
          <w:rFonts w:ascii="Arial" w:hAnsi="Arial" w:cs="Arial"/>
          <w:sz w:val="24"/>
          <w:szCs w:val="24"/>
        </w:rPr>
        <w:t>.</w:t>
      </w:r>
    </w:p>
    <w:p w:rsidR="00036E3F" w:rsidRPr="00DF27A9" w:rsidRDefault="00036E3F" w:rsidP="00CE3C1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B92C56" w:rsidRPr="00DF27A9" w:rsidRDefault="000E7183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Double-</w:t>
      </w:r>
      <w:r w:rsidR="00B92C56" w:rsidRPr="00DF27A9">
        <w:rPr>
          <w:rFonts w:ascii="Arial" w:hAnsi="Arial" w:cs="Arial"/>
          <w:sz w:val="24"/>
          <w:szCs w:val="24"/>
        </w:rPr>
        <w:t>vitrage</w:t>
      </w:r>
      <w:r w:rsidRPr="00DF27A9">
        <w:rPr>
          <w:rFonts w:ascii="Arial" w:hAnsi="Arial" w:cs="Arial"/>
          <w:sz w:val="24"/>
          <w:szCs w:val="24"/>
        </w:rPr>
        <w:t>s</w:t>
      </w:r>
      <w:r w:rsidR="00B92C56" w:rsidRPr="00DF27A9">
        <w:rPr>
          <w:rFonts w:ascii="Arial" w:hAnsi="Arial" w:cs="Arial"/>
          <w:sz w:val="24"/>
          <w:szCs w:val="24"/>
        </w:rPr>
        <w:t xml:space="preserve"> clair de type 4 /</w:t>
      </w:r>
      <w:r w:rsidR="00B92C56" w:rsidRPr="00DF27A9">
        <w:rPr>
          <w:rFonts w:ascii="Arial" w:hAnsi="Arial" w:cs="Arial"/>
          <w:spacing w:val="-14"/>
          <w:sz w:val="24"/>
          <w:szCs w:val="24"/>
        </w:rPr>
        <w:t xml:space="preserve"> </w:t>
      </w:r>
      <w:r w:rsidR="00B92C56" w:rsidRPr="00DF27A9">
        <w:rPr>
          <w:rFonts w:ascii="Arial" w:hAnsi="Arial" w:cs="Arial"/>
          <w:sz w:val="24"/>
          <w:szCs w:val="24"/>
        </w:rPr>
        <w:t>16 / 4 mm</w:t>
      </w:r>
      <w:r w:rsidR="00036E3F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Coefficient global Uw = 1,60</w:t>
      </w:r>
      <w:r w:rsidRPr="00DF27A9">
        <w:rPr>
          <w:rFonts w:ascii="Arial" w:hAnsi="Arial" w:cs="Arial"/>
          <w:spacing w:val="-4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W/m².K</w:t>
      </w:r>
      <w:r w:rsidR="00036E3F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Oscillo-battant</w:t>
      </w:r>
      <w:r w:rsidR="007A06EC" w:rsidRPr="00DF27A9">
        <w:rPr>
          <w:rFonts w:ascii="Arial" w:hAnsi="Arial" w:cs="Arial"/>
          <w:sz w:val="24"/>
          <w:szCs w:val="24"/>
        </w:rPr>
        <w:t>s</w:t>
      </w:r>
      <w:r w:rsidR="00940A06" w:rsidRPr="00DF27A9">
        <w:rPr>
          <w:rFonts w:ascii="Arial" w:hAnsi="Arial" w:cs="Arial"/>
          <w:sz w:val="24"/>
          <w:szCs w:val="24"/>
        </w:rPr>
        <w:t xml:space="preserve"> et soufflet</w:t>
      </w:r>
      <w:r w:rsidR="007A06EC" w:rsidRPr="00DF27A9">
        <w:rPr>
          <w:rFonts w:ascii="Arial" w:hAnsi="Arial" w:cs="Arial"/>
          <w:sz w:val="24"/>
          <w:szCs w:val="24"/>
        </w:rPr>
        <w:t>s</w:t>
      </w:r>
      <w:r w:rsidR="00940A06" w:rsidRPr="00DF27A9">
        <w:rPr>
          <w:rFonts w:ascii="Arial" w:hAnsi="Arial" w:cs="Arial"/>
          <w:sz w:val="24"/>
          <w:szCs w:val="24"/>
        </w:rPr>
        <w:t xml:space="preserve"> selon plans de façades.</w:t>
      </w:r>
    </w:p>
    <w:p w:rsidR="00B92C56" w:rsidRPr="00DF27A9" w:rsidRDefault="00B92C56" w:rsidP="00CE3C1A">
      <w:pPr>
        <w:pStyle w:val="Paragraphedeliste"/>
        <w:tabs>
          <w:tab w:val="left" w:pos="817"/>
          <w:tab w:val="left" w:pos="818"/>
        </w:tabs>
        <w:spacing w:line="360" w:lineRule="auto"/>
        <w:ind w:left="829" w:right="131"/>
        <w:jc w:val="both"/>
        <w:rPr>
          <w:rFonts w:ascii="Arial" w:hAnsi="Arial" w:cs="Arial"/>
          <w:sz w:val="24"/>
          <w:szCs w:val="24"/>
        </w:rPr>
      </w:pPr>
    </w:p>
    <w:p w:rsidR="00940A06" w:rsidRPr="00DF27A9" w:rsidRDefault="00B92C56" w:rsidP="00CE3C1A">
      <w:pPr>
        <w:pStyle w:val="Corpsdetexte"/>
        <w:spacing w:line="360" w:lineRule="auto"/>
        <w:ind w:left="109" w:right="7016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Dimensions :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Repère M</w:t>
      </w:r>
      <w:r w:rsidR="00940A06" w:rsidRPr="00DF27A9">
        <w:rPr>
          <w:rFonts w:ascii="Arial" w:hAnsi="Arial" w:cs="Arial"/>
          <w:sz w:val="24"/>
          <w:szCs w:val="24"/>
        </w:rPr>
        <w:t>1</w:t>
      </w:r>
      <w:r w:rsidR="00036E3F" w:rsidRPr="00DF27A9">
        <w:rPr>
          <w:rFonts w:ascii="Arial" w:hAnsi="Arial" w:cs="Arial"/>
          <w:sz w:val="24"/>
          <w:szCs w:val="24"/>
        </w:rPr>
        <w:t xml:space="preserve"> - 900 x 1500 m</w:t>
      </w:r>
      <w:r w:rsidRPr="00DF27A9">
        <w:rPr>
          <w:rFonts w:ascii="Arial" w:hAnsi="Arial" w:cs="Arial"/>
          <w:sz w:val="24"/>
          <w:szCs w:val="24"/>
        </w:rPr>
        <w:t>m</w:t>
      </w:r>
    </w:p>
    <w:p w:rsidR="00940A06" w:rsidRPr="00DF27A9" w:rsidRDefault="00036E3F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M2 - </w:t>
      </w:r>
      <w:r w:rsidR="00940A06" w:rsidRPr="00DF27A9">
        <w:rPr>
          <w:rFonts w:ascii="Arial" w:hAnsi="Arial" w:cs="Arial"/>
          <w:sz w:val="24"/>
          <w:szCs w:val="24"/>
        </w:rPr>
        <w:t>9</w:t>
      </w:r>
      <w:r w:rsidRPr="00DF27A9">
        <w:rPr>
          <w:rFonts w:ascii="Arial" w:hAnsi="Arial" w:cs="Arial"/>
          <w:sz w:val="24"/>
          <w:szCs w:val="24"/>
        </w:rPr>
        <w:t xml:space="preserve">00 x 1500 </w:t>
      </w:r>
      <w:r w:rsidR="00940A0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</w:p>
    <w:p w:rsidR="007A102B" w:rsidRPr="00DF27A9" w:rsidRDefault="00036E3F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Repère M4 -</w:t>
      </w:r>
      <w:r w:rsidR="00D97C1A">
        <w:rPr>
          <w:rFonts w:ascii="Arial" w:hAnsi="Arial" w:cs="Arial"/>
          <w:sz w:val="24"/>
          <w:szCs w:val="24"/>
        </w:rPr>
        <w:t xml:space="preserve"> 1</w:t>
      </w:r>
      <w:r w:rsidRPr="00DF27A9">
        <w:rPr>
          <w:rFonts w:ascii="Arial" w:hAnsi="Arial" w:cs="Arial"/>
          <w:sz w:val="24"/>
          <w:szCs w:val="24"/>
        </w:rPr>
        <w:t xml:space="preserve">800 x 1500 </w:t>
      </w:r>
      <w:r w:rsidR="007A102B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</w:p>
    <w:p w:rsidR="00B92C56" w:rsidRPr="00DF27A9" w:rsidRDefault="00036E3F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Repère M5 - 900 x 1500 </w:t>
      </w:r>
      <w:r w:rsidR="00B92C56" w:rsidRPr="00DF27A9">
        <w:rPr>
          <w:rFonts w:ascii="Arial" w:hAnsi="Arial" w:cs="Arial"/>
          <w:sz w:val="24"/>
          <w:szCs w:val="24"/>
        </w:rPr>
        <w:t>m</w:t>
      </w:r>
      <w:r w:rsidRPr="00DF27A9">
        <w:rPr>
          <w:rFonts w:ascii="Arial" w:hAnsi="Arial" w:cs="Arial"/>
          <w:sz w:val="24"/>
          <w:szCs w:val="24"/>
        </w:rPr>
        <w:t>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</w:p>
    <w:p w:rsidR="005773C1" w:rsidRPr="00DF27A9" w:rsidRDefault="005773C1" w:rsidP="00CE3C1A">
      <w:pPr>
        <w:pStyle w:val="Titre2"/>
        <w:keepNext w:val="0"/>
        <w:widowControl w:val="0"/>
        <w:tabs>
          <w:tab w:val="left" w:pos="1526"/>
        </w:tabs>
        <w:spacing w:line="360" w:lineRule="auto"/>
        <w:jc w:val="both"/>
        <w:rPr>
          <w:b w:val="0"/>
          <w:bCs w:val="0"/>
          <w:sz w:val="24"/>
          <w:szCs w:val="24"/>
        </w:rPr>
      </w:pPr>
    </w:p>
    <w:p w:rsidR="005773C1" w:rsidRPr="00DF27A9" w:rsidRDefault="005773C1" w:rsidP="00CE3C1A">
      <w:pPr>
        <w:pStyle w:val="Titre2"/>
        <w:keepNext w:val="0"/>
        <w:widowControl w:val="0"/>
        <w:tabs>
          <w:tab w:val="left" w:pos="1526"/>
        </w:tabs>
        <w:spacing w:line="360" w:lineRule="auto"/>
        <w:jc w:val="both"/>
        <w:rPr>
          <w:b w:val="0"/>
          <w:bCs w:val="0"/>
          <w:sz w:val="24"/>
          <w:szCs w:val="24"/>
        </w:rPr>
      </w:pPr>
    </w:p>
    <w:p w:rsidR="00B92C56" w:rsidRPr="00DF27A9" w:rsidRDefault="00B92C56" w:rsidP="00CE3C1A">
      <w:pPr>
        <w:spacing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F27A9">
        <w:rPr>
          <w:rFonts w:ascii="Arial" w:hAnsi="Arial" w:cs="Arial"/>
          <w:b/>
          <w:sz w:val="24"/>
          <w:szCs w:val="24"/>
          <w:u w:val="single"/>
        </w:rPr>
        <w:t>Porte accueil visiteur</w:t>
      </w:r>
    </w:p>
    <w:p w:rsidR="005773C1" w:rsidRPr="00DF27A9" w:rsidRDefault="005773C1" w:rsidP="00CE3C1A">
      <w:pPr>
        <w:spacing w:line="360" w:lineRule="auto"/>
      </w:pPr>
    </w:p>
    <w:p w:rsidR="00B92C56" w:rsidRPr="00DF27A9" w:rsidRDefault="005773C1" w:rsidP="00CE3C1A">
      <w:pPr>
        <w:pStyle w:val="Corpsdetexte"/>
        <w:spacing w:before="1" w:line="360" w:lineRule="auto"/>
        <w:ind w:left="109" w:right="118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Fourniture et pose de menuiserie</w:t>
      </w:r>
      <w:r w:rsidR="007A06EC" w:rsidRPr="00DF27A9">
        <w:rPr>
          <w:rFonts w:ascii="Arial" w:hAnsi="Arial" w:cs="Arial"/>
          <w:sz w:val="24"/>
          <w:szCs w:val="24"/>
        </w:rPr>
        <w:t>s</w:t>
      </w:r>
      <w:r w:rsidRPr="00DF27A9">
        <w:rPr>
          <w:rFonts w:ascii="Arial" w:hAnsi="Arial" w:cs="Arial"/>
          <w:sz w:val="24"/>
          <w:szCs w:val="24"/>
        </w:rPr>
        <w:t xml:space="preserve"> aluminium</w:t>
      </w:r>
      <w:r w:rsidR="00B92C56" w:rsidRPr="00DF27A9">
        <w:rPr>
          <w:rFonts w:ascii="Arial" w:hAnsi="Arial" w:cs="Arial"/>
          <w:sz w:val="24"/>
          <w:szCs w:val="24"/>
        </w:rPr>
        <w:t xml:space="preserve"> </w:t>
      </w:r>
      <w:r w:rsidR="006F34E1" w:rsidRPr="00DF27A9">
        <w:rPr>
          <w:rFonts w:ascii="Arial" w:hAnsi="Arial" w:cs="Arial"/>
          <w:sz w:val="24"/>
          <w:szCs w:val="24"/>
        </w:rPr>
        <w:t xml:space="preserve">laqué </w:t>
      </w:r>
      <w:r w:rsidR="00B92C56" w:rsidRPr="00DF27A9">
        <w:rPr>
          <w:rFonts w:ascii="Arial" w:hAnsi="Arial" w:cs="Arial"/>
          <w:sz w:val="24"/>
          <w:szCs w:val="24"/>
        </w:rPr>
        <w:t>RAL</w:t>
      </w:r>
      <w:r w:rsidR="00B92C56" w:rsidRPr="00DF27A9">
        <w:rPr>
          <w:rFonts w:ascii="Arial" w:hAnsi="Arial" w:cs="Arial"/>
          <w:spacing w:val="-4"/>
          <w:sz w:val="24"/>
          <w:szCs w:val="24"/>
        </w:rPr>
        <w:t xml:space="preserve"> </w:t>
      </w:r>
      <w:r w:rsidR="00B92C56" w:rsidRPr="00DF27A9">
        <w:rPr>
          <w:rFonts w:ascii="Arial" w:hAnsi="Arial" w:cs="Arial"/>
          <w:sz w:val="24"/>
          <w:szCs w:val="24"/>
        </w:rPr>
        <w:t>7016 à rupture de pont</w:t>
      </w:r>
      <w:r w:rsidR="00B92C56" w:rsidRPr="00DF27A9">
        <w:rPr>
          <w:rFonts w:ascii="Arial" w:hAnsi="Arial" w:cs="Arial"/>
          <w:spacing w:val="-3"/>
          <w:sz w:val="24"/>
          <w:szCs w:val="24"/>
        </w:rPr>
        <w:t xml:space="preserve"> </w:t>
      </w:r>
      <w:r w:rsidR="00B92C56" w:rsidRPr="00DF27A9">
        <w:rPr>
          <w:rFonts w:ascii="Arial" w:hAnsi="Arial" w:cs="Arial"/>
          <w:sz w:val="24"/>
          <w:szCs w:val="24"/>
        </w:rPr>
        <w:t>thermique</w:t>
      </w:r>
      <w:r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D</w:t>
      </w:r>
      <w:r w:rsidR="007A06EC" w:rsidRPr="00DF27A9">
        <w:rPr>
          <w:rFonts w:ascii="Arial" w:hAnsi="Arial" w:cs="Arial"/>
          <w:sz w:val="24"/>
          <w:szCs w:val="24"/>
        </w:rPr>
        <w:t>ouble-</w:t>
      </w:r>
      <w:r w:rsidR="005773C1" w:rsidRPr="00DF27A9">
        <w:rPr>
          <w:rFonts w:ascii="Arial" w:hAnsi="Arial" w:cs="Arial"/>
          <w:sz w:val="24"/>
          <w:szCs w:val="24"/>
        </w:rPr>
        <w:t>vitrage</w:t>
      </w:r>
      <w:r w:rsidR="007A06EC" w:rsidRPr="00DF27A9">
        <w:rPr>
          <w:rFonts w:ascii="Arial" w:hAnsi="Arial" w:cs="Arial"/>
          <w:sz w:val="24"/>
          <w:szCs w:val="24"/>
        </w:rPr>
        <w:t>s</w:t>
      </w:r>
      <w:r w:rsidR="005773C1" w:rsidRPr="00DF27A9">
        <w:rPr>
          <w:rFonts w:ascii="Arial" w:hAnsi="Arial" w:cs="Arial"/>
          <w:sz w:val="24"/>
          <w:szCs w:val="24"/>
        </w:rPr>
        <w:t xml:space="preserve"> clair de type 44.</w:t>
      </w:r>
      <w:r w:rsidRPr="00DF27A9">
        <w:rPr>
          <w:rFonts w:ascii="Arial" w:hAnsi="Arial" w:cs="Arial"/>
          <w:sz w:val="24"/>
          <w:szCs w:val="24"/>
        </w:rPr>
        <w:t>2 /</w:t>
      </w:r>
      <w:r w:rsidRPr="00DF27A9">
        <w:rPr>
          <w:rFonts w:ascii="Arial" w:hAnsi="Arial" w:cs="Arial"/>
          <w:spacing w:val="-14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16 / 4 mm</w:t>
      </w:r>
      <w:r w:rsidR="005773C1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Coefficient global Uw = 1,60</w:t>
      </w:r>
      <w:r w:rsidRPr="00DF27A9">
        <w:rPr>
          <w:rFonts w:ascii="Arial" w:hAnsi="Arial" w:cs="Arial"/>
          <w:spacing w:val="-4"/>
          <w:sz w:val="24"/>
          <w:szCs w:val="24"/>
        </w:rPr>
        <w:t xml:space="preserve"> </w:t>
      </w:r>
      <w:r w:rsidRPr="00DF27A9">
        <w:rPr>
          <w:rFonts w:ascii="Arial" w:hAnsi="Arial" w:cs="Arial"/>
          <w:sz w:val="24"/>
          <w:szCs w:val="24"/>
        </w:rPr>
        <w:t>W/m².K</w:t>
      </w:r>
      <w:r w:rsidR="005773C1" w:rsidRPr="00DF27A9">
        <w:rPr>
          <w:rFonts w:ascii="Arial" w:hAnsi="Arial" w:cs="Arial"/>
          <w:sz w:val="24"/>
          <w:szCs w:val="24"/>
        </w:rPr>
        <w:t>.</w:t>
      </w:r>
    </w:p>
    <w:p w:rsidR="00B92C56" w:rsidRPr="00DF27A9" w:rsidRDefault="00B92C56" w:rsidP="00CE3C1A">
      <w:pPr>
        <w:pStyle w:val="Paragraphedeliste"/>
        <w:widowControl w:val="0"/>
        <w:numPr>
          <w:ilvl w:val="0"/>
          <w:numId w:val="39"/>
        </w:numPr>
        <w:tabs>
          <w:tab w:val="left" w:pos="817"/>
          <w:tab w:val="left" w:pos="818"/>
        </w:tabs>
        <w:spacing w:line="360" w:lineRule="auto"/>
        <w:ind w:left="817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Porte 2 vantaux</w:t>
      </w:r>
      <w:r w:rsidR="005773C1" w:rsidRPr="00DF27A9">
        <w:rPr>
          <w:rFonts w:ascii="Arial" w:hAnsi="Arial" w:cs="Arial"/>
          <w:sz w:val="24"/>
          <w:szCs w:val="24"/>
        </w:rPr>
        <w:t xml:space="preserve"> ouverture extérieure.</w:t>
      </w:r>
    </w:p>
    <w:p w:rsidR="005773C1" w:rsidRPr="00DF27A9" w:rsidRDefault="005773C1" w:rsidP="00CE3C1A">
      <w:pPr>
        <w:pStyle w:val="Paragraphedeliste"/>
        <w:widowControl w:val="0"/>
        <w:tabs>
          <w:tab w:val="left" w:pos="817"/>
          <w:tab w:val="left" w:pos="818"/>
        </w:tabs>
        <w:spacing w:line="360" w:lineRule="auto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</w:p>
    <w:p w:rsidR="005773C1" w:rsidRPr="00DF27A9" w:rsidRDefault="005773C1" w:rsidP="00CE3C1A">
      <w:pPr>
        <w:pStyle w:val="Paragraphedeliste"/>
        <w:widowControl w:val="0"/>
        <w:tabs>
          <w:tab w:val="left" w:pos="817"/>
          <w:tab w:val="left" w:pos="818"/>
        </w:tabs>
        <w:spacing w:line="360" w:lineRule="auto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</w:p>
    <w:p w:rsidR="00B92C56" w:rsidRPr="00DF27A9" w:rsidRDefault="00B92C56" w:rsidP="00CE3C1A">
      <w:pPr>
        <w:pStyle w:val="Corpsdetexte"/>
        <w:spacing w:line="360" w:lineRule="auto"/>
        <w:ind w:left="109" w:right="7016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Dimensions :</w:t>
      </w:r>
    </w:p>
    <w:p w:rsidR="00B92C56" w:rsidRPr="00DF27A9" w:rsidRDefault="005773C1" w:rsidP="00CE3C1A">
      <w:pPr>
        <w:pStyle w:val="Paragraphedeliste"/>
        <w:widowControl w:val="0"/>
        <w:numPr>
          <w:ilvl w:val="0"/>
          <w:numId w:val="38"/>
        </w:numPr>
        <w:tabs>
          <w:tab w:val="left" w:pos="817"/>
          <w:tab w:val="left" w:pos="818"/>
        </w:tabs>
        <w:spacing w:line="360" w:lineRule="auto"/>
        <w:ind w:firstLine="360"/>
        <w:contextualSpacing w:val="0"/>
        <w:jc w:val="both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Repère M6 - 2</w:t>
      </w:r>
      <w:r w:rsidR="00B92C56" w:rsidRPr="00DF27A9">
        <w:rPr>
          <w:rFonts w:ascii="Arial" w:hAnsi="Arial" w:cs="Arial"/>
          <w:sz w:val="24"/>
          <w:szCs w:val="24"/>
        </w:rPr>
        <w:t>93</w:t>
      </w:r>
      <w:r w:rsidRPr="00DF27A9">
        <w:rPr>
          <w:rFonts w:ascii="Arial" w:hAnsi="Arial" w:cs="Arial"/>
          <w:sz w:val="24"/>
          <w:szCs w:val="24"/>
        </w:rPr>
        <w:t>0 x 2</w:t>
      </w:r>
      <w:r w:rsidR="00B92C56" w:rsidRPr="00DF27A9">
        <w:rPr>
          <w:rFonts w:ascii="Arial" w:hAnsi="Arial" w:cs="Arial"/>
          <w:sz w:val="24"/>
          <w:szCs w:val="24"/>
        </w:rPr>
        <w:t>41</w:t>
      </w:r>
      <w:r w:rsidRPr="00DF27A9">
        <w:rPr>
          <w:rFonts w:ascii="Arial" w:hAnsi="Arial" w:cs="Arial"/>
          <w:sz w:val="24"/>
          <w:szCs w:val="24"/>
        </w:rPr>
        <w:t>0 m</w:t>
      </w:r>
      <w:r w:rsidR="00B92C56" w:rsidRPr="00DF27A9">
        <w:rPr>
          <w:rFonts w:ascii="Arial" w:hAnsi="Arial" w:cs="Arial"/>
          <w:sz w:val="24"/>
          <w:szCs w:val="24"/>
        </w:rPr>
        <w:t>m</w:t>
      </w:r>
    </w:p>
    <w:p w:rsidR="00C9008B" w:rsidRPr="00DF27A9" w:rsidRDefault="00C9008B" w:rsidP="00D920DC">
      <w:pPr>
        <w:rPr>
          <w:rFonts w:ascii="Arial" w:hAnsi="Arial" w:cs="Arial"/>
          <w:sz w:val="24"/>
          <w:szCs w:val="24"/>
        </w:rPr>
      </w:pPr>
    </w:p>
    <w:p w:rsidR="00C9008B" w:rsidRPr="00DF27A9" w:rsidRDefault="00C9008B" w:rsidP="00D920DC">
      <w:pPr>
        <w:rPr>
          <w:rFonts w:ascii="Arial" w:hAnsi="Arial" w:cs="Arial"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7A102B" w:rsidRPr="00DF27A9" w:rsidRDefault="007A102B" w:rsidP="001F3C60">
      <w:pPr>
        <w:rPr>
          <w:rFonts w:ascii="Arial" w:hAnsi="Arial" w:cs="Arial"/>
          <w:b/>
          <w:sz w:val="24"/>
          <w:szCs w:val="24"/>
        </w:rPr>
      </w:pPr>
    </w:p>
    <w:p w:rsidR="007A102B" w:rsidRPr="00DF27A9" w:rsidRDefault="007A102B" w:rsidP="001F3C60">
      <w:pPr>
        <w:rPr>
          <w:rFonts w:ascii="Arial" w:hAnsi="Arial" w:cs="Arial"/>
          <w:b/>
          <w:sz w:val="24"/>
          <w:szCs w:val="24"/>
        </w:rPr>
      </w:pPr>
    </w:p>
    <w:p w:rsidR="007A102B" w:rsidRPr="00DF27A9" w:rsidRDefault="007A102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8C0478" w:rsidP="001F3C60">
      <w:pPr>
        <w:rPr>
          <w:rFonts w:ascii="Arial" w:hAnsi="Arial" w:cs="Arial"/>
          <w:b/>
          <w:sz w:val="24"/>
          <w:szCs w:val="24"/>
        </w:rPr>
      </w:pPr>
      <w:r w:rsidRPr="00DF27A9">
        <w:rPr>
          <w:rFonts w:ascii="Arial" w:hAnsi="Arial" w:cs="Arial"/>
          <w:b/>
          <w:sz w:val="24"/>
          <w:szCs w:val="24"/>
        </w:rPr>
        <w:br w:type="page"/>
      </w: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2E22EB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112395</wp:posOffset>
            </wp:positionV>
            <wp:extent cx="14192250" cy="6020435"/>
            <wp:effectExtent l="0" t="0" r="0" b="0"/>
            <wp:wrapNone/>
            <wp:docPr id="9350" name="Image 9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19" t="25441" r="38609" b="41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0" cy="602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BE676B" w:rsidRPr="00DF27A9" w:rsidRDefault="00BE676B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2A1163" w:rsidRPr="00DF27A9" w:rsidRDefault="002A1163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2E22EB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30480</wp:posOffset>
            </wp:positionV>
            <wp:extent cx="14416405" cy="6891655"/>
            <wp:effectExtent l="0" t="0" r="4445" b="0"/>
            <wp:wrapNone/>
            <wp:docPr id="9353" name="Image 9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12" t="21793" r="48871" b="544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6405" cy="689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40"/>
          <w:szCs w:val="40"/>
        </w:rPr>
      </w:pPr>
      <w:r w:rsidRPr="00DF27A9">
        <w:rPr>
          <w:rFonts w:ascii="Arial" w:hAnsi="Arial" w:cs="Arial"/>
          <w:b/>
          <w:sz w:val="24"/>
          <w:szCs w:val="24"/>
        </w:rPr>
        <w:br w:type="page"/>
      </w:r>
    </w:p>
    <w:p w:rsidR="0051276A" w:rsidRPr="00DF27A9" w:rsidRDefault="00715AD8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pict>
          <v:group id="Group 9367" o:spid="_x0000_s1048" style="position:absolute;margin-left:48.9pt;margin-top:.75pt;width:1001.45pt;height:712.75pt;z-index:251644416" coordorigin="1829,1326" coordsize="20029,14255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9354" o:spid="_x0000_s1027" type="#_x0000_t75" style="position:absolute;left:1829;top:1326;width:20029;height:142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bQpDBAAAA2wAAAA8AAABkcnMvZG93bnJldi54bWxEj0GLwjAUhO/C/ofwFvYimioobtcoi6yg&#10;R63s+dE8m9LmpTax1n9vBMHjMDPfMMt1b2vRUetLxwom4wQEce50yYWCU7YdLUD4gKyxdkwK7uRh&#10;vfoYLDHV7sYH6o6hEBHCPkUFJoQmldLnhiz6sWuIo3d2rcUQZVtI3eItwm0tp0kylxZLjgsGG9oY&#10;yqvj1SrIXPFnukt3+k9m39Vl6Otq77ZKfX32vz8gAvXhHX61d1rBdAL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4bQpDBAAAA2wAAAA8AAAAAAAAAAAAAAAAAnwIA&#10;AGRycy9kb3ducmV2LnhtbFBLBQYAAAAABAAEAPcAAACNAwAAAAA=&#10;">
              <v:imagedata r:id="rId10" o:title="" croptop="9453f" cropbottom="11657f" cropleft="15621f" cropright="22544f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366" o:spid="_x0000_s1028" type="#_x0000_t202" style="position:absolute;left:4070;top:8890;width:7412;height:8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<v:textbox>
                <w:txbxContent>
                  <w:p w:rsidR="00C62698" w:rsidRPr="00431677" w:rsidRDefault="00C62698" w:rsidP="00431677">
                    <w:pPr>
                      <w:jc w:val="center"/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</w:pPr>
                    <w:r w:rsidRPr="00431677"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  <w:t xml:space="preserve">Dont </w:t>
                    </w:r>
                    <w:r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  <w:t xml:space="preserve"> locaux techniqu</w:t>
                    </w:r>
                    <w:r w:rsidRPr="00431677"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  <w:t>es 7.83 m²</w:t>
                    </w:r>
                  </w:p>
                </w:txbxContent>
              </v:textbox>
            </v:shape>
          </v:group>
        </w:pict>
      </w: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51276A" w:rsidP="001F3C60">
      <w:pPr>
        <w:rPr>
          <w:rFonts w:ascii="Arial" w:hAnsi="Arial" w:cs="Arial"/>
          <w:b/>
          <w:sz w:val="24"/>
          <w:szCs w:val="24"/>
        </w:rPr>
      </w:pPr>
    </w:p>
    <w:p w:rsidR="0051276A" w:rsidRPr="00DF27A9" w:rsidRDefault="00715AD8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pict>
          <v:shape id="Zone de texte 2" o:spid="_x0000_s1029" type="#_x0000_t202" style="position:absolute;margin-left:691.35pt;margin-top:54.7pt;width:442.25pt;height:30.2pt;z-index:251643392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" stroked="f">
            <v:textbox style="mso-fit-shape-to-text:t">
              <w:txbxContent>
                <w:p w:rsidR="00C62698" w:rsidRPr="003237E2" w:rsidRDefault="00C62698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Plan du RdC</w:t>
                  </w:r>
                </w:p>
              </w:txbxContent>
            </v:textbox>
          </v:shape>
        </w:pict>
      </w:r>
      <w:r w:rsidR="0051276A" w:rsidRPr="00DF27A9">
        <w:rPr>
          <w:rFonts w:ascii="Arial" w:hAnsi="Arial" w:cs="Arial"/>
          <w:b/>
          <w:sz w:val="24"/>
          <w:szCs w:val="24"/>
        </w:rPr>
        <w:br w:type="page"/>
      </w:r>
    </w:p>
    <w:p w:rsidR="008D3522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w:pict>
          <v:shape id="Text Box 9371" o:spid="_x0000_s1030" type="#_x0000_t202" style="position:absolute;margin-left:31.6pt;margin-top:-6.65pt;width:1047.3pt;height:46.1pt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">
            <v:textbox>
              <w:txbxContent>
                <w:p w:rsidR="00C62698" w:rsidRPr="00912BCC" w:rsidRDefault="00C62698" w:rsidP="00912BC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CHÂSSIS M2 - EXTRAIT CATALOGUE TECHNAL Soléal FY 55</w:t>
                  </w:r>
                </w:p>
              </w:txbxContent>
            </v:textbox>
          </v:shape>
        </w:pict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471805</wp:posOffset>
            </wp:positionH>
            <wp:positionV relativeFrom="paragraph">
              <wp:posOffset>153035</wp:posOffset>
            </wp:positionV>
            <wp:extent cx="3443605" cy="4540250"/>
            <wp:effectExtent l="0" t="0" r="0" b="0"/>
            <wp:wrapNone/>
            <wp:docPr id="93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81" t="2747" b="4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05" cy="454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4B103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10135531</wp:posOffset>
            </wp:positionH>
            <wp:positionV relativeFrom="paragraph">
              <wp:posOffset>124237</wp:posOffset>
            </wp:positionV>
            <wp:extent cx="3538847" cy="8003742"/>
            <wp:effectExtent l="0" t="0" r="5080" b="0"/>
            <wp:wrapNone/>
            <wp:docPr id="93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477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Text Box 9394" o:spid="_x0000_s1031" type="#_x0000_t202" style="position:absolute;margin-left:379.5pt;margin-top:14.05pt;width:319.4pt;height:26.8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">
            <v:textbox>
              <w:txbxContent>
                <w:p w:rsidR="00CC5989" w:rsidRPr="00CC5989" w:rsidRDefault="00CC5989" w:rsidP="00CC5989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 w:rsidRPr="00CC5989">
                    <w:rPr>
                      <w:rFonts w:ascii="Arial" w:hAnsi="Arial" w:cs="Arial"/>
                      <w:b/>
                      <w:sz w:val="32"/>
                      <w:szCs w:val="32"/>
                    </w:rPr>
                    <w:t>OUVRANT VERSION APPARENT</w:t>
                  </w:r>
                  <w:r w:rsidR="00897A12">
                    <w:rPr>
                      <w:rFonts w:ascii="Arial" w:hAnsi="Arial" w:cs="Arial"/>
                      <w:b/>
                      <w:sz w:val="32"/>
                      <w:szCs w:val="32"/>
                    </w:rPr>
                    <w:t>E</w:t>
                  </w:r>
                </w:p>
              </w:txbxContent>
            </v:textbox>
          </v:shape>
        </w:pict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7331" w:tblpY="34"/>
        <w:tblW w:w="0" w:type="auto"/>
        <w:tblLook w:val="04A0" w:firstRow="1" w:lastRow="0" w:firstColumn="1" w:lastColumn="0" w:noHBand="0" w:noVBand="1"/>
      </w:tblPr>
      <w:tblGrid>
        <w:gridCol w:w="2518"/>
        <w:gridCol w:w="691"/>
        <w:gridCol w:w="727"/>
        <w:gridCol w:w="1559"/>
      </w:tblGrid>
      <w:tr w:rsidR="00966BEA" w:rsidTr="00966BEA">
        <w:trPr>
          <w:trHeight w:val="279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Dormant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85" style="position:absolute;left:0;text-align:left;margin-left:7.6pt;margin-top:3.05pt;width:7.2pt;height:6.8pt;z-index:251682304;mso-position-horizontal-relative:text;mso-position-vertical-relative:text" coordorigin="11001,4948" coordsize="144,136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86" type="#_x0000_t32" style="position:absolute;left:11001;top:4948;width:38;height:136;flip:x" o:connectortype="straight"/>
                  <v:shape id="_x0000_s1087" type="#_x0000_t32" style="position:absolute;left:11110;top:4948;width:35;height:136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L</w:t>
            </w:r>
          </w:p>
        </w:tc>
      </w:tr>
      <w:tr w:rsidR="00966BEA" w:rsidTr="00966BEA">
        <w:trPr>
          <w:trHeight w:val="252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Dormant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82" style="position:absolute;left:0;text-align:left;margin-left:7.95pt;margin-top:3.3pt;width:7.2pt;height:6.8pt;z-index:251681280;mso-position-horizontal-relative:text;mso-position-vertical-relative:text" coordorigin="11001,4948" coordsize="144,136">
                  <v:shape id="_x0000_s1083" type="#_x0000_t32" style="position:absolute;left:11001;top:4948;width:38;height:136;flip:x" o:connectortype="straight"/>
                  <v:shape id="_x0000_s1084" type="#_x0000_t32" style="position:absolute;left:11110;top:4948;width:35;height:136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H</w:t>
            </w:r>
          </w:p>
        </w:tc>
      </w:tr>
      <w:tr w:rsidR="00966BEA" w:rsidTr="00966BEA">
        <w:trPr>
          <w:trHeight w:val="277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Ouvrant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88" style="position:absolute;left:0;text-align:left;margin-left:7.7pt;margin-top:2.75pt;width:7.2pt;height:6.8pt;z-index:251683328;mso-position-horizontal-relative:text;mso-position-vertical-relative:text" coordorigin="11001,4948" coordsize="144,136">
                  <v:shape id="_x0000_s1089" type="#_x0000_t32" style="position:absolute;left:11001;top:4948;width:38;height:136;flip:x" o:connectortype="straight"/>
                  <v:shape id="_x0000_s1090" type="#_x0000_t32" style="position:absolute;left:11110;top:4948;width:35;height:136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L-44</w:t>
            </w:r>
          </w:p>
        </w:tc>
      </w:tr>
      <w:tr w:rsidR="00966BEA" w:rsidTr="00966BEA">
        <w:trPr>
          <w:trHeight w:val="252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Ouvrant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91" style="position:absolute;left:0;text-align:left;margin-left:7.25pt;margin-top:2.85pt;width:7.2pt;height:6.8pt;z-index:251684352;mso-position-horizontal-relative:text;mso-position-vertical-relative:text" coordorigin="11001,4948" coordsize="144,136">
                  <v:shape id="_x0000_s1092" type="#_x0000_t32" style="position:absolute;left:11001;top:4948;width:38;height:136;flip:x" o:connectortype="straight"/>
                  <v:shape id="_x0000_s1093" type="#_x0000_t32" style="position:absolute;left:11110;top:4948;width:35;height:136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H-44</w:t>
            </w:r>
          </w:p>
        </w:tc>
      </w:tr>
      <w:tr w:rsidR="00966BEA" w:rsidTr="00966BEA">
        <w:trPr>
          <w:trHeight w:val="277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Parclose droite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79" style="position:absolute;left:0;text-align:left;margin-left:9.9pt;margin-top:3.85pt;width:3.15pt;height:7pt;z-index:251680256;mso-position-horizontal-relative:text;mso-position-vertical-relative:text" coordorigin="11047,4341" coordsize="63,140">
                  <v:shape id="_x0000_s1080" type="#_x0000_t32" style="position:absolute;left:11047;top:4341;width:0;height:140" o:connectortype="straight"/>
                  <v:shape id="_x0000_s1081" type="#_x0000_t32" style="position:absolute;left:11110;top:4341;width:0;height:140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L-131</w:t>
            </w:r>
          </w:p>
        </w:tc>
      </w:tr>
      <w:tr w:rsidR="00966BEA" w:rsidTr="00966BEA">
        <w:trPr>
          <w:trHeight w:val="277"/>
        </w:trPr>
        <w:tc>
          <w:tcPr>
            <w:tcW w:w="2518" w:type="dxa"/>
          </w:tcPr>
          <w:p w:rsidR="00966BEA" w:rsidRPr="00966BEA" w:rsidRDefault="00966BEA" w:rsidP="00966BEA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Parclose droite</w:t>
            </w:r>
          </w:p>
        </w:tc>
        <w:tc>
          <w:tcPr>
            <w:tcW w:w="691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727" w:type="dxa"/>
          </w:tcPr>
          <w:p w:rsidR="00966BEA" w:rsidRPr="00966BEA" w:rsidRDefault="00715AD8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</w:rPr>
              <w:pict>
                <v:group id="_x0000_s1076" style="position:absolute;left:0;text-align:left;margin-left:9.5pt;margin-top:3.3pt;width:3.15pt;height:7pt;z-index:251679232;mso-position-horizontal-relative:text;mso-position-vertical-relative:text" coordorigin="11047,4341" coordsize="63,140">
                  <v:shape id="_x0000_s1077" type="#_x0000_t32" style="position:absolute;left:11047;top:4341;width:0;height:140" o:connectortype="straight"/>
                  <v:shape id="_x0000_s1078" type="#_x0000_t32" style="position:absolute;left:11110;top:4341;width:0;height:140" o:connectortype="straight"/>
                </v:group>
              </w:pict>
            </w:r>
          </w:p>
        </w:tc>
        <w:tc>
          <w:tcPr>
            <w:tcW w:w="1559" w:type="dxa"/>
          </w:tcPr>
          <w:p w:rsidR="00966BEA" w:rsidRPr="00966BEA" w:rsidRDefault="00966BEA" w:rsidP="00966BEA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66BEA">
              <w:rPr>
                <w:rFonts w:ascii="Arial" w:hAnsi="Arial" w:cs="Arial"/>
                <w:b/>
                <w:sz w:val="28"/>
                <w:szCs w:val="28"/>
              </w:rPr>
              <w:t>H-175</w:t>
            </w:r>
          </w:p>
        </w:tc>
      </w:tr>
    </w:tbl>
    <w:p w:rsidR="008D3522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Zone de texte 4" o:spid="_x0000_s1035" type="#_x0000_t202" style="position:absolute;margin-left:644.6pt;margin-top:5.25pt;width:103.05pt;height:85.65pt;z-index:251677184;visibility:visible;mso-position-horizontal-relative:text;mso-position-vertical-relative:text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" fillcolor="white [3201]" strokeweight=".5pt">
            <v:textbox>
              <w:txbxContent>
                <w:p w:rsidR="00ED0C3D" w:rsidRDefault="00ED0C3D" w:rsidP="00ED0C3D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MT" w:hAnsi="ArialMT" w:cs="ArialMT"/>
                      <w:b/>
                      <w:bCs/>
                      <w:sz w:val="28"/>
                      <w:szCs w:val="28"/>
                    </w:rPr>
                  </w:pPr>
                  <w:r w:rsidRPr="00ED0C3D">
                    <w:rPr>
                      <w:rFonts w:ascii="ArialMT" w:hAnsi="ArialMT" w:cs="ArialMT"/>
                      <w:b/>
                      <w:bCs/>
                      <w:sz w:val="28"/>
                      <w:szCs w:val="28"/>
                    </w:rPr>
                    <w:t>Remplissage</w:t>
                  </w:r>
                </w:p>
                <w:p w:rsidR="00966BEA" w:rsidRPr="00ED0C3D" w:rsidRDefault="00966BEA" w:rsidP="00966BEA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ED0C3D">
                    <w:rPr>
                      <w:rFonts w:ascii="ArialMT" w:hAnsi="ArialMT" w:cs="ArialMT"/>
                      <w:b/>
                      <w:bCs/>
                      <w:sz w:val="28"/>
                      <w:szCs w:val="28"/>
                    </w:rPr>
                    <w:t>L-143</w:t>
                  </w:r>
                </w:p>
                <w:p w:rsidR="00ED0C3D" w:rsidRPr="00ED0C3D" w:rsidRDefault="00ED0C3D" w:rsidP="00966BEA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MT" w:hAnsi="ArialMT" w:cs="ArialMT"/>
                      <w:b/>
                      <w:bCs/>
                      <w:sz w:val="28"/>
                      <w:szCs w:val="28"/>
                    </w:rPr>
                  </w:pPr>
                  <w:r w:rsidRPr="00ED0C3D">
                    <w:rPr>
                      <w:rFonts w:ascii="ArialMT" w:hAnsi="ArialMT" w:cs="ArialMT"/>
                      <w:b/>
                      <w:bCs/>
                      <w:sz w:val="28"/>
                      <w:szCs w:val="28"/>
                    </w:rPr>
                    <w:t>H-143</w:t>
                  </w:r>
                </w:p>
              </w:txbxContent>
            </v:textbox>
          </v:shape>
        </w:pict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group id="Group 9416" o:spid="_x0000_s1032" style="position:absolute;margin-left:367pt;margin-top:12.65pt;width:407.5pt;height:58.65pt;z-index:251674112" coordorigin="8441,5979" coordsize="6388,10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">
            <v:shape id="Text Box 9412" o:spid="_x0000_s1033" type="#_x0000_t202" style="position:absolute;left:8441;top:5979;width:6388;height:102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<v:textbox>
                <w:txbxContent>
                  <w:p w:rsidR="00DF27A9" w:rsidRPr="00D97C1A" w:rsidRDefault="00DF27A9" w:rsidP="00D97C1A">
                    <w:pPr>
                      <w:ind w:left="1134"/>
                      <w:rPr>
                        <w:rFonts w:ascii="Arial" w:hAnsi="Arial" w:cs="Arial"/>
                        <w:sz w:val="28"/>
                        <w:szCs w:val="22"/>
                      </w:rPr>
                    </w:pPr>
                    <w:bookmarkStart w:id="0" w:name="_GoBack"/>
                    <w:r w:rsidRPr="00D97C1A">
                      <w:rPr>
                        <w:rFonts w:ascii="Arial" w:hAnsi="Arial" w:cs="Arial"/>
                        <w:sz w:val="28"/>
                        <w:szCs w:val="22"/>
                      </w:rPr>
                      <w:t>Prévoir les débits des traverses d’ouvrant ainsi que la largeur des vitrages plus petits de 1mm pour les finitions laquées.</w:t>
                    </w:r>
                    <w:bookmarkEnd w:id="0"/>
                  </w:p>
                </w:txbxContent>
              </v:textbox>
            </v:shape>
            <v:shape id="Picture 9414" o:spid="_x0000_s1034" type="#_x0000_t75" alt="pictograms-aem-0058-general-warning-hazard" style="position:absolute;left:8483;top:6000;width:846;height:91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g1SbDAAAA2wAAAA8AAABkcnMvZG93bnJldi54bWxET99rwjAQfhf2P4Qb+KbphsjWGUVk6kDm&#10;sHZ7PpqzKTaX0kTb/fdmMPDtPr6fN1v0thZXan3lWMHTOAFBXDhdcakgP65HLyB8QNZYOyYFv+Rh&#10;MX8YzDDVruMDXbNQihjCPkUFJoQmldIXhiz6sWuII3dyrcUQYVtK3WIXw20tn5NkKi1WHBsMNrQy&#10;VJyzi1Ww/842+efuZ2uOh3z7tX5fvk5OnVLDx375BiJQH+7if/eHjvOn8PdLPEDO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ODVJsMAAADbAAAADwAAAAAAAAAAAAAAAACf&#10;AgAAZHJzL2Rvd25yZXYueG1sUEsFBgAAAAAEAAQA9wAAAI8DAAAAAA==&#10;">
              <v:imagedata r:id="rId13" o:title="pictograms-aem-0058-general-warning-hazard"/>
            </v:shape>
          </v:group>
        </w:pict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178380</wp:posOffset>
            </wp:positionH>
            <wp:positionV relativeFrom="paragraph">
              <wp:posOffset>39039</wp:posOffset>
            </wp:positionV>
            <wp:extent cx="9395294" cy="3973097"/>
            <wp:effectExtent l="19050" t="0" r="0" b="0"/>
            <wp:wrapNone/>
            <wp:docPr id="93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530" cy="397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8D3522" w:rsidRPr="00DF27A9" w:rsidRDefault="008D3522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51276A" w:rsidP="00AF44E5">
      <w:pPr>
        <w:rPr>
          <w:rFonts w:ascii="Arial" w:hAnsi="Arial" w:cs="Arial"/>
          <w:b/>
          <w:sz w:val="24"/>
          <w:szCs w:val="24"/>
        </w:rPr>
      </w:pPr>
      <w:r w:rsidRPr="00DF27A9">
        <w:rPr>
          <w:rFonts w:ascii="Arial" w:hAnsi="Arial" w:cs="Arial"/>
          <w:b/>
          <w:sz w:val="24"/>
          <w:szCs w:val="24"/>
        </w:rPr>
        <w:br w:type="page"/>
      </w: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w:pict>
          <v:shape id="Text Box 9378" o:spid="_x0000_s1047" type="#_x0000_t202" style="position:absolute;margin-left:32.15pt;margin-top:9.4pt;width:1047.3pt;height:34.45pt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">
            <v:textbox>
              <w:txbxContent>
                <w:p w:rsidR="00C62698" w:rsidRPr="00912BCC" w:rsidRDefault="007E5194" w:rsidP="00BE594E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USINAGE</w:t>
                  </w:r>
                  <w:r w:rsidR="00C62698">
                    <w:rPr>
                      <w:rFonts w:ascii="Arial" w:hAnsi="Arial" w:cs="Arial"/>
                      <w:b/>
                      <w:sz w:val="40"/>
                      <w:szCs w:val="40"/>
                    </w:rPr>
                    <w:t xml:space="preserve"> - EXTRAIT CATALOGUE TECHNAL Soléal FY 55</w:t>
                  </w:r>
                </w:p>
              </w:txbxContent>
            </v:textbox>
          </v:shape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970280</wp:posOffset>
            </wp:positionH>
            <wp:positionV relativeFrom="paragraph">
              <wp:posOffset>153670</wp:posOffset>
            </wp:positionV>
            <wp:extent cx="5546090" cy="7865745"/>
            <wp:effectExtent l="0" t="0" r="0" b="1905"/>
            <wp:wrapNone/>
            <wp:docPr id="93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4" t="3505" r="2359" b="5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090" cy="786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rect id="Rectangle 9400" o:spid="_x0000_s1046" style="position:absolute;margin-left:229.4pt;margin-top:9.3pt;width:258.75pt;height:246.75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" strokecolor="white"/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471170</wp:posOffset>
            </wp:positionH>
            <wp:positionV relativeFrom="paragraph">
              <wp:posOffset>153670</wp:posOffset>
            </wp:positionV>
            <wp:extent cx="5581015" cy="7865745"/>
            <wp:effectExtent l="0" t="0" r="635" b="1905"/>
            <wp:wrapNone/>
            <wp:docPr id="93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7" t="3505" r="3423" b="5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786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rect id="Rectangle 9396" o:spid="_x0000_s1045" style="position:absolute;margin-left:306.45pt;margin-top:3.1pt;width:146pt;height:242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" strokecolor="white"/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_x0000_s1036" type="#_x0000_t202" style="position:absolute;margin-left:110.65pt;margin-top:8.4pt;width:48.8pt;height:19.45pt;z-index:2516628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">
            <v:textbox style="mso-fit-shape-to-text:t">
              <w:txbxContent>
                <w:p w:rsidR="00B7060A" w:rsidRDefault="00B7060A" w:rsidP="00B7060A">
                  <w:r>
                    <w:t>215 002</w:t>
                  </w:r>
                </w:p>
              </w:txbxContent>
            </v:textbox>
          </v:shape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_x0000_s1037" type="#_x0000_t202" style="position:absolute;margin-left:110.65pt;margin-top:3.3pt;width:48.75pt;height:19.45pt;z-index:2516638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">
            <v:textbox style="mso-fit-shape-to-text:t">
              <w:txbxContent>
                <w:p w:rsidR="00B7060A" w:rsidRDefault="00B7060A" w:rsidP="00B7060A">
                  <w:r>
                    <w:t>215 023</w:t>
                  </w:r>
                </w:p>
              </w:txbxContent>
            </v:textbox>
          </v:shape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354965</wp:posOffset>
            </wp:positionH>
            <wp:positionV relativeFrom="paragraph">
              <wp:posOffset>42545</wp:posOffset>
            </wp:positionV>
            <wp:extent cx="6181725" cy="8553450"/>
            <wp:effectExtent l="0" t="0" r="9525" b="0"/>
            <wp:wrapNone/>
            <wp:docPr id="93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01" t="4308" r="1390" b="2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55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pict>
          <v:group id="Group 9418" o:spid="_x0000_s1038" style="position:absolute;margin-left:-1.45pt;margin-top:-6.05pt;width:487.55pt;height:701pt;z-index:251675136" coordorigin="12764,845" coordsize="9751,14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">
            <v:shape id="Image 1" o:spid="_x0000_s1039" type="#_x0000_t75" style="position:absolute;left:12764;top:845;width:9751;height:140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CDADDAAAA2gAAAA8AAABkcnMvZG93bnJldi54bWxEj0trAjEUhfcF/0O4gruaWLTqaBQpiqXg&#10;wtfC3XVynRmc3IyTqNN/3xQKXR7O4+NM540txYNqXzjW0OsqEMSpMwVnGg771esIhA/IBkvHpOGb&#10;PMxnrZcpJsY9eUuPXchEHGGfoIY8hCqR0qc5WfRdVxFH7+JqiyHKOpOmxmcct6V8U+pdWiw4EnKs&#10;6COn9Lq728i9ncbnfhpGR9c7ZYPNWqkvt9S6024WExCBmvAf/mt/Gg1D+L0Sb4Cc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4IMAMMAAADaAAAADwAAAAAAAAAAAAAAAACf&#10;AgAAZHJzL2Rvd25yZXYueG1sUEsFBgAAAAAEAAQA9wAAAI8DAAAAAA==&#10;">
              <v:imagedata r:id="rId18" o:title="" cropbottom="2213f" cropright="3661f"/>
            </v:shape>
            <v:shape id="Text Box 9417" o:spid="_x0000_s1040" type="#_x0000_t202" style="position:absolute;left:14421;top:6720;width:2609;height:79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<v:textbox>
                <w:txbxContent>
                  <w:p w:rsidR="00DF27A9" w:rsidRPr="00DF27A9" w:rsidRDefault="00DF27A9">
                    <w:pPr>
                      <w:rPr>
                        <w:u w:val="single"/>
                      </w:rPr>
                    </w:pPr>
                    <w:r w:rsidRPr="00DF27A9">
                      <w:t xml:space="preserve">      </w:t>
                    </w:r>
                    <w:r w:rsidRPr="00DF27A9">
                      <w:rPr>
                        <w:u w:val="single"/>
                      </w:rPr>
                      <w:t>POINÇONNAGE</w:t>
                    </w:r>
                  </w:p>
                </w:txbxContent>
              </v:textbox>
            </v:shape>
          </v:group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326390</wp:posOffset>
            </wp:positionH>
            <wp:positionV relativeFrom="paragraph">
              <wp:posOffset>170180</wp:posOffset>
            </wp:positionV>
            <wp:extent cx="6134100" cy="8324850"/>
            <wp:effectExtent l="0" t="0" r="0" b="0"/>
            <wp:wrapNone/>
            <wp:docPr id="93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7" t="3766" r="1387" b="6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pict>
          <v:shape id="_x0000_s1041" type="#_x0000_t202" style="position:absolute;margin-left:61.4pt;margin-top:12.55pt;width:48.8pt;height:19.45pt;z-index:2516730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">
            <v:textbox style="mso-fit-shape-to-text:t">
              <w:txbxContent>
                <w:p w:rsidR="002A7F5F" w:rsidRDefault="002A7F5F" w:rsidP="002A7F5F">
                  <w:r>
                    <w:t>215 180</w:t>
                  </w:r>
                </w:p>
              </w:txbxContent>
            </v:textbox>
          </v:shape>
        </w:pict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103505</wp:posOffset>
            </wp:positionV>
            <wp:extent cx="6067425" cy="8391525"/>
            <wp:effectExtent l="0" t="0" r="9525" b="9525"/>
            <wp:wrapNone/>
            <wp:docPr id="939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2" t="3047" r="6140" b="6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CD185F" w:rsidRPr="00DF27A9" w:rsidRDefault="00CD185F" w:rsidP="00AF44E5">
      <w:pPr>
        <w:rPr>
          <w:rFonts w:ascii="Arial" w:hAnsi="Arial" w:cs="Arial"/>
          <w:b/>
          <w:sz w:val="24"/>
          <w:szCs w:val="24"/>
        </w:rPr>
      </w:pPr>
    </w:p>
    <w:p w:rsidR="00AF44E5" w:rsidRPr="00DF27A9" w:rsidRDefault="00AF44E5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170180</wp:posOffset>
            </wp:positionV>
            <wp:extent cx="6532880" cy="8874760"/>
            <wp:effectExtent l="0" t="0" r="1270" b="2540"/>
            <wp:wrapNone/>
            <wp:docPr id="93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2" t="3708" r="1527" b="6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2880" cy="887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65405</wp:posOffset>
            </wp:positionV>
            <wp:extent cx="5991860" cy="8439150"/>
            <wp:effectExtent l="0" t="0" r="8890" b="0"/>
            <wp:wrapNone/>
            <wp:docPr id="93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8" r="5997" b="4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860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Pr="00DF27A9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7E5194" w:rsidRDefault="007E5194" w:rsidP="00AF44E5">
      <w:pPr>
        <w:rPr>
          <w:rFonts w:ascii="Arial" w:hAnsi="Arial" w:cs="Arial"/>
          <w:b/>
          <w:sz w:val="24"/>
          <w:szCs w:val="24"/>
        </w:rPr>
      </w:pPr>
    </w:p>
    <w:p w:rsidR="00CC19DF" w:rsidRDefault="00CC19DF" w:rsidP="00AF44E5">
      <w:pPr>
        <w:rPr>
          <w:rFonts w:ascii="Arial" w:hAnsi="Arial" w:cs="Arial"/>
          <w:b/>
          <w:sz w:val="24"/>
          <w:szCs w:val="24"/>
        </w:rPr>
      </w:pPr>
    </w:p>
    <w:p w:rsidR="00CC19DF" w:rsidRDefault="00CC19DF" w:rsidP="00AF44E5">
      <w:pPr>
        <w:rPr>
          <w:rFonts w:ascii="Arial" w:hAnsi="Arial" w:cs="Arial"/>
          <w:b/>
          <w:sz w:val="24"/>
          <w:szCs w:val="24"/>
        </w:rPr>
      </w:pPr>
    </w:p>
    <w:p w:rsidR="00CC19DF" w:rsidRPr="00DF27A9" w:rsidRDefault="00CC19DF" w:rsidP="00AF44E5">
      <w:pPr>
        <w:rPr>
          <w:rFonts w:ascii="Arial" w:hAnsi="Arial" w:cs="Arial"/>
          <w:b/>
          <w:sz w:val="24"/>
          <w:szCs w:val="24"/>
        </w:rPr>
      </w:pPr>
    </w:p>
    <w:p w:rsidR="00F27530" w:rsidRDefault="00715AD8" w:rsidP="00CC19D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w:pict>
          <v:shape id="Text Box 9379" o:spid="_x0000_s1042" type="#_x0000_t202" style="position:absolute;margin-left:15.05pt;margin-top:-3pt;width:1061.75pt;height:26.9pt;z-index:25165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">
            <v:textbox>
              <w:txbxContent>
                <w:p w:rsidR="00C62698" w:rsidRPr="00BA1B91" w:rsidRDefault="00C62698" w:rsidP="00BA1B91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>BESOIN</w:t>
                  </w:r>
                  <w:r w:rsidR="00D97C1A">
                    <w:rPr>
                      <w:rFonts w:ascii="Arial" w:hAnsi="Arial" w:cs="Arial"/>
                      <w:b/>
                      <w:sz w:val="32"/>
                      <w:szCs w:val="32"/>
                    </w:rPr>
                    <w:t>S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ENTREPRISE ET BON DE COMMANDE – REP M2</w:t>
                  </w:r>
                </w:p>
              </w:txbxContent>
            </v:textbox>
          </v:shape>
        </w:pict>
      </w:r>
    </w:p>
    <w:p w:rsidR="00CC19DF" w:rsidRPr="00DF27A9" w:rsidRDefault="00CC19DF" w:rsidP="00CC19DF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715AD8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>
          <v:shape id="Text Box 9382" o:spid="_x0000_s1043" type="#_x0000_t202" style="position:absolute;margin-left:22.5pt;margin-top:3.75pt;width:397.05pt;height:26.9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">
            <v:textbox>
              <w:txbxContent>
                <w:p w:rsidR="00C62698" w:rsidRPr="00BA1B91" w:rsidRDefault="00C62698" w:rsidP="000F2C28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>BESOIN</w:t>
                  </w:r>
                  <w:r w:rsidR="00BF6544">
                    <w:rPr>
                      <w:rFonts w:ascii="Arial" w:hAnsi="Arial" w:cs="Arial"/>
                      <w:b/>
                      <w:sz w:val="32"/>
                      <w:szCs w:val="32"/>
                    </w:rPr>
                    <w:t>S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ENTREPRISE</w:t>
                  </w:r>
                </w:p>
              </w:txbxContent>
            </v:textbox>
          </v:shape>
        </w:pict>
      </w: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tbl>
      <w:tblPr>
        <w:tblW w:w="888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0"/>
        <w:gridCol w:w="1620"/>
        <w:gridCol w:w="2920"/>
        <w:gridCol w:w="2920"/>
      </w:tblGrid>
      <w:tr w:rsidR="00BF6544" w:rsidRPr="00DF27A9" w:rsidTr="00BF6544">
        <w:trPr>
          <w:trHeight w:val="300"/>
        </w:trPr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PROFILS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/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7114C" w:rsidRPr="00DF27A9" w:rsidRDefault="0047114C" w:rsidP="0063668A"/>
        </w:tc>
      </w:tr>
      <w:tr w:rsidR="00BF6544" w:rsidRPr="00DF27A9" w:rsidTr="00BF6544">
        <w:trPr>
          <w:trHeight w:val="30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Prof. Nr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Traitement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Désignation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Besoin</w:t>
            </w:r>
            <w:r w:rsidR="00BF6544">
              <w:rPr>
                <w:rFonts w:ascii="Calibri" w:hAnsi="Calibri"/>
                <w:b/>
                <w:bCs/>
                <w:sz w:val="22"/>
                <w:szCs w:val="22"/>
              </w:rPr>
              <w:t>s</w:t>
            </w: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 xml:space="preserve"> entreprise</w:t>
            </w:r>
          </w:p>
        </w:tc>
      </w:tr>
      <w:tr w:rsidR="00BF6544" w:rsidRPr="00DF27A9" w:rsidTr="00BF6544">
        <w:trPr>
          <w:trHeight w:val="6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131299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AC8.200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tige de commande quincaillerie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215023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dormant rainure 15 mm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215180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ouvrant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BF6544" w:rsidRPr="00DF27A9" w:rsidTr="00BF6544">
        <w:trPr>
          <w:trHeight w:val="6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591005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parclose droite H22mm l 15mm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BF6544" w:rsidRPr="00DF27A9" w:rsidTr="00BF6544">
        <w:trPr>
          <w:trHeight w:val="300"/>
        </w:trPr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/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/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7114C" w:rsidRPr="00DF27A9" w:rsidRDefault="0047114C" w:rsidP="0047114C">
            <w:pPr>
              <w:jc w:val="center"/>
            </w:pPr>
          </w:p>
        </w:tc>
      </w:tr>
      <w:tr w:rsidR="00BF6544" w:rsidRPr="00DF27A9" w:rsidTr="00BF6544">
        <w:trPr>
          <w:trHeight w:val="300"/>
        </w:trPr>
        <w:tc>
          <w:tcPr>
            <w:tcW w:w="3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QUINCAILLERIE</w:t>
            </w:r>
          </w:p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</w:tr>
      <w:tr w:rsidR="00BF6544" w:rsidRPr="00DF27A9" w:rsidTr="00BF6544">
        <w:trPr>
          <w:trHeight w:val="30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Art.Nr.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Couleur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Désignation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Besoin</w:t>
            </w:r>
            <w:r w:rsidR="00BF6544">
              <w:rPr>
                <w:rFonts w:ascii="Calibri" w:hAnsi="Calibri"/>
                <w:b/>
                <w:bCs/>
                <w:sz w:val="22"/>
                <w:szCs w:val="22"/>
              </w:rPr>
              <w:t>s</w:t>
            </w: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 xml:space="preserve"> entreprise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3160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XGREY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déflecteur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440020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pièce d'angle moulé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740012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support cale de vitrage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47114C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30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750004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d'assemblage 10x5.2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750201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15x13.7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750204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d'assemblage 15x27.1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20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R7016.330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paumelle pour OB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ferrure OB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grand compas OB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940021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verrouillage supplémentaire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940046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bo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î</w:t>
            </w:r>
            <w:r w:rsidRPr="00DF27A9">
              <w:rPr>
                <w:rFonts w:ascii="Calibri" w:hAnsi="Calibri"/>
                <w:sz w:val="22"/>
                <w:szCs w:val="22"/>
              </w:rPr>
              <w:t>tier crémone encastré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BF6544" w:rsidRPr="00DF27A9" w:rsidTr="00BF6544">
        <w:trPr>
          <w:trHeight w:val="499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960001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63668A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R7016.330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7114C" w:rsidRPr="00DF27A9" w:rsidRDefault="0047114C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crémone à carré de frappe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114C" w:rsidRPr="00DF27A9" w:rsidRDefault="00517BA7" w:rsidP="0047114C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</w:tbl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tbl>
      <w:tblPr>
        <w:tblW w:w="960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5"/>
        <w:gridCol w:w="1291"/>
        <w:gridCol w:w="3438"/>
        <w:gridCol w:w="2009"/>
        <w:gridCol w:w="1908"/>
      </w:tblGrid>
      <w:tr w:rsidR="006D04B8" w:rsidRPr="00DF27A9" w:rsidTr="00C62698">
        <w:trPr>
          <w:trHeight w:val="420"/>
        </w:trPr>
        <w:tc>
          <w:tcPr>
            <w:tcW w:w="960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32"/>
                <w:szCs w:val="32"/>
              </w:rPr>
            </w:pPr>
            <w:r w:rsidRPr="00DF27A9">
              <w:rPr>
                <w:rFonts w:ascii="Calibri" w:hAnsi="Calibri"/>
                <w:b/>
                <w:bCs/>
                <w:sz w:val="32"/>
                <w:szCs w:val="32"/>
              </w:rPr>
              <w:t>BON DE COMMANDE AFFAIRE GARDEN ARROSAGE</w:t>
            </w:r>
          </w:p>
        </w:tc>
      </w:tr>
      <w:tr w:rsidR="006D04B8" w:rsidRPr="00DF27A9" w:rsidTr="00C62698">
        <w:trPr>
          <w:trHeight w:val="300"/>
        </w:trPr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32"/>
                <w:szCs w:val="32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3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2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1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</w:tr>
      <w:tr w:rsidR="006D04B8" w:rsidRPr="00DF27A9" w:rsidTr="00C62698">
        <w:trPr>
          <w:trHeight w:val="300"/>
        </w:trPr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PROFILS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3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2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1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</w:tr>
      <w:tr w:rsidR="006D04B8" w:rsidRPr="00DF27A9" w:rsidTr="00C62698">
        <w:trPr>
          <w:trHeight w:val="300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Prof. Nr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Traitement</w:t>
            </w:r>
          </w:p>
        </w:tc>
        <w:tc>
          <w:tcPr>
            <w:tcW w:w="3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Désignation</w:t>
            </w:r>
          </w:p>
        </w:tc>
        <w:tc>
          <w:tcPr>
            <w:tcW w:w="2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Conditionnement</w:t>
            </w: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Qté commandée</w:t>
            </w:r>
          </w:p>
        </w:tc>
      </w:tr>
      <w:tr w:rsidR="006D04B8" w:rsidRPr="00DF27A9" w:rsidTr="00C62698">
        <w:trPr>
          <w:trHeight w:hRule="exact"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131299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AC8.200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tige de commande quincaillerie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 ml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</w:t>
            </w:r>
          </w:p>
        </w:tc>
      </w:tr>
      <w:tr w:rsidR="006D04B8" w:rsidRPr="00DF27A9" w:rsidTr="00C62698">
        <w:trPr>
          <w:trHeight w:hRule="exact"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215023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dormant rainure 15 mm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6,50 ml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6D04B8" w:rsidRPr="00DF27A9" w:rsidTr="00C62698">
        <w:trPr>
          <w:trHeight w:hRule="exact"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215180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ouvrant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6,50 ml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6D04B8" w:rsidRPr="00DF27A9" w:rsidTr="00C62698">
        <w:trPr>
          <w:trHeight w:hRule="exact"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591005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parclose droite H22mm l 15mm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6,50 ml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</w:t>
            </w:r>
          </w:p>
        </w:tc>
      </w:tr>
      <w:tr w:rsidR="006D04B8" w:rsidRPr="00DF27A9" w:rsidTr="00C62698">
        <w:trPr>
          <w:trHeight w:hRule="exact" w:val="397"/>
        </w:trPr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3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2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1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</w:tr>
      <w:tr w:rsidR="006D04B8" w:rsidRPr="00DF27A9" w:rsidTr="00C62698">
        <w:trPr>
          <w:trHeight w:val="300"/>
        </w:trPr>
        <w:tc>
          <w:tcPr>
            <w:tcW w:w="224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QUINCAILLERIE</w:t>
            </w:r>
          </w:p>
        </w:tc>
        <w:tc>
          <w:tcPr>
            <w:tcW w:w="3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  <w:tc>
          <w:tcPr>
            <w:tcW w:w="20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  <w:tc>
          <w:tcPr>
            <w:tcW w:w="19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/>
        </w:tc>
      </w:tr>
      <w:tr w:rsidR="006D04B8" w:rsidRPr="00DF27A9" w:rsidTr="00C62698">
        <w:trPr>
          <w:trHeight w:val="300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Art.Nr.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Couleur</w:t>
            </w:r>
          </w:p>
        </w:tc>
        <w:tc>
          <w:tcPr>
            <w:tcW w:w="3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Désignation</w:t>
            </w:r>
          </w:p>
        </w:tc>
        <w:tc>
          <w:tcPr>
            <w:tcW w:w="2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Conditionnement</w:t>
            </w:r>
          </w:p>
        </w:tc>
        <w:tc>
          <w:tcPr>
            <w:tcW w:w="19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 w:rsidRPr="00DF27A9">
              <w:rPr>
                <w:rFonts w:ascii="Calibri" w:hAnsi="Calibri"/>
                <w:b/>
                <w:bCs/>
                <w:sz w:val="22"/>
                <w:szCs w:val="22"/>
              </w:rPr>
              <w:t>Qté commandée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3160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XGREY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déflecteur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10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440020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pièce d'angle moulé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40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2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740012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support cale de vitrage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100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750004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d'assemblage 10x5.2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100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750201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15x13.7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8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3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750204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équerre d'assemblage 15x27.1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8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3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R7016.330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paumelle pour OB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ferrure OB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940019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grand compas OB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940021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verrouillage supplémentaire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940046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SANS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bo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î</w:t>
            </w:r>
            <w:r w:rsidRPr="00DF27A9">
              <w:rPr>
                <w:rFonts w:ascii="Calibri" w:hAnsi="Calibri"/>
                <w:sz w:val="22"/>
                <w:szCs w:val="22"/>
              </w:rPr>
              <w:t>tier crémone encastré</w:t>
            </w:r>
            <w:r w:rsidR="00897A12" w:rsidRPr="00DF27A9">
              <w:rPr>
                <w:rFonts w:ascii="Calibri" w:hAnsi="Calibri"/>
                <w:sz w:val="22"/>
                <w:szCs w:val="22"/>
              </w:rPr>
              <w:t>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  <w:tr w:rsidR="006D04B8" w:rsidRPr="00DF27A9" w:rsidTr="00C62698">
        <w:trPr>
          <w:trHeight w:val="397"/>
        </w:trPr>
        <w:tc>
          <w:tcPr>
            <w:tcW w:w="9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960001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R7016.330</w:t>
            </w:r>
          </w:p>
        </w:tc>
        <w:tc>
          <w:tcPr>
            <w:tcW w:w="3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D97C1A">
            <w:pPr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crémone à carré de frappe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19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04B8" w:rsidRPr="00DF27A9" w:rsidRDefault="006D04B8" w:rsidP="00C62698">
            <w:pPr>
              <w:jc w:val="center"/>
              <w:rPr>
                <w:rFonts w:ascii="Calibri" w:hAnsi="Calibri"/>
                <w:sz w:val="22"/>
                <w:szCs w:val="22"/>
              </w:rPr>
            </w:pPr>
            <w:r w:rsidRPr="00DF27A9">
              <w:rPr>
                <w:rFonts w:ascii="Calibri" w:hAnsi="Calibri"/>
                <w:sz w:val="22"/>
                <w:szCs w:val="22"/>
              </w:rPr>
              <w:t>5</w:t>
            </w:r>
          </w:p>
        </w:tc>
      </w:tr>
    </w:tbl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6D04B8" w:rsidP="00AF44E5">
      <w:pPr>
        <w:rPr>
          <w:rFonts w:ascii="Arial" w:hAnsi="Arial" w:cs="Arial"/>
          <w:b/>
          <w:sz w:val="24"/>
          <w:szCs w:val="24"/>
        </w:rPr>
      </w:pPr>
    </w:p>
    <w:p w:rsidR="0063668A" w:rsidRPr="00DF27A9" w:rsidRDefault="0063668A" w:rsidP="00AF44E5">
      <w:pPr>
        <w:rPr>
          <w:rFonts w:ascii="Arial" w:hAnsi="Arial" w:cs="Arial"/>
          <w:b/>
          <w:sz w:val="24"/>
          <w:szCs w:val="24"/>
        </w:rPr>
      </w:pPr>
    </w:p>
    <w:p w:rsidR="006D04B8" w:rsidRPr="00DF27A9" w:rsidRDefault="00F27530" w:rsidP="00AF44E5">
      <w:pPr>
        <w:rPr>
          <w:rFonts w:ascii="Arial" w:hAnsi="Arial" w:cs="Arial"/>
          <w:b/>
          <w:sz w:val="24"/>
          <w:szCs w:val="24"/>
        </w:rPr>
      </w:pPr>
      <w:r w:rsidRPr="00DF27A9">
        <w:rPr>
          <w:rFonts w:ascii="Arial" w:hAnsi="Arial" w:cs="Arial"/>
          <w:b/>
          <w:sz w:val="24"/>
          <w:szCs w:val="24"/>
        </w:rPr>
        <w:br w:type="page"/>
      </w:r>
    </w:p>
    <w:p w:rsidR="00F27530" w:rsidRPr="00DF27A9" w:rsidRDefault="002E22EB" w:rsidP="00AF44E5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-619760</wp:posOffset>
            </wp:positionH>
            <wp:positionV relativeFrom="paragraph">
              <wp:posOffset>-383540</wp:posOffset>
            </wp:positionV>
            <wp:extent cx="7947025" cy="9290050"/>
            <wp:effectExtent l="0" t="0" r="0" b="6350"/>
            <wp:wrapNone/>
            <wp:docPr id="93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28" r="5428" b="7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7025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5AD8">
        <w:rPr>
          <w:noProof/>
        </w:rPr>
        <w:pict>
          <v:shape id="_x0000_s1044" type="#_x0000_t202" style="position:absolute;margin-left:787.45pt;margin-top:-9.15pt;width:140.85pt;height:26.35pt;z-index:25166592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">
            <v:textbox style="mso-fit-shape-to-text:t">
              <w:txbxContent>
                <w:p w:rsidR="00B7060A" w:rsidRPr="00B7060A" w:rsidRDefault="00B7060A" w:rsidP="00B7060A">
                  <w:pPr>
                    <w:rPr>
                      <w:sz w:val="32"/>
                      <w:szCs w:val="32"/>
                    </w:rPr>
                  </w:pPr>
                  <w:r w:rsidRPr="00B7060A">
                    <w:rPr>
                      <w:sz w:val="32"/>
                      <w:szCs w:val="32"/>
                    </w:rPr>
                    <w:t>Cassettes Technal</w:t>
                  </w:r>
                </w:p>
              </w:txbxContent>
            </v:textbox>
          </v:shape>
        </w:pict>
      </w:r>
    </w:p>
    <w:p w:rsidR="00F27530" w:rsidRPr="00DF27A9" w:rsidRDefault="00F27530" w:rsidP="00AF44E5">
      <w:pPr>
        <w:rPr>
          <w:rFonts w:ascii="Arial" w:hAnsi="Arial" w:cs="Arial"/>
          <w:b/>
          <w:sz w:val="24"/>
          <w:szCs w:val="24"/>
        </w:rPr>
      </w:pPr>
    </w:p>
    <w:p w:rsidR="008817E2" w:rsidRPr="00DF27A9" w:rsidRDefault="008817E2" w:rsidP="00F2753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FE6973" w:rsidRPr="00DF27A9" w:rsidRDefault="002E22EB" w:rsidP="00F2753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7680325</wp:posOffset>
            </wp:positionH>
            <wp:positionV relativeFrom="paragraph">
              <wp:posOffset>6294755</wp:posOffset>
            </wp:positionV>
            <wp:extent cx="3262630" cy="1710690"/>
            <wp:effectExtent l="0" t="0" r="0" b="3810"/>
            <wp:wrapNone/>
            <wp:docPr id="9410" name="Image 9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1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630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9478010</wp:posOffset>
            </wp:positionH>
            <wp:positionV relativeFrom="paragraph">
              <wp:posOffset>3183890</wp:posOffset>
            </wp:positionV>
            <wp:extent cx="3312160" cy="1735455"/>
            <wp:effectExtent l="0" t="0" r="2540" b="0"/>
            <wp:wrapNone/>
            <wp:docPr id="9407" name="Image 9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0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60" cy="173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11030585</wp:posOffset>
            </wp:positionH>
            <wp:positionV relativeFrom="paragraph">
              <wp:posOffset>6300470</wp:posOffset>
            </wp:positionV>
            <wp:extent cx="3275965" cy="1694815"/>
            <wp:effectExtent l="0" t="0" r="635" b="635"/>
            <wp:wrapNone/>
            <wp:docPr id="9406" name="Image 9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0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965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11094085</wp:posOffset>
            </wp:positionH>
            <wp:positionV relativeFrom="paragraph">
              <wp:posOffset>266700</wp:posOffset>
            </wp:positionV>
            <wp:extent cx="3279140" cy="1730375"/>
            <wp:effectExtent l="0" t="0" r="0" b="3175"/>
            <wp:wrapNone/>
            <wp:docPr id="9409" name="Image 9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0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140" cy="173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7680325</wp:posOffset>
            </wp:positionH>
            <wp:positionV relativeFrom="paragraph">
              <wp:posOffset>280670</wp:posOffset>
            </wp:positionV>
            <wp:extent cx="3262630" cy="1716405"/>
            <wp:effectExtent l="0" t="0" r="0" b="0"/>
            <wp:wrapNone/>
            <wp:docPr id="9403" name="Image 9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0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63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FE6973" w:rsidRPr="00DF27A9" w:rsidSect="00C9008B">
      <w:footerReference w:type="default" r:id="rId29"/>
      <w:pgSz w:w="23814" w:h="16840" w:orient="landscape" w:code="8"/>
      <w:pgMar w:top="851" w:right="851" w:bottom="851" w:left="851" w:header="851" w:footer="851" w:gutter="0"/>
      <w:cols w:num="2"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4C41" w:rsidRDefault="00264C41">
      <w:r>
        <w:separator/>
      </w:r>
    </w:p>
  </w:endnote>
  <w:endnote w:type="continuationSeparator" w:id="0">
    <w:p w:rsidR="00264C41" w:rsidRDefault="00264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936"/>
      <w:gridCol w:w="6095"/>
      <w:gridCol w:w="2722"/>
      <w:gridCol w:w="2873"/>
      <w:gridCol w:w="1860"/>
      <w:gridCol w:w="1862"/>
      <w:gridCol w:w="1660"/>
      <w:gridCol w:w="1662"/>
    </w:tblGrid>
    <w:tr w:rsidR="00AE4E56" w:rsidRPr="0043520C" w:rsidTr="00AE4E56">
      <w:trPr>
        <w:trHeight w:val="441"/>
      </w:trPr>
      <w:tc>
        <w:tcPr>
          <w:tcW w:w="3936" w:type="dxa"/>
          <w:shd w:val="clear" w:color="auto" w:fill="auto"/>
          <w:vAlign w:val="center"/>
        </w:tcPr>
        <w:p w:rsidR="00AE4E56" w:rsidRPr="0043520C" w:rsidRDefault="00AE4E56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 xml:space="preserve">CAP MENUISIER ALUMINIUM- VERRE </w:t>
          </w:r>
        </w:p>
      </w:tc>
      <w:tc>
        <w:tcPr>
          <w:tcW w:w="6095" w:type="dxa"/>
          <w:shd w:val="clear" w:color="auto" w:fill="auto"/>
          <w:vAlign w:val="center"/>
        </w:tcPr>
        <w:p w:rsidR="00AE4E56" w:rsidRPr="0043520C" w:rsidRDefault="00AE4E56" w:rsidP="002E22EB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ÉPREUVE EP1 : ANALYSE D’UNE SITUATION PROFESSIONNELLE</w:t>
          </w:r>
        </w:p>
      </w:tc>
      <w:tc>
        <w:tcPr>
          <w:tcW w:w="2722" w:type="dxa"/>
          <w:shd w:val="clear" w:color="auto" w:fill="auto"/>
          <w:vAlign w:val="center"/>
        </w:tcPr>
        <w:p w:rsidR="00AE4E56" w:rsidRPr="0043520C" w:rsidRDefault="00AE4E56" w:rsidP="002E22E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2106-CAP MAV EP1 1</w:t>
          </w:r>
        </w:p>
      </w:tc>
      <w:tc>
        <w:tcPr>
          <w:tcW w:w="2873" w:type="dxa"/>
          <w:shd w:val="clear" w:color="auto" w:fill="auto"/>
          <w:vAlign w:val="center"/>
        </w:tcPr>
        <w:p w:rsidR="00AE4E56" w:rsidRPr="0043520C" w:rsidRDefault="00AE4E56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DOSSIER TECHNIQUE</w:t>
          </w:r>
        </w:p>
      </w:tc>
      <w:tc>
        <w:tcPr>
          <w:tcW w:w="1860" w:type="dxa"/>
          <w:shd w:val="clear" w:color="auto" w:fill="auto"/>
          <w:vAlign w:val="center"/>
        </w:tcPr>
        <w:p w:rsidR="00AE4E56" w:rsidRPr="0043520C" w:rsidRDefault="00AE4E56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Durée : 3 h</w:t>
          </w:r>
          <w:r>
            <w:rPr>
              <w:rFonts w:ascii="Arial" w:hAnsi="Arial" w:cs="Arial"/>
              <w:b/>
            </w:rPr>
            <w:t>eures</w:t>
          </w:r>
        </w:p>
      </w:tc>
      <w:tc>
        <w:tcPr>
          <w:tcW w:w="1862" w:type="dxa"/>
          <w:shd w:val="clear" w:color="auto" w:fill="auto"/>
          <w:vAlign w:val="center"/>
        </w:tcPr>
        <w:p w:rsidR="00AE4E56" w:rsidRPr="0043520C" w:rsidRDefault="00AE4E56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Coefficient. : 4</w:t>
          </w:r>
        </w:p>
      </w:tc>
      <w:tc>
        <w:tcPr>
          <w:tcW w:w="1660" w:type="dxa"/>
          <w:shd w:val="clear" w:color="auto" w:fill="auto"/>
          <w:vAlign w:val="center"/>
        </w:tcPr>
        <w:p w:rsidR="00AE4E56" w:rsidRPr="0043520C" w:rsidRDefault="00AE4E56" w:rsidP="00523534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Session 20</w:t>
          </w:r>
          <w:r>
            <w:rPr>
              <w:rFonts w:ascii="Arial" w:hAnsi="Arial" w:cs="Arial"/>
              <w:b/>
            </w:rPr>
            <w:t>21</w:t>
          </w:r>
        </w:p>
      </w:tc>
      <w:tc>
        <w:tcPr>
          <w:tcW w:w="1662" w:type="dxa"/>
          <w:shd w:val="clear" w:color="auto" w:fill="auto"/>
          <w:vAlign w:val="center"/>
        </w:tcPr>
        <w:p w:rsidR="00AE4E56" w:rsidRPr="0043520C" w:rsidRDefault="00AE4E56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 xml:space="preserve">DT  </w:t>
          </w:r>
          <w:r w:rsidRPr="0043520C">
            <w:rPr>
              <w:rStyle w:val="Numrodepage"/>
              <w:rFonts w:ascii="Arial" w:hAnsi="Arial" w:cs="Arial"/>
              <w:b/>
            </w:rPr>
            <w:fldChar w:fldCharType="begin"/>
          </w:r>
          <w:r w:rsidRPr="0043520C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43520C">
            <w:rPr>
              <w:rStyle w:val="Numrodepage"/>
              <w:rFonts w:ascii="Arial" w:hAnsi="Arial" w:cs="Arial"/>
              <w:b/>
            </w:rPr>
            <w:fldChar w:fldCharType="separate"/>
          </w:r>
          <w:r w:rsidR="00715AD8">
            <w:rPr>
              <w:rStyle w:val="Numrodepage"/>
              <w:rFonts w:ascii="Arial" w:hAnsi="Arial" w:cs="Arial"/>
              <w:b/>
              <w:noProof/>
            </w:rPr>
            <w:t>1</w:t>
          </w:r>
          <w:r w:rsidRPr="0043520C">
            <w:rPr>
              <w:rStyle w:val="Numrodepage"/>
              <w:rFonts w:ascii="Arial" w:hAnsi="Arial" w:cs="Arial"/>
              <w:b/>
            </w:rPr>
            <w:fldChar w:fldCharType="end"/>
          </w:r>
          <w:r w:rsidRPr="0043520C">
            <w:rPr>
              <w:rStyle w:val="Numrodepage"/>
              <w:rFonts w:ascii="Arial" w:hAnsi="Arial" w:cs="Arial"/>
              <w:b/>
            </w:rPr>
            <w:t xml:space="preserve">  /  </w:t>
          </w:r>
          <w:r w:rsidRPr="0043520C">
            <w:rPr>
              <w:rStyle w:val="Numrodepage"/>
              <w:rFonts w:ascii="Arial" w:hAnsi="Arial" w:cs="Arial"/>
              <w:b/>
            </w:rPr>
            <w:fldChar w:fldCharType="begin"/>
          </w:r>
          <w:r w:rsidRPr="0043520C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43520C">
            <w:rPr>
              <w:rStyle w:val="Numrodepage"/>
              <w:rFonts w:ascii="Arial" w:hAnsi="Arial" w:cs="Arial"/>
              <w:b/>
            </w:rPr>
            <w:fldChar w:fldCharType="separate"/>
          </w:r>
          <w:r w:rsidR="00715AD8">
            <w:rPr>
              <w:rStyle w:val="Numrodepage"/>
              <w:rFonts w:ascii="Arial" w:hAnsi="Arial" w:cs="Arial"/>
              <w:b/>
              <w:noProof/>
            </w:rPr>
            <w:t>12</w:t>
          </w:r>
          <w:r w:rsidRPr="0043520C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C62698" w:rsidRPr="00005F57" w:rsidRDefault="00C62698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4C41" w:rsidRDefault="00264C41">
      <w:r>
        <w:separator/>
      </w:r>
    </w:p>
  </w:footnote>
  <w:footnote w:type="continuationSeparator" w:id="0">
    <w:p w:rsidR="00264C41" w:rsidRDefault="00264C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C2A07"/>
    <w:multiLevelType w:val="hybridMultilevel"/>
    <w:tmpl w:val="7DE8915E"/>
    <w:lvl w:ilvl="0" w:tplc="80825B14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" w15:restartNumberingAfterBreak="0">
    <w:nsid w:val="08A1492F"/>
    <w:multiLevelType w:val="hybridMultilevel"/>
    <w:tmpl w:val="AA725C50"/>
    <w:lvl w:ilvl="0" w:tplc="F4840E5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C23A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368E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10C62C93"/>
    <w:multiLevelType w:val="hybridMultilevel"/>
    <w:tmpl w:val="8564B79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CF09F1"/>
    <w:multiLevelType w:val="hybridMultilevel"/>
    <w:tmpl w:val="30C67F52"/>
    <w:lvl w:ilvl="0" w:tplc="EF60BE5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9B6119"/>
    <w:multiLevelType w:val="hybridMultilevel"/>
    <w:tmpl w:val="8A9C094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705599"/>
    <w:multiLevelType w:val="hybridMultilevel"/>
    <w:tmpl w:val="3CA4AFF8"/>
    <w:lvl w:ilvl="0" w:tplc="69D6D3FE">
      <w:numFmt w:val="bullet"/>
      <w:lvlText w:val=""/>
      <w:lvlJc w:val="left"/>
      <w:pPr>
        <w:ind w:left="829" w:hanging="348"/>
      </w:pPr>
      <w:rPr>
        <w:rFonts w:ascii="Symbol" w:eastAsia="Symbol" w:hAnsi="Symbol" w:cs="Symbol" w:hint="default"/>
        <w:color w:val="211F1F"/>
        <w:w w:val="100"/>
        <w:sz w:val="24"/>
        <w:szCs w:val="24"/>
      </w:rPr>
    </w:lvl>
    <w:lvl w:ilvl="1" w:tplc="79926D68">
      <w:numFmt w:val="bullet"/>
      <w:lvlText w:val="•"/>
      <w:lvlJc w:val="left"/>
      <w:pPr>
        <w:ind w:left="1782" w:hanging="348"/>
      </w:pPr>
      <w:rPr>
        <w:rFonts w:hint="default"/>
      </w:rPr>
    </w:lvl>
    <w:lvl w:ilvl="2" w:tplc="99BADD18">
      <w:numFmt w:val="bullet"/>
      <w:lvlText w:val="•"/>
      <w:lvlJc w:val="left"/>
      <w:pPr>
        <w:ind w:left="2744" w:hanging="348"/>
      </w:pPr>
      <w:rPr>
        <w:rFonts w:hint="default"/>
      </w:rPr>
    </w:lvl>
    <w:lvl w:ilvl="3" w:tplc="A572ADE8">
      <w:numFmt w:val="bullet"/>
      <w:lvlText w:val="•"/>
      <w:lvlJc w:val="left"/>
      <w:pPr>
        <w:ind w:left="3706" w:hanging="348"/>
      </w:pPr>
      <w:rPr>
        <w:rFonts w:hint="default"/>
      </w:rPr>
    </w:lvl>
    <w:lvl w:ilvl="4" w:tplc="1DBC3F58">
      <w:numFmt w:val="bullet"/>
      <w:lvlText w:val="•"/>
      <w:lvlJc w:val="left"/>
      <w:pPr>
        <w:ind w:left="4668" w:hanging="348"/>
      </w:pPr>
      <w:rPr>
        <w:rFonts w:hint="default"/>
      </w:rPr>
    </w:lvl>
    <w:lvl w:ilvl="5" w:tplc="603C757C">
      <w:numFmt w:val="bullet"/>
      <w:lvlText w:val="•"/>
      <w:lvlJc w:val="left"/>
      <w:pPr>
        <w:ind w:left="5630" w:hanging="348"/>
      </w:pPr>
      <w:rPr>
        <w:rFonts w:hint="default"/>
      </w:rPr>
    </w:lvl>
    <w:lvl w:ilvl="6" w:tplc="6FEE8BD0">
      <w:numFmt w:val="bullet"/>
      <w:lvlText w:val="•"/>
      <w:lvlJc w:val="left"/>
      <w:pPr>
        <w:ind w:left="6592" w:hanging="348"/>
      </w:pPr>
      <w:rPr>
        <w:rFonts w:hint="default"/>
      </w:rPr>
    </w:lvl>
    <w:lvl w:ilvl="7" w:tplc="2916983C">
      <w:numFmt w:val="bullet"/>
      <w:lvlText w:val="•"/>
      <w:lvlJc w:val="left"/>
      <w:pPr>
        <w:ind w:left="7554" w:hanging="348"/>
      </w:pPr>
      <w:rPr>
        <w:rFonts w:hint="default"/>
      </w:rPr>
    </w:lvl>
    <w:lvl w:ilvl="8" w:tplc="9E34C4A0">
      <w:numFmt w:val="bullet"/>
      <w:lvlText w:val="•"/>
      <w:lvlJc w:val="left"/>
      <w:pPr>
        <w:ind w:left="8516" w:hanging="348"/>
      </w:pPr>
      <w:rPr>
        <w:rFonts w:hint="default"/>
      </w:rPr>
    </w:lvl>
  </w:abstractNum>
  <w:abstractNum w:abstractNumId="8" w15:restartNumberingAfterBreak="0">
    <w:nsid w:val="1C2A307F"/>
    <w:multiLevelType w:val="hybridMultilevel"/>
    <w:tmpl w:val="3D9CE228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 w15:restartNumberingAfterBreak="0">
    <w:nsid w:val="225B3E71"/>
    <w:multiLevelType w:val="hybridMultilevel"/>
    <w:tmpl w:val="546C0F66"/>
    <w:lvl w:ilvl="0" w:tplc="040C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10" w15:restartNumberingAfterBreak="0">
    <w:nsid w:val="264C7B5D"/>
    <w:multiLevelType w:val="hybridMultilevel"/>
    <w:tmpl w:val="A432BDEC"/>
    <w:lvl w:ilvl="0" w:tplc="040C000F">
      <w:start w:val="1"/>
      <w:numFmt w:val="decimal"/>
      <w:lvlText w:val="%1."/>
      <w:lvlJc w:val="left"/>
      <w:pPr>
        <w:tabs>
          <w:tab w:val="num" w:pos="2178"/>
        </w:tabs>
        <w:ind w:left="217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898"/>
        </w:tabs>
        <w:ind w:left="289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618"/>
        </w:tabs>
        <w:ind w:left="361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338"/>
        </w:tabs>
        <w:ind w:left="433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058"/>
        </w:tabs>
        <w:ind w:left="505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778"/>
        </w:tabs>
        <w:ind w:left="577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498"/>
        </w:tabs>
        <w:ind w:left="649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218"/>
        </w:tabs>
        <w:ind w:left="721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938"/>
        </w:tabs>
        <w:ind w:left="7938" w:hanging="180"/>
      </w:pPr>
    </w:lvl>
  </w:abstractNum>
  <w:abstractNum w:abstractNumId="11" w15:restartNumberingAfterBreak="0">
    <w:nsid w:val="26AD6ECA"/>
    <w:multiLevelType w:val="hybridMultilevel"/>
    <w:tmpl w:val="071AC670"/>
    <w:lvl w:ilvl="0" w:tplc="FD1CA9C8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5E6BCE"/>
    <w:multiLevelType w:val="hybridMultilevel"/>
    <w:tmpl w:val="23D6177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840EE3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E44ECB"/>
    <w:multiLevelType w:val="hybridMultilevel"/>
    <w:tmpl w:val="550C1E88"/>
    <w:lvl w:ilvl="0" w:tplc="209E8F18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 Narrow" w:eastAsia="Times New Roman" w:hAnsi="Arial Narrow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5" w15:restartNumberingAfterBreak="0">
    <w:nsid w:val="35AC498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3A4C2883"/>
    <w:multiLevelType w:val="multilevel"/>
    <w:tmpl w:val="23D617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B3238C"/>
    <w:multiLevelType w:val="hybridMultilevel"/>
    <w:tmpl w:val="94DA19D8"/>
    <w:lvl w:ilvl="0" w:tplc="7FEAA4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30E61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9F5A79"/>
    <w:multiLevelType w:val="hybridMultilevel"/>
    <w:tmpl w:val="2DE89FFC"/>
    <w:lvl w:ilvl="0" w:tplc="25188CDA">
      <w:numFmt w:val="bullet"/>
      <w:lvlText w:val="-"/>
      <w:lvlJc w:val="left"/>
      <w:pPr>
        <w:ind w:left="109" w:hanging="348"/>
      </w:pPr>
      <w:rPr>
        <w:rFonts w:ascii="Arial" w:eastAsia="Arial" w:hAnsi="Arial" w:cs="Arial" w:hint="default"/>
        <w:color w:val="211F1F"/>
        <w:w w:val="100"/>
        <w:sz w:val="24"/>
        <w:szCs w:val="24"/>
      </w:rPr>
    </w:lvl>
    <w:lvl w:ilvl="1" w:tplc="20EA2EB0">
      <w:numFmt w:val="bullet"/>
      <w:lvlText w:val="-"/>
      <w:lvlJc w:val="left"/>
      <w:pPr>
        <w:ind w:left="964" w:hanging="147"/>
      </w:pPr>
      <w:rPr>
        <w:rFonts w:ascii="Arial" w:eastAsia="Arial" w:hAnsi="Arial" w:cs="Arial" w:hint="default"/>
        <w:color w:val="211F1F"/>
        <w:w w:val="100"/>
        <w:sz w:val="24"/>
        <w:szCs w:val="24"/>
      </w:rPr>
    </w:lvl>
    <w:lvl w:ilvl="2" w:tplc="8C32EE46">
      <w:numFmt w:val="bullet"/>
      <w:lvlText w:val="•"/>
      <w:lvlJc w:val="left"/>
      <w:pPr>
        <w:ind w:left="2013" w:hanging="147"/>
      </w:pPr>
      <w:rPr>
        <w:rFonts w:hint="default"/>
      </w:rPr>
    </w:lvl>
    <w:lvl w:ilvl="3" w:tplc="92FAEDB4">
      <w:numFmt w:val="bullet"/>
      <w:lvlText w:val="•"/>
      <w:lvlJc w:val="left"/>
      <w:pPr>
        <w:ind w:left="3066" w:hanging="147"/>
      </w:pPr>
      <w:rPr>
        <w:rFonts w:hint="default"/>
      </w:rPr>
    </w:lvl>
    <w:lvl w:ilvl="4" w:tplc="9E907CEE">
      <w:numFmt w:val="bullet"/>
      <w:lvlText w:val="•"/>
      <w:lvlJc w:val="left"/>
      <w:pPr>
        <w:ind w:left="4120" w:hanging="147"/>
      </w:pPr>
      <w:rPr>
        <w:rFonts w:hint="default"/>
      </w:rPr>
    </w:lvl>
    <w:lvl w:ilvl="5" w:tplc="4AA05356">
      <w:numFmt w:val="bullet"/>
      <w:lvlText w:val="•"/>
      <w:lvlJc w:val="left"/>
      <w:pPr>
        <w:ind w:left="5173" w:hanging="147"/>
      </w:pPr>
      <w:rPr>
        <w:rFonts w:hint="default"/>
      </w:rPr>
    </w:lvl>
    <w:lvl w:ilvl="6" w:tplc="69BCBFEA">
      <w:numFmt w:val="bullet"/>
      <w:lvlText w:val="•"/>
      <w:lvlJc w:val="left"/>
      <w:pPr>
        <w:ind w:left="6226" w:hanging="147"/>
      </w:pPr>
      <w:rPr>
        <w:rFonts w:hint="default"/>
      </w:rPr>
    </w:lvl>
    <w:lvl w:ilvl="7" w:tplc="01D20E6E">
      <w:numFmt w:val="bullet"/>
      <w:lvlText w:val="•"/>
      <w:lvlJc w:val="left"/>
      <w:pPr>
        <w:ind w:left="7280" w:hanging="147"/>
      </w:pPr>
      <w:rPr>
        <w:rFonts w:hint="default"/>
      </w:rPr>
    </w:lvl>
    <w:lvl w:ilvl="8" w:tplc="FB766416">
      <w:numFmt w:val="bullet"/>
      <w:lvlText w:val="•"/>
      <w:lvlJc w:val="left"/>
      <w:pPr>
        <w:ind w:left="8333" w:hanging="147"/>
      </w:pPr>
      <w:rPr>
        <w:rFonts w:hint="default"/>
      </w:rPr>
    </w:lvl>
  </w:abstractNum>
  <w:abstractNum w:abstractNumId="20" w15:restartNumberingAfterBreak="0">
    <w:nsid w:val="3ECF46EC"/>
    <w:multiLevelType w:val="multilevel"/>
    <w:tmpl w:val="040C0021"/>
    <w:lvl w:ilvl="0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321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3578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658" w:hanging="360"/>
      </w:pPr>
      <w:rPr>
        <w:rFonts w:ascii="Symbol" w:hAnsi="Symbol" w:hint="default"/>
      </w:rPr>
    </w:lvl>
  </w:abstractNum>
  <w:abstractNum w:abstractNumId="21" w15:restartNumberingAfterBreak="0">
    <w:nsid w:val="42AD17B7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361935"/>
    <w:multiLevelType w:val="hybridMultilevel"/>
    <w:tmpl w:val="844A79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C032DFC"/>
    <w:multiLevelType w:val="multilevel"/>
    <w:tmpl w:val="DD0CBB88"/>
    <w:lvl w:ilvl="0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24" w15:restartNumberingAfterBreak="0">
    <w:nsid w:val="5CD817E1"/>
    <w:multiLevelType w:val="hybridMultilevel"/>
    <w:tmpl w:val="8D48ADBA"/>
    <w:lvl w:ilvl="0" w:tplc="8F5C5EA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Aria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E9B21DB"/>
    <w:multiLevelType w:val="hybridMultilevel"/>
    <w:tmpl w:val="FB466AEC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841150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40374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945908"/>
    <w:multiLevelType w:val="hybridMultilevel"/>
    <w:tmpl w:val="F162C2A8"/>
    <w:lvl w:ilvl="0" w:tplc="871816AA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9" w15:restartNumberingAfterBreak="0">
    <w:nsid w:val="61425E77"/>
    <w:multiLevelType w:val="hybridMultilevel"/>
    <w:tmpl w:val="7B5E3EA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5E70C2"/>
    <w:multiLevelType w:val="hybridMultilevel"/>
    <w:tmpl w:val="A1ACE118"/>
    <w:lvl w:ilvl="0" w:tplc="A908250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 Narrow" w:eastAsia="Times New Roman" w:hAnsi="Arial Narrow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2C14CC0"/>
    <w:multiLevelType w:val="hybridMultilevel"/>
    <w:tmpl w:val="3B3CF7B6"/>
    <w:lvl w:ilvl="0" w:tplc="FD1CA9C8">
      <w:start w:val="1"/>
      <w:numFmt w:val="bullet"/>
      <w:lvlText w:val=""/>
      <w:lvlJc w:val="left"/>
      <w:pPr>
        <w:tabs>
          <w:tab w:val="num" w:pos="1069"/>
        </w:tabs>
        <w:ind w:left="709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2" w15:restartNumberingAfterBreak="0">
    <w:nsid w:val="658861FC"/>
    <w:multiLevelType w:val="hybridMultilevel"/>
    <w:tmpl w:val="B80C403E"/>
    <w:lvl w:ilvl="0" w:tplc="CEAE95A0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3" w15:restartNumberingAfterBreak="0">
    <w:nsid w:val="68303588"/>
    <w:multiLevelType w:val="hybridMultilevel"/>
    <w:tmpl w:val="DD0CBB88"/>
    <w:lvl w:ilvl="0" w:tplc="B2E807B6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4" w15:restartNumberingAfterBreak="0">
    <w:nsid w:val="68BE168F"/>
    <w:multiLevelType w:val="hybridMultilevel"/>
    <w:tmpl w:val="55366A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93269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6" w15:restartNumberingAfterBreak="0">
    <w:nsid w:val="6C140EB7"/>
    <w:multiLevelType w:val="hybridMultilevel"/>
    <w:tmpl w:val="4B0A5168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37" w15:restartNumberingAfterBreak="0">
    <w:nsid w:val="6C721F96"/>
    <w:multiLevelType w:val="hybridMultilevel"/>
    <w:tmpl w:val="A40628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3A519F"/>
    <w:multiLevelType w:val="multilevel"/>
    <w:tmpl w:val="BAD62E3E"/>
    <w:lvl w:ilvl="0">
      <w:start w:val="8"/>
      <w:numFmt w:val="decimal"/>
      <w:lvlText w:val="%1"/>
      <w:lvlJc w:val="left"/>
      <w:pPr>
        <w:ind w:left="1251" w:hanging="432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51" w:hanging="432"/>
      </w:pPr>
      <w:rPr>
        <w:rFonts w:ascii="Arial" w:eastAsia="Arial" w:hAnsi="Arial" w:cs="Arial" w:hint="default"/>
        <w:b/>
        <w:bCs/>
        <w:color w:val="211F1F"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525" w:hanging="696"/>
      </w:pPr>
      <w:rPr>
        <w:rFonts w:ascii="Arial" w:eastAsia="Arial" w:hAnsi="Arial" w:cs="Arial" w:hint="default"/>
        <w:b/>
        <w:bCs/>
        <w:color w:val="211F1F"/>
        <w:w w:val="100"/>
        <w:sz w:val="24"/>
        <w:szCs w:val="24"/>
      </w:rPr>
    </w:lvl>
    <w:lvl w:ilvl="3">
      <w:numFmt w:val="bullet"/>
      <w:lvlText w:val="•"/>
      <w:lvlJc w:val="left"/>
      <w:pPr>
        <w:ind w:left="3502" w:hanging="696"/>
      </w:pPr>
      <w:rPr>
        <w:rFonts w:hint="default"/>
      </w:rPr>
    </w:lvl>
    <w:lvl w:ilvl="4">
      <w:numFmt w:val="bullet"/>
      <w:lvlText w:val="•"/>
      <w:lvlJc w:val="left"/>
      <w:pPr>
        <w:ind w:left="4493" w:hanging="696"/>
      </w:pPr>
      <w:rPr>
        <w:rFonts w:hint="default"/>
      </w:rPr>
    </w:lvl>
    <w:lvl w:ilvl="5">
      <w:numFmt w:val="bullet"/>
      <w:lvlText w:val="•"/>
      <w:lvlJc w:val="left"/>
      <w:pPr>
        <w:ind w:left="5484" w:hanging="696"/>
      </w:pPr>
      <w:rPr>
        <w:rFonts w:hint="default"/>
      </w:rPr>
    </w:lvl>
    <w:lvl w:ilvl="6">
      <w:numFmt w:val="bullet"/>
      <w:lvlText w:val="•"/>
      <w:lvlJc w:val="left"/>
      <w:pPr>
        <w:ind w:left="6475" w:hanging="696"/>
      </w:pPr>
      <w:rPr>
        <w:rFonts w:hint="default"/>
      </w:rPr>
    </w:lvl>
    <w:lvl w:ilvl="7">
      <w:numFmt w:val="bullet"/>
      <w:lvlText w:val="•"/>
      <w:lvlJc w:val="left"/>
      <w:pPr>
        <w:ind w:left="7466" w:hanging="696"/>
      </w:pPr>
      <w:rPr>
        <w:rFonts w:hint="default"/>
      </w:rPr>
    </w:lvl>
    <w:lvl w:ilvl="8">
      <w:numFmt w:val="bullet"/>
      <w:lvlText w:val="•"/>
      <w:lvlJc w:val="left"/>
      <w:pPr>
        <w:ind w:left="8457" w:hanging="696"/>
      </w:pPr>
      <w:rPr>
        <w:rFonts w:hint="default"/>
      </w:rPr>
    </w:lvl>
  </w:abstractNum>
  <w:abstractNum w:abstractNumId="39" w15:restartNumberingAfterBreak="0">
    <w:nsid w:val="7D1A2E94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9"/>
  </w:num>
  <w:num w:numId="3">
    <w:abstractNumId w:val="13"/>
  </w:num>
  <w:num w:numId="4">
    <w:abstractNumId w:val="18"/>
  </w:num>
  <w:num w:numId="5">
    <w:abstractNumId w:val="26"/>
  </w:num>
  <w:num w:numId="6">
    <w:abstractNumId w:val="34"/>
  </w:num>
  <w:num w:numId="7">
    <w:abstractNumId w:val="2"/>
  </w:num>
  <w:num w:numId="8">
    <w:abstractNumId w:val="27"/>
  </w:num>
  <w:num w:numId="9">
    <w:abstractNumId w:val="21"/>
  </w:num>
  <w:num w:numId="10">
    <w:abstractNumId w:val="22"/>
  </w:num>
  <w:num w:numId="11">
    <w:abstractNumId w:val="0"/>
  </w:num>
  <w:num w:numId="12">
    <w:abstractNumId w:val="14"/>
  </w:num>
  <w:num w:numId="13">
    <w:abstractNumId w:val="17"/>
  </w:num>
  <w:num w:numId="14">
    <w:abstractNumId w:val="30"/>
  </w:num>
  <w:num w:numId="15">
    <w:abstractNumId w:val="24"/>
  </w:num>
  <w:num w:numId="16">
    <w:abstractNumId w:val="25"/>
  </w:num>
  <w:num w:numId="17">
    <w:abstractNumId w:val="12"/>
  </w:num>
  <w:num w:numId="18">
    <w:abstractNumId w:val="16"/>
  </w:num>
  <w:num w:numId="19">
    <w:abstractNumId w:val="29"/>
  </w:num>
  <w:num w:numId="20">
    <w:abstractNumId w:val="37"/>
  </w:num>
  <w:num w:numId="21">
    <w:abstractNumId w:val="4"/>
  </w:num>
  <w:num w:numId="22">
    <w:abstractNumId w:val="6"/>
  </w:num>
  <w:num w:numId="23">
    <w:abstractNumId w:val="11"/>
  </w:num>
  <w:num w:numId="24">
    <w:abstractNumId w:val="32"/>
  </w:num>
  <w:num w:numId="25">
    <w:abstractNumId w:val="28"/>
  </w:num>
  <w:num w:numId="26">
    <w:abstractNumId w:val="9"/>
  </w:num>
  <w:num w:numId="27">
    <w:abstractNumId w:val="33"/>
  </w:num>
  <w:num w:numId="28">
    <w:abstractNumId w:val="23"/>
  </w:num>
  <w:num w:numId="29">
    <w:abstractNumId w:val="31"/>
  </w:num>
  <w:num w:numId="30">
    <w:abstractNumId w:val="10"/>
  </w:num>
  <w:num w:numId="31">
    <w:abstractNumId w:val="36"/>
  </w:num>
  <w:num w:numId="32">
    <w:abstractNumId w:val="5"/>
  </w:num>
  <w:num w:numId="33">
    <w:abstractNumId w:val="35"/>
  </w:num>
  <w:num w:numId="34">
    <w:abstractNumId w:val="20"/>
  </w:num>
  <w:num w:numId="35">
    <w:abstractNumId w:val="3"/>
  </w:num>
  <w:num w:numId="36">
    <w:abstractNumId w:val="15"/>
  </w:num>
  <w:num w:numId="37">
    <w:abstractNumId w:val="8"/>
  </w:num>
  <w:num w:numId="38">
    <w:abstractNumId w:val="19"/>
  </w:num>
  <w:num w:numId="39">
    <w:abstractNumId w:val="7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EFD"/>
    <w:rsid w:val="00005F57"/>
    <w:rsid w:val="00011449"/>
    <w:rsid w:val="00012740"/>
    <w:rsid w:val="0001284E"/>
    <w:rsid w:val="0001554E"/>
    <w:rsid w:val="000270BA"/>
    <w:rsid w:val="000324BA"/>
    <w:rsid w:val="00034CF5"/>
    <w:rsid w:val="00036E3F"/>
    <w:rsid w:val="0003786B"/>
    <w:rsid w:val="00042753"/>
    <w:rsid w:val="0004296D"/>
    <w:rsid w:val="00042E87"/>
    <w:rsid w:val="0004411F"/>
    <w:rsid w:val="000446F2"/>
    <w:rsid w:val="00053846"/>
    <w:rsid w:val="00060ECD"/>
    <w:rsid w:val="000614F0"/>
    <w:rsid w:val="00064633"/>
    <w:rsid w:val="00064960"/>
    <w:rsid w:val="00080E2E"/>
    <w:rsid w:val="00082C94"/>
    <w:rsid w:val="0008376D"/>
    <w:rsid w:val="00091D18"/>
    <w:rsid w:val="000953D3"/>
    <w:rsid w:val="000A1A18"/>
    <w:rsid w:val="000A27A4"/>
    <w:rsid w:val="000A780A"/>
    <w:rsid w:val="000B25E1"/>
    <w:rsid w:val="000B7C33"/>
    <w:rsid w:val="000C57EA"/>
    <w:rsid w:val="000D39C5"/>
    <w:rsid w:val="000D54D5"/>
    <w:rsid w:val="000D7055"/>
    <w:rsid w:val="000E6704"/>
    <w:rsid w:val="000E7183"/>
    <w:rsid w:val="000E7678"/>
    <w:rsid w:val="000E7A0C"/>
    <w:rsid w:val="000F0468"/>
    <w:rsid w:val="000F2C28"/>
    <w:rsid w:val="000F4552"/>
    <w:rsid w:val="00110FEC"/>
    <w:rsid w:val="0013184C"/>
    <w:rsid w:val="001324A1"/>
    <w:rsid w:val="001404F7"/>
    <w:rsid w:val="00143FE0"/>
    <w:rsid w:val="00147DD7"/>
    <w:rsid w:val="00151D28"/>
    <w:rsid w:val="001530AB"/>
    <w:rsid w:val="00166B55"/>
    <w:rsid w:val="00174C42"/>
    <w:rsid w:val="00180B12"/>
    <w:rsid w:val="00180E48"/>
    <w:rsid w:val="00190884"/>
    <w:rsid w:val="001923ED"/>
    <w:rsid w:val="00195F8D"/>
    <w:rsid w:val="001A0346"/>
    <w:rsid w:val="001A2BA4"/>
    <w:rsid w:val="001A74A6"/>
    <w:rsid w:val="001A7F82"/>
    <w:rsid w:val="001B2501"/>
    <w:rsid w:val="001B5B7C"/>
    <w:rsid w:val="001F3C60"/>
    <w:rsid w:val="001F77D8"/>
    <w:rsid w:val="002000E1"/>
    <w:rsid w:val="00202181"/>
    <w:rsid w:val="00205568"/>
    <w:rsid w:val="00207ABD"/>
    <w:rsid w:val="00211957"/>
    <w:rsid w:val="00212670"/>
    <w:rsid w:val="00212932"/>
    <w:rsid w:val="00214AE6"/>
    <w:rsid w:val="00232E88"/>
    <w:rsid w:val="0023787B"/>
    <w:rsid w:val="00245320"/>
    <w:rsid w:val="0024708F"/>
    <w:rsid w:val="00247CE2"/>
    <w:rsid w:val="00247D79"/>
    <w:rsid w:val="00257AAA"/>
    <w:rsid w:val="00261857"/>
    <w:rsid w:val="002623A3"/>
    <w:rsid w:val="00263861"/>
    <w:rsid w:val="00264C41"/>
    <w:rsid w:val="00265F62"/>
    <w:rsid w:val="002726F1"/>
    <w:rsid w:val="00274567"/>
    <w:rsid w:val="0027578B"/>
    <w:rsid w:val="002817C9"/>
    <w:rsid w:val="0028205C"/>
    <w:rsid w:val="0029190E"/>
    <w:rsid w:val="0029616C"/>
    <w:rsid w:val="002A1163"/>
    <w:rsid w:val="002A3850"/>
    <w:rsid w:val="002A7F5F"/>
    <w:rsid w:val="002C014E"/>
    <w:rsid w:val="002C16C7"/>
    <w:rsid w:val="002C1765"/>
    <w:rsid w:val="002C28D0"/>
    <w:rsid w:val="002C2FEF"/>
    <w:rsid w:val="002D20FA"/>
    <w:rsid w:val="002D60F5"/>
    <w:rsid w:val="002E22EB"/>
    <w:rsid w:val="002E30DC"/>
    <w:rsid w:val="002E7598"/>
    <w:rsid w:val="002F238D"/>
    <w:rsid w:val="002F4217"/>
    <w:rsid w:val="002F5F79"/>
    <w:rsid w:val="00305007"/>
    <w:rsid w:val="00315A35"/>
    <w:rsid w:val="003208E9"/>
    <w:rsid w:val="003237E2"/>
    <w:rsid w:val="00323D50"/>
    <w:rsid w:val="00324C51"/>
    <w:rsid w:val="00325A36"/>
    <w:rsid w:val="00334AD0"/>
    <w:rsid w:val="003475A3"/>
    <w:rsid w:val="00352A97"/>
    <w:rsid w:val="00371E2B"/>
    <w:rsid w:val="00372E69"/>
    <w:rsid w:val="003731FB"/>
    <w:rsid w:val="00380C3F"/>
    <w:rsid w:val="00383424"/>
    <w:rsid w:val="003834C0"/>
    <w:rsid w:val="00390125"/>
    <w:rsid w:val="00392FC2"/>
    <w:rsid w:val="003A0070"/>
    <w:rsid w:val="003A107F"/>
    <w:rsid w:val="003A4475"/>
    <w:rsid w:val="003C44BA"/>
    <w:rsid w:val="003D2428"/>
    <w:rsid w:val="003E6845"/>
    <w:rsid w:val="003F10E8"/>
    <w:rsid w:val="003F3484"/>
    <w:rsid w:val="003F4798"/>
    <w:rsid w:val="003F7F38"/>
    <w:rsid w:val="004000E2"/>
    <w:rsid w:val="00401799"/>
    <w:rsid w:val="0040272B"/>
    <w:rsid w:val="00403860"/>
    <w:rsid w:val="00403F25"/>
    <w:rsid w:val="0040517E"/>
    <w:rsid w:val="00407C1D"/>
    <w:rsid w:val="004121D0"/>
    <w:rsid w:val="00415647"/>
    <w:rsid w:val="004163E9"/>
    <w:rsid w:val="00417388"/>
    <w:rsid w:val="00420D5A"/>
    <w:rsid w:val="00421811"/>
    <w:rsid w:val="00427225"/>
    <w:rsid w:val="00427503"/>
    <w:rsid w:val="00431677"/>
    <w:rsid w:val="0043520C"/>
    <w:rsid w:val="0044329D"/>
    <w:rsid w:val="00452F7B"/>
    <w:rsid w:val="00460E9D"/>
    <w:rsid w:val="00462BD5"/>
    <w:rsid w:val="00465060"/>
    <w:rsid w:val="00466956"/>
    <w:rsid w:val="00466AAD"/>
    <w:rsid w:val="0047114C"/>
    <w:rsid w:val="0047147C"/>
    <w:rsid w:val="004824F9"/>
    <w:rsid w:val="00482CA2"/>
    <w:rsid w:val="00487EA6"/>
    <w:rsid w:val="004929C6"/>
    <w:rsid w:val="004941F9"/>
    <w:rsid w:val="004A07FA"/>
    <w:rsid w:val="004A21C7"/>
    <w:rsid w:val="004A2B86"/>
    <w:rsid w:val="004A5DF0"/>
    <w:rsid w:val="004B0A4D"/>
    <w:rsid w:val="004B103B"/>
    <w:rsid w:val="004B2FB1"/>
    <w:rsid w:val="004B3340"/>
    <w:rsid w:val="004D0015"/>
    <w:rsid w:val="004D24EC"/>
    <w:rsid w:val="004E7816"/>
    <w:rsid w:val="0050163C"/>
    <w:rsid w:val="00507120"/>
    <w:rsid w:val="00511ADC"/>
    <w:rsid w:val="0051239B"/>
    <w:rsid w:val="0051276A"/>
    <w:rsid w:val="005128B2"/>
    <w:rsid w:val="00515509"/>
    <w:rsid w:val="00517BA7"/>
    <w:rsid w:val="00523534"/>
    <w:rsid w:val="00525C7D"/>
    <w:rsid w:val="00526C52"/>
    <w:rsid w:val="00532BD0"/>
    <w:rsid w:val="00533A6C"/>
    <w:rsid w:val="00535FFE"/>
    <w:rsid w:val="005375F1"/>
    <w:rsid w:val="00542043"/>
    <w:rsid w:val="0054603D"/>
    <w:rsid w:val="00550397"/>
    <w:rsid w:val="00553967"/>
    <w:rsid w:val="00555C3A"/>
    <w:rsid w:val="005578A2"/>
    <w:rsid w:val="0056394C"/>
    <w:rsid w:val="00567389"/>
    <w:rsid w:val="00567D7C"/>
    <w:rsid w:val="00573B43"/>
    <w:rsid w:val="005773C1"/>
    <w:rsid w:val="00582CD8"/>
    <w:rsid w:val="00585202"/>
    <w:rsid w:val="00590298"/>
    <w:rsid w:val="005929DF"/>
    <w:rsid w:val="005931DA"/>
    <w:rsid w:val="00594A00"/>
    <w:rsid w:val="00594E33"/>
    <w:rsid w:val="005A16C9"/>
    <w:rsid w:val="005A5EFB"/>
    <w:rsid w:val="005A5FAE"/>
    <w:rsid w:val="005B1146"/>
    <w:rsid w:val="005C1A0D"/>
    <w:rsid w:val="005C4D7E"/>
    <w:rsid w:val="005D78A0"/>
    <w:rsid w:val="005E1832"/>
    <w:rsid w:val="005E190D"/>
    <w:rsid w:val="005E4D44"/>
    <w:rsid w:val="005E5ACD"/>
    <w:rsid w:val="005F35D8"/>
    <w:rsid w:val="005F509C"/>
    <w:rsid w:val="006011BE"/>
    <w:rsid w:val="00601A6F"/>
    <w:rsid w:val="00602440"/>
    <w:rsid w:val="00604C55"/>
    <w:rsid w:val="00606BFD"/>
    <w:rsid w:val="00614793"/>
    <w:rsid w:val="00630504"/>
    <w:rsid w:val="00632ECA"/>
    <w:rsid w:val="0063668A"/>
    <w:rsid w:val="0064217B"/>
    <w:rsid w:val="00644476"/>
    <w:rsid w:val="006458EA"/>
    <w:rsid w:val="006541DF"/>
    <w:rsid w:val="006549F5"/>
    <w:rsid w:val="00654D16"/>
    <w:rsid w:val="00657931"/>
    <w:rsid w:val="00657C49"/>
    <w:rsid w:val="00660D14"/>
    <w:rsid w:val="00660D36"/>
    <w:rsid w:val="0066687C"/>
    <w:rsid w:val="00670387"/>
    <w:rsid w:val="00675D63"/>
    <w:rsid w:val="00683374"/>
    <w:rsid w:val="00687A88"/>
    <w:rsid w:val="00687D3F"/>
    <w:rsid w:val="00690B77"/>
    <w:rsid w:val="006A602B"/>
    <w:rsid w:val="006B02CE"/>
    <w:rsid w:val="006B4B99"/>
    <w:rsid w:val="006C299F"/>
    <w:rsid w:val="006C2AAE"/>
    <w:rsid w:val="006C4895"/>
    <w:rsid w:val="006D04B8"/>
    <w:rsid w:val="006E06E1"/>
    <w:rsid w:val="006E0B9E"/>
    <w:rsid w:val="006F0353"/>
    <w:rsid w:val="006F34E1"/>
    <w:rsid w:val="00702AF3"/>
    <w:rsid w:val="00702C0F"/>
    <w:rsid w:val="00711309"/>
    <w:rsid w:val="00715AD8"/>
    <w:rsid w:val="00716C1D"/>
    <w:rsid w:val="007245A5"/>
    <w:rsid w:val="007255AE"/>
    <w:rsid w:val="00726CE0"/>
    <w:rsid w:val="0072719B"/>
    <w:rsid w:val="00740567"/>
    <w:rsid w:val="00744622"/>
    <w:rsid w:val="0074733E"/>
    <w:rsid w:val="00747877"/>
    <w:rsid w:val="007524C6"/>
    <w:rsid w:val="0075564B"/>
    <w:rsid w:val="00756102"/>
    <w:rsid w:val="00757213"/>
    <w:rsid w:val="007574BF"/>
    <w:rsid w:val="007602E0"/>
    <w:rsid w:val="007603DA"/>
    <w:rsid w:val="00761882"/>
    <w:rsid w:val="0076203A"/>
    <w:rsid w:val="007626E7"/>
    <w:rsid w:val="00771A4F"/>
    <w:rsid w:val="00776C25"/>
    <w:rsid w:val="00777BA0"/>
    <w:rsid w:val="00781B0A"/>
    <w:rsid w:val="0078465A"/>
    <w:rsid w:val="00786F1B"/>
    <w:rsid w:val="00790A97"/>
    <w:rsid w:val="00791C1A"/>
    <w:rsid w:val="0079756D"/>
    <w:rsid w:val="007A06EC"/>
    <w:rsid w:val="007A102B"/>
    <w:rsid w:val="007A3C6C"/>
    <w:rsid w:val="007B0F4B"/>
    <w:rsid w:val="007B4340"/>
    <w:rsid w:val="007B5B9C"/>
    <w:rsid w:val="007B7BA6"/>
    <w:rsid w:val="007C0220"/>
    <w:rsid w:val="007D3443"/>
    <w:rsid w:val="007D4933"/>
    <w:rsid w:val="007E250C"/>
    <w:rsid w:val="007E252C"/>
    <w:rsid w:val="007E5194"/>
    <w:rsid w:val="007E67EA"/>
    <w:rsid w:val="007E68AA"/>
    <w:rsid w:val="007F00DD"/>
    <w:rsid w:val="007F035A"/>
    <w:rsid w:val="00802E56"/>
    <w:rsid w:val="0081546C"/>
    <w:rsid w:val="008227F5"/>
    <w:rsid w:val="00825A93"/>
    <w:rsid w:val="008412DC"/>
    <w:rsid w:val="008439BA"/>
    <w:rsid w:val="00846F51"/>
    <w:rsid w:val="008526AE"/>
    <w:rsid w:val="00855EAF"/>
    <w:rsid w:val="00856845"/>
    <w:rsid w:val="00857AC9"/>
    <w:rsid w:val="0086252A"/>
    <w:rsid w:val="0086615F"/>
    <w:rsid w:val="00866F40"/>
    <w:rsid w:val="00881279"/>
    <w:rsid w:val="008814F4"/>
    <w:rsid w:val="008817E2"/>
    <w:rsid w:val="008827CE"/>
    <w:rsid w:val="00882ECE"/>
    <w:rsid w:val="00883A4C"/>
    <w:rsid w:val="0088698F"/>
    <w:rsid w:val="00897A12"/>
    <w:rsid w:val="008A371C"/>
    <w:rsid w:val="008A6EFE"/>
    <w:rsid w:val="008A7DA6"/>
    <w:rsid w:val="008B0F99"/>
    <w:rsid w:val="008B412B"/>
    <w:rsid w:val="008B52AF"/>
    <w:rsid w:val="008C0478"/>
    <w:rsid w:val="008C6837"/>
    <w:rsid w:val="008D3445"/>
    <w:rsid w:val="008D3522"/>
    <w:rsid w:val="008E0D8F"/>
    <w:rsid w:val="008E5274"/>
    <w:rsid w:val="008E7735"/>
    <w:rsid w:val="008F0852"/>
    <w:rsid w:val="008F3AD0"/>
    <w:rsid w:val="008F5C08"/>
    <w:rsid w:val="00900374"/>
    <w:rsid w:val="0090126D"/>
    <w:rsid w:val="00905410"/>
    <w:rsid w:val="0090570A"/>
    <w:rsid w:val="00912BCC"/>
    <w:rsid w:val="00913192"/>
    <w:rsid w:val="00914039"/>
    <w:rsid w:val="00926BB5"/>
    <w:rsid w:val="0092712C"/>
    <w:rsid w:val="00931A07"/>
    <w:rsid w:val="00932C55"/>
    <w:rsid w:val="00940A06"/>
    <w:rsid w:val="00940E96"/>
    <w:rsid w:val="009446AF"/>
    <w:rsid w:val="00950F02"/>
    <w:rsid w:val="009546B6"/>
    <w:rsid w:val="0096072B"/>
    <w:rsid w:val="00962E2A"/>
    <w:rsid w:val="00966BEA"/>
    <w:rsid w:val="00970987"/>
    <w:rsid w:val="00987D88"/>
    <w:rsid w:val="00993DD9"/>
    <w:rsid w:val="009A1036"/>
    <w:rsid w:val="009A3945"/>
    <w:rsid w:val="009A404B"/>
    <w:rsid w:val="009A6963"/>
    <w:rsid w:val="009A775F"/>
    <w:rsid w:val="009B13CC"/>
    <w:rsid w:val="009B77A3"/>
    <w:rsid w:val="009D7EE1"/>
    <w:rsid w:val="009E0CCF"/>
    <w:rsid w:val="009E39D7"/>
    <w:rsid w:val="009E60BA"/>
    <w:rsid w:val="009F3FAD"/>
    <w:rsid w:val="00A00602"/>
    <w:rsid w:val="00A036F0"/>
    <w:rsid w:val="00A04B37"/>
    <w:rsid w:val="00A1255F"/>
    <w:rsid w:val="00A1482E"/>
    <w:rsid w:val="00A21643"/>
    <w:rsid w:val="00A2494A"/>
    <w:rsid w:val="00A25AAB"/>
    <w:rsid w:val="00A31B2A"/>
    <w:rsid w:val="00A35DC6"/>
    <w:rsid w:val="00A4031C"/>
    <w:rsid w:val="00A51217"/>
    <w:rsid w:val="00A52365"/>
    <w:rsid w:val="00A527A1"/>
    <w:rsid w:val="00A55748"/>
    <w:rsid w:val="00A6293B"/>
    <w:rsid w:val="00A73157"/>
    <w:rsid w:val="00A77835"/>
    <w:rsid w:val="00A81815"/>
    <w:rsid w:val="00A827D8"/>
    <w:rsid w:val="00A96A9E"/>
    <w:rsid w:val="00AA69A6"/>
    <w:rsid w:val="00AA75CA"/>
    <w:rsid w:val="00AB0975"/>
    <w:rsid w:val="00AB3C50"/>
    <w:rsid w:val="00AB40C4"/>
    <w:rsid w:val="00AC4E0E"/>
    <w:rsid w:val="00AC7BF2"/>
    <w:rsid w:val="00AD0456"/>
    <w:rsid w:val="00AD1EC3"/>
    <w:rsid w:val="00AD2141"/>
    <w:rsid w:val="00AD242C"/>
    <w:rsid w:val="00AD4075"/>
    <w:rsid w:val="00AD60A9"/>
    <w:rsid w:val="00AD7396"/>
    <w:rsid w:val="00AE4E56"/>
    <w:rsid w:val="00AE5DF9"/>
    <w:rsid w:val="00AF0A5D"/>
    <w:rsid w:val="00AF26B7"/>
    <w:rsid w:val="00AF44E5"/>
    <w:rsid w:val="00AF6E98"/>
    <w:rsid w:val="00B012E8"/>
    <w:rsid w:val="00B01F78"/>
    <w:rsid w:val="00B029E6"/>
    <w:rsid w:val="00B04AFD"/>
    <w:rsid w:val="00B0629D"/>
    <w:rsid w:val="00B062F8"/>
    <w:rsid w:val="00B1199F"/>
    <w:rsid w:val="00B21B95"/>
    <w:rsid w:val="00B2587D"/>
    <w:rsid w:val="00B30138"/>
    <w:rsid w:val="00B32D98"/>
    <w:rsid w:val="00B331A5"/>
    <w:rsid w:val="00B33A44"/>
    <w:rsid w:val="00B34C94"/>
    <w:rsid w:val="00B3702D"/>
    <w:rsid w:val="00B42977"/>
    <w:rsid w:val="00B44FA5"/>
    <w:rsid w:val="00B55531"/>
    <w:rsid w:val="00B66C58"/>
    <w:rsid w:val="00B676BC"/>
    <w:rsid w:val="00B67C05"/>
    <w:rsid w:val="00B7060A"/>
    <w:rsid w:val="00B70EE6"/>
    <w:rsid w:val="00B72B21"/>
    <w:rsid w:val="00B81368"/>
    <w:rsid w:val="00B86BA6"/>
    <w:rsid w:val="00B918A1"/>
    <w:rsid w:val="00B92C56"/>
    <w:rsid w:val="00B94E66"/>
    <w:rsid w:val="00B97EC3"/>
    <w:rsid w:val="00BA1B91"/>
    <w:rsid w:val="00BA753B"/>
    <w:rsid w:val="00BA7EFD"/>
    <w:rsid w:val="00BB5EFD"/>
    <w:rsid w:val="00BB7022"/>
    <w:rsid w:val="00BD2B14"/>
    <w:rsid w:val="00BD3FC0"/>
    <w:rsid w:val="00BD4796"/>
    <w:rsid w:val="00BD54C9"/>
    <w:rsid w:val="00BD61F3"/>
    <w:rsid w:val="00BE10DD"/>
    <w:rsid w:val="00BE1F9D"/>
    <w:rsid w:val="00BE594E"/>
    <w:rsid w:val="00BE676B"/>
    <w:rsid w:val="00BF10E2"/>
    <w:rsid w:val="00BF6500"/>
    <w:rsid w:val="00BF6544"/>
    <w:rsid w:val="00BF6D69"/>
    <w:rsid w:val="00C10DAA"/>
    <w:rsid w:val="00C119D7"/>
    <w:rsid w:val="00C15359"/>
    <w:rsid w:val="00C22A49"/>
    <w:rsid w:val="00C22BE3"/>
    <w:rsid w:val="00C278E0"/>
    <w:rsid w:val="00C3014A"/>
    <w:rsid w:val="00C33F27"/>
    <w:rsid w:val="00C4367A"/>
    <w:rsid w:val="00C44E38"/>
    <w:rsid w:val="00C4638A"/>
    <w:rsid w:val="00C62698"/>
    <w:rsid w:val="00C64D6F"/>
    <w:rsid w:val="00C66B53"/>
    <w:rsid w:val="00C72ECF"/>
    <w:rsid w:val="00C76627"/>
    <w:rsid w:val="00C76721"/>
    <w:rsid w:val="00C83957"/>
    <w:rsid w:val="00C85D18"/>
    <w:rsid w:val="00C9008B"/>
    <w:rsid w:val="00C97C2C"/>
    <w:rsid w:val="00CA3E97"/>
    <w:rsid w:val="00CA4D34"/>
    <w:rsid w:val="00CB2375"/>
    <w:rsid w:val="00CB2CC4"/>
    <w:rsid w:val="00CB6789"/>
    <w:rsid w:val="00CB6854"/>
    <w:rsid w:val="00CC0DDB"/>
    <w:rsid w:val="00CC19DF"/>
    <w:rsid w:val="00CC29D3"/>
    <w:rsid w:val="00CC5989"/>
    <w:rsid w:val="00CC5FA6"/>
    <w:rsid w:val="00CD185F"/>
    <w:rsid w:val="00CD3E62"/>
    <w:rsid w:val="00CD7141"/>
    <w:rsid w:val="00CD75E2"/>
    <w:rsid w:val="00CE128D"/>
    <w:rsid w:val="00CE3C1A"/>
    <w:rsid w:val="00CE5E6E"/>
    <w:rsid w:val="00CE5F84"/>
    <w:rsid w:val="00CF0B73"/>
    <w:rsid w:val="00CF360B"/>
    <w:rsid w:val="00CF6ED8"/>
    <w:rsid w:val="00CF7D61"/>
    <w:rsid w:val="00D00A63"/>
    <w:rsid w:val="00D017BD"/>
    <w:rsid w:val="00D04F1C"/>
    <w:rsid w:val="00D15A6E"/>
    <w:rsid w:val="00D204E3"/>
    <w:rsid w:val="00D249AC"/>
    <w:rsid w:val="00D25A4B"/>
    <w:rsid w:val="00D27CE7"/>
    <w:rsid w:val="00D301C6"/>
    <w:rsid w:val="00D36DAC"/>
    <w:rsid w:val="00D43C5B"/>
    <w:rsid w:val="00D62A80"/>
    <w:rsid w:val="00D67BCF"/>
    <w:rsid w:val="00D728DC"/>
    <w:rsid w:val="00D82EA4"/>
    <w:rsid w:val="00D83E7F"/>
    <w:rsid w:val="00D855E5"/>
    <w:rsid w:val="00D920DC"/>
    <w:rsid w:val="00D936BB"/>
    <w:rsid w:val="00D93A14"/>
    <w:rsid w:val="00D97C1A"/>
    <w:rsid w:val="00DA06BA"/>
    <w:rsid w:val="00DA5042"/>
    <w:rsid w:val="00DA598B"/>
    <w:rsid w:val="00DA5D61"/>
    <w:rsid w:val="00DA7C78"/>
    <w:rsid w:val="00DB2E95"/>
    <w:rsid w:val="00DB2F4F"/>
    <w:rsid w:val="00DB645B"/>
    <w:rsid w:val="00DB7B04"/>
    <w:rsid w:val="00DC0CC3"/>
    <w:rsid w:val="00DC6434"/>
    <w:rsid w:val="00DD2561"/>
    <w:rsid w:val="00DD2FE1"/>
    <w:rsid w:val="00DD4659"/>
    <w:rsid w:val="00DD4EA3"/>
    <w:rsid w:val="00DE3E13"/>
    <w:rsid w:val="00DE54CC"/>
    <w:rsid w:val="00DE78F1"/>
    <w:rsid w:val="00DF158E"/>
    <w:rsid w:val="00DF27A9"/>
    <w:rsid w:val="00E01002"/>
    <w:rsid w:val="00E035EE"/>
    <w:rsid w:val="00E172A8"/>
    <w:rsid w:val="00E22D45"/>
    <w:rsid w:val="00E2418E"/>
    <w:rsid w:val="00E24EBF"/>
    <w:rsid w:val="00E25D0F"/>
    <w:rsid w:val="00E35E0A"/>
    <w:rsid w:val="00E50A24"/>
    <w:rsid w:val="00E54232"/>
    <w:rsid w:val="00E55614"/>
    <w:rsid w:val="00E56202"/>
    <w:rsid w:val="00E56DDA"/>
    <w:rsid w:val="00E64BDD"/>
    <w:rsid w:val="00E70DB9"/>
    <w:rsid w:val="00E71C58"/>
    <w:rsid w:val="00E7691B"/>
    <w:rsid w:val="00E81B8F"/>
    <w:rsid w:val="00E84220"/>
    <w:rsid w:val="00E91D9F"/>
    <w:rsid w:val="00E95D76"/>
    <w:rsid w:val="00E962F3"/>
    <w:rsid w:val="00EA2A5E"/>
    <w:rsid w:val="00EA3551"/>
    <w:rsid w:val="00EA4B8A"/>
    <w:rsid w:val="00EA763C"/>
    <w:rsid w:val="00EC2351"/>
    <w:rsid w:val="00EC235C"/>
    <w:rsid w:val="00EC2B97"/>
    <w:rsid w:val="00EC5C85"/>
    <w:rsid w:val="00EC7006"/>
    <w:rsid w:val="00EC7CD4"/>
    <w:rsid w:val="00ED0C3D"/>
    <w:rsid w:val="00ED507D"/>
    <w:rsid w:val="00ED6CAF"/>
    <w:rsid w:val="00EE2F52"/>
    <w:rsid w:val="00EE6A7C"/>
    <w:rsid w:val="00EF0332"/>
    <w:rsid w:val="00F008F6"/>
    <w:rsid w:val="00F04E9F"/>
    <w:rsid w:val="00F16DE7"/>
    <w:rsid w:val="00F20234"/>
    <w:rsid w:val="00F21C69"/>
    <w:rsid w:val="00F22038"/>
    <w:rsid w:val="00F2493A"/>
    <w:rsid w:val="00F27530"/>
    <w:rsid w:val="00F30C23"/>
    <w:rsid w:val="00F31E9B"/>
    <w:rsid w:val="00F3494B"/>
    <w:rsid w:val="00F42BA5"/>
    <w:rsid w:val="00F5278A"/>
    <w:rsid w:val="00F5336C"/>
    <w:rsid w:val="00F5600C"/>
    <w:rsid w:val="00F604C1"/>
    <w:rsid w:val="00F63B03"/>
    <w:rsid w:val="00F65D89"/>
    <w:rsid w:val="00F6674E"/>
    <w:rsid w:val="00FA0367"/>
    <w:rsid w:val="00FA5CA2"/>
    <w:rsid w:val="00FA7253"/>
    <w:rsid w:val="00FB2FDC"/>
    <w:rsid w:val="00FB37A5"/>
    <w:rsid w:val="00FB37D9"/>
    <w:rsid w:val="00FB5D79"/>
    <w:rsid w:val="00FB7B46"/>
    <w:rsid w:val="00FC4DC3"/>
    <w:rsid w:val="00FD7F5F"/>
    <w:rsid w:val="00FE0998"/>
    <w:rsid w:val="00FE110F"/>
    <w:rsid w:val="00FE424F"/>
    <w:rsid w:val="00FE6973"/>
    <w:rsid w:val="00FF13D5"/>
    <w:rsid w:val="00FF4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5"/>
    <o:shapelayout v:ext="edit">
      <o:idmap v:ext="edit" data="1"/>
      <o:rules v:ext="edit">
        <o:r id="V:Rule13" type="connector" idref="#_x0000_s1087"/>
        <o:r id="V:Rule14" type="connector" idref="#_x0000_s1077"/>
        <o:r id="V:Rule15" type="connector" idref="#_x0000_s1084"/>
        <o:r id="V:Rule16" type="connector" idref="#_x0000_s1081"/>
        <o:r id="V:Rule17" type="connector" idref="#_x0000_s1086"/>
        <o:r id="V:Rule18" type="connector" idref="#_x0000_s1089"/>
        <o:r id="V:Rule19" type="connector" idref="#_x0000_s1078"/>
        <o:r id="V:Rule20" type="connector" idref="#_x0000_s1092"/>
        <o:r id="V:Rule21" type="connector" idref="#_x0000_s1080"/>
        <o:r id="V:Rule22" type="connector" idref="#_x0000_s1090"/>
        <o:r id="V:Rule23" type="connector" idref="#_x0000_s1083"/>
        <o:r id="V:Rule24" type="connector" idref="#_x0000_s1093"/>
      </o:rules>
    </o:shapelayout>
  </w:shapeDefaults>
  <w:decimalSymbol w:val=","/>
  <w:listSeparator w:val=";"/>
  <w14:docId w14:val="1011DFBD"/>
  <w15:docId w15:val="{273DB3DF-CA5E-4263-BEDD-9EE578D5D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2E88"/>
  </w:style>
  <w:style w:type="paragraph" w:styleId="Titre1">
    <w:name w:val="heading 1"/>
    <w:basedOn w:val="Normal"/>
    <w:next w:val="Normal"/>
    <w:qFormat/>
    <w:rsid w:val="00232E88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232E88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ascii="Arial" w:hAnsi="Arial" w:cs="Arial"/>
      <w:sz w:val="24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1"/>
    <w:qFormat/>
    <w:rsid w:val="009B77A3"/>
    <w:pPr>
      <w:ind w:left="720"/>
      <w:contextualSpacing/>
    </w:pPr>
  </w:style>
  <w:style w:type="paragraph" w:styleId="Corpsdetexte">
    <w:name w:val="Body Text"/>
    <w:basedOn w:val="Normal"/>
    <w:link w:val="CorpsdetexteCar"/>
    <w:rsid w:val="00B92C56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B92C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28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6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EBCB68-BD4F-469A-B83B-C78E878D2F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89</TotalTime>
  <Pages>12</Pages>
  <Words>784</Words>
  <Characters>4318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5092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2021-01-12T13:23:00Z</cp:lastPrinted>
  <dcterms:created xsi:type="dcterms:W3CDTF">2021-01-02T17:21:00Z</dcterms:created>
  <dcterms:modified xsi:type="dcterms:W3CDTF">2021-01-14T08:23:00Z</dcterms:modified>
</cp:coreProperties>
</file>