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F71723" w14:textId="77777777" w:rsidR="00E62503" w:rsidRPr="003F5406" w:rsidRDefault="00020A88" w:rsidP="00E62503">
      <w:pPr>
        <w:spacing w:before="120" w:after="120"/>
        <w:jc w:val="center"/>
        <w:rPr>
          <w:rFonts w:ascii="Arial" w:eastAsia="Arial" w:hAnsi="Arial" w:cs="Arial"/>
          <w:b/>
          <w:bCs/>
          <w:sz w:val="36"/>
          <w:szCs w:val="36"/>
          <w:lang w:val="fr-FR"/>
        </w:rPr>
      </w:pPr>
      <w:r>
        <w:rPr>
          <w:rFonts w:ascii="Arial" w:eastAsia="Arial" w:hAnsi="Arial" w:cs="Arial"/>
          <w:b/>
          <w:bCs/>
          <w:sz w:val="36"/>
          <w:szCs w:val="36"/>
          <w:lang w:val="fr-FR"/>
        </w:rPr>
        <w:br w:type="column"/>
      </w:r>
      <w:r w:rsidR="00E62503" w:rsidRPr="003F5406">
        <w:rPr>
          <w:rFonts w:ascii="Arial" w:eastAsia="Arial" w:hAnsi="Arial" w:cs="Arial"/>
          <w:b/>
          <w:bCs/>
          <w:sz w:val="36"/>
          <w:szCs w:val="36"/>
          <w:lang w:val="fr-FR"/>
        </w:rPr>
        <w:lastRenderedPageBreak/>
        <w:t>BREVET DE TECHNICIEN SUPÉRIEUR</w:t>
      </w:r>
    </w:p>
    <w:p w14:paraId="493F81B7" w14:textId="77777777" w:rsidR="00E62503" w:rsidRPr="003F5406" w:rsidRDefault="000B3115" w:rsidP="000B3115">
      <w:pPr>
        <w:spacing w:before="480" w:after="360"/>
        <w:jc w:val="center"/>
        <w:rPr>
          <w:rFonts w:ascii="Arial" w:eastAsia="Arial" w:hAnsi="Arial" w:cs="Arial"/>
          <w:b/>
          <w:bCs/>
          <w:sz w:val="32"/>
          <w:szCs w:val="32"/>
          <w:lang w:val="fr-FR"/>
        </w:rPr>
      </w:pPr>
      <w:r>
        <w:rPr>
          <w:rFonts w:ascii="Arial" w:eastAsia="Arial" w:hAnsi="Arial" w:cs="Arial"/>
          <w:b/>
          <w:bCs/>
          <w:sz w:val="32"/>
          <w:szCs w:val="32"/>
          <w:lang w:val="fr-FR"/>
        </w:rPr>
        <w:t>ARCHITECTURES EN MÉTAL :</w:t>
      </w:r>
      <w:r>
        <w:rPr>
          <w:rFonts w:ascii="Arial" w:eastAsia="Arial" w:hAnsi="Arial" w:cs="Arial"/>
          <w:b/>
          <w:bCs/>
          <w:sz w:val="32"/>
          <w:szCs w:val="32"/>
          <w:lang w:val="fr-FR"/>
        </w:rPr>
        <w:br/>
      </w:r>
      <w:r w:rsidR="00E62503" w:rsidRPr="003F5406">
        <w:rPr>
          <w:rFonts w:ascii="Arial" w:eastAsia="Arial" w:hAnsi="Arial" w:cs="Arial"/>
          <w:b/>
          <w:bCs/>
          <w:sz w:val="32"/>
          <w:szCs w:val="32"/>
          <w:lang w:val="fr-FR"/>
        </w:rPr>
        <w:t>CONCEPTION ET RÉALISATION</w:t>
      </w:r>
    </w:p>
    <w:p w14:paraId="246027D1" w14:textId="77777777" w:rsidR="00E62503" w:rsidRDefault="00E62503" w:rsidP="00E00DCC">
      <w:pPr>
        <w:spacing w:before="480" w:after="720"/>
        <w:jc w:val="center"/>
        <w:rPr>
          <w:rFonts w:ascii="Arial" w:eastAsia="Arial" w:hAnsi="Arial" w:cs="Arial"/>
          <w:b/>
          <w:bCs/>
          <w:sz w:val="32"/>
          <w:szCs w:val="32"/>
          <w:lang w:val="fr-FR"/>
        </w:rPr>
      </w:pPr>
      <w:r w:rsidRPr="003F5406">
        <w:rPr>
          <w:rFonts w:ascii="Arial" w:eastAsia="Arial" w:hAnsi="Arial" w:cs="Arial"/>
          <w:b/>
          <w:bCs/>
          <w:sz w:val="32"/>
          <w:szCs w:val="32"/>
          <w:lang w:val="fr-FR"/>
        </w:rPr>
        <w:t>SESSION 2022</w:t>
      </w:r>
      <w:bookmarkStart w:id="0" w:name="_GoBack"/>
      <w:bookmarkEnd w:id="0"/>
    </w:p>
    <w:p w14:paraId="17E44AB4" w14:textId="77777777" w:rsidR="007B3C96" w:rsidRPr="007B3C96" w:rsidRDefault="007B3C96"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20"/>
          <w:szCs w:val="32"/>
          <w:lang w:val="fr-FR"/>
        </w:rPr>
      </w:pPr>
    </w:p>
    <w:p w14:paraId="2C12A3B3" w14:textId="77777777" w:rsidR="000B3115" w:rsidRDefault="00020A88"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32"/>
          <w:szCs w:val="32"/>
          <w:lang w:val="fr-FR"/>
        </w:rPr>
      </w:pPr>
      <w:r>
        <w:rPr>
          <w:rFonts w:ascii="Arial" w:eastAsia="Arial" w:hAnsi="Arial" w:cs="Arial"/>
          <w:b/>
          <w:bCs/>
          <w:sz w:val="32"/>
          <w:szCs w:val="32"/>
          <w:lang w:val="fr-FR"/>
        </w:rPr>
        <w:t xml:space="preserve">DOSSIER </w:t>
      </w:r>
      <w:r w:rsidR="00525D80">
        <w:rPr>
          <w:rFonts w:ascii="Arial" w:eastAsia="Arial" w:hAnsi="Arial" w:cs="Arial"/>
          <w:b/>
          <w:bCs/>
          <w:sz w:val="32"/>
          <w:szCs w:val="32"/>
          <w:lang w:val="fr-FR"/>
        </w:rPr>
        <w:t>RESSOURCES</w:t>
      </w:r>
    </w:p>
    <w:p w14:paraId="621EC85E" w14:textId="77777777" w:rsidR="007B3C96" w:rsidRPr="007B3C96" w:rsidRDefault="007B3C96"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20"/>
          <w:szCs w:val="32"/>
          <w:lang w:val="fr-FR"/>
        </w:rPr>
      </w:pPr>
    </w:p>
    <w:p w14:paraId="51F99CC8" w14:textId="77777777" w:rsidR="00E00DCC" w:rsidRPr="0071337F" w:rsidRDefault="00E00DCC" w:rsidP="0071337F">
      <w:pPr>
        <w:widowControl/>
        <w:spacing w:before="1080" w:after="120" w:line="240" w:lineRule="auto"/>
        <w:rPr>
          <w:rFonts w:ascii="Arial Narrow" w:hAnsi="Arial Narrow"/>
          <w:b/>
          <w:sz w:val="28"/>
          <w:u w:val="single"/>
          <w:lang w:val="fr-FR"/>
        </w:rPr>
      </w:pPr>
      <w:r w:rsidRPr="0071337F">
        <w:rPr>
          <w:rFonts w:ascii="Arial Narrow" w:hAnsi="Arial Narrow"/>
          <w:b/>
          <w:sz w:val="28"/>
          <w:u w:val="single"/>
          <w:lang w:val="fr-FR"/>
        </w:rPr>
        <w:t>Contenu du dossier</w:t>
      </w:r>
    </w:p>
    <w:p w14:paraId="70008E4D" w14:textId="77777777" w:rsidR="00871B0B" w:rsidRDefault="00871B0B" w:rsidP="0071337F">
      <w:pPr>
        <w:widowControl/>
        <w:tabs>
          <w:tab w:val="left" w:pos="5954"/>
        </w:tabs>
        <w:spacing w:before="120" w:after="120" w:line="240" w:lineRule="auto"/>
        <w:rPr>
          <w:rFonts w:ascii="Arial Narrow" w:hAnsi="Arial Narrow"/>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48"/>
        <w:gridCol w:w="1087"/>
      </w:tblGrid>
      <w:tr w:rsidR="00CB2D4E" w14:paraId="5798E6BC" w14:textId="77777777" w:rsidTr="00144499">
        <w:tc>
          <w:tcPr>
            <w:tcW w:w="9048" w:type="dxa"/>
          </w:tcPr>
          <w:p w14:paraId="60602485" w14:textId="77777777" w:rsidR="00CB2D4E" w:rsidRDefault="00CB2D4E" w:rsidP="00497470">
            <w:pPr>
              <w:widowControl/>
              <w:tabs>
                <w:tab w:val="left" w:pos="5954"/>
              </w:tabs>
              <w:spacing w:before="120" w:after="120" w:line="240" w:lineRule="auto"/>
              <w:rPr>
                <w:rFonts w:ascii="Arial Narrow" w:hAnsi="Arial Narrow"/>
                <w:lang w:val="fr-FR"/>
              </w:rPr>
            </w:pPr>
            <w:r>
              <w:rPr>
                <w:rFonts w:ascii="Arial Narrow" w:hAnsi="Arial Narrow"/>
                <w:sz w:val="24"/>
                <w:lang w:val="fr-FR"/>
              </w:rPr>
              <w:t>Ressource 1</w:t>
            </w:r>
            <w:r w:rsidRPr="0071337F">
              <w:rPr>
                <w:rFonts w:ascii="Arial Narrow" w:hAnsi="Arial Narrow"/>
                <w:sz w:val="24"/>
                <w:lang w:val="fr-FR"/>
              </w:rPr>
              <w:t xml:space="preserve"> : </w:t>
            </w:r>
            <w:r w:rsidR="00EE40EA" w:rsidRPr="00785EB3">
              <w:rPr>
                <w:rFonts w:ascii="Arial Narrow" w:hAnsi="Arial Narrow"/>
                <w:i/>
                <w:sz w:val="24"/>
                <w:lang w:val="fr-FR"/>
              </w:rPr>
              <w:t>E</w:t>
            </w:r>
            <w:r w:rsidRPr="00785EB3">
              <w:rPr>
                <w:rFonts w:ascii="Arial Narrow" w:hAnsi="Arial Narrow"/>
                <w:i/>
                <w:sz w:val="24"/>
                <w:lang w:val="fr-FR"/>
              </w:rPr>
              <w:t>xtrait de la charte « Chantier Apaisé »</w:t>
            </w:r>
          </w:p>
        </w:tc>
        <w:tc>
          <w:tcPr>
            <w:tcW w:w="1087" w:type="dxa"/>
          </w:tcPr>
          <w:p w14:paraId="6365E897" w14:textId="65F485EB" w:rsidR="00CB2D4E" w:rsidRPr="00CB2D4E" w:rsidRDefault="00CB2D4E" w:rsidP="0071337F">
            <w:pPr>
              <w:widowControl/>
              <w:tabs>
                <w:tab w:val="left" w:pos="5954"/>
              </w:tabs>
              <w:spacing w:before="120" w:after="120" w:line="240" w:lineRule="auto"/>
              <w:rPr>
                <w:rFonts w:ascii="Arial Narrow" w:hAnsi="Arial Narrow"/>
                <w:sz w:val="24"/>
                <w:lang w:val="fr-FR"/>
              </w:rPr>
            </w:pPr>
            <w:r w:rsidRPr="00CB2D4E">
              <w:rPr>
                <w:rFonts w:ascii="Arial Narrow" w:hAnsi="Arial Narrow"/>
                <w:sz w:val="24"/>
                <w:lang w:val="fr-FR"/>
              </w:rPr>
              <w:t xml:space="preserve">page </w:t>
            </w:r>
            <w:r w:rsidRPr="00CB2D4E">
              <w:rPr>
                <w:rFonts w:ascii="Arial Narrow" w:hAnsi="Arial Narrow"/>
                <w:sz w:val="24"/>
                <w:lang w:val="fr-FR"/>
              </w:rPr>
              <w:fldChar w:fldCharType="begin"/>
            </w:r>
            <w:r w:rsidRPr="00CB2D4E">
              <w:rPr>
                <w:rFonts w:ascii="Arial Narrow" w:hAnsi="Arial Narrow"/>
                <w:sz w:val="24"/>
                <w:lang w:val="fr-FR"/>
              </w:rPr>
              <w:instrText xml:space="preserve"> PAGEREF chantier_apaise \h </w:instrText>
            </w:r>
            <w:r w:rsidRPr="00CB2D4E">
              <w:rPr>
                <w:rFonts w:ascii="Arial Narrow" w:hAnsi="Arial Narrow"/>
                <w:sz w:val="24"/>
                <w:lang w:val="fr-FR"/>
              </w:rPr>
            </w:r>
            <w:r w:rsidRPr="00CB2D4E">
              <w:rPr>
                <w:rFonts w:ascii="Arial Narrow" w:hAnsi="Arial Narrow"/>
                <w:sz w:val="24"/>
                <w:lang w:val="fr-FR"/>
              </w:rPr>
              <w:fldChar w:fldCharType="separate"/>
            </w:r>
            <w:r w:rsidR="00260DA3">
              <w:rPr>
                <w:rFonts w:ascii="Arial Narrow" w:hAnsi="Arial Narrow"/>
                <w:noProof/>
                <w:sz w:val="24"/>
                <w:lang w:val="fr-FR"/>
              </w:rPr>
              <w:t>2</w:t>
            </w:r>
            <w:r w:rsidRPr="00CB2D4E">
              <w:rPr>
                <w:rFonts w:ascii="Arial Narrow" w:hAnsi="Arial Narrow"/>
                <w:sz w:val="24"/>
                <w:lang w:val="fr-FR"/>
              </w:rPr>
              <w:fldChar w:fldCharType="end"/>
            </w:r>
          </w:p>
        </w:tc>
      </w:tr>
      <w:tr w:rsidR="0052461A" w:rsidRPr="0052461A" w14:paraId="675CCA9B" w14:textId="77777777" w:rsidTr="00144499">
        <w:tc>
          <w:tcPr>
            <w:tcW w:w="9048" w:type="dxa"/>
          </w:tcPr>
          <w:p w14:paraId="1FD89A22" w14:textId="77777777" w:rsidR="0052461A" w:rsidRDefault="0052461A" w:rsidP="0052461A">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Ressource 2 : </w:t>
            </w:r>
            <w:r>
              <w:rPr>
                <w:rFonts w:ascii="Arial Narrow" w:hAnsi="Arial Narrow"/>
                <w:i/>
                <w:lang w:val="fr-FR"/>
              </w:rPr>
              <w:t>E</w:t>
            </w:r>
            <w:r w:rsidRPr="00785EB3">
              <w:rPr>
                <w:rFonts w:ascii="Arial Narrow" w:hAnsi="Arial Narrow"/>
                <w:i/>
                <w:lang w:val="fr-FR"/>
              </w:rPr>
              <w:t>xtrait EN 199</w:t>
            </w:r>
            <w:r>
              <w:rPr>
                <w:rFonts w:ascii="Arial Narrow" w:hAnsi="Arial Narrow"/>
                <w:i/>
                <w:lang w:val="fr-FR"/>
              </w:rPr>
              <w:t>0</w:t>
            </w:r>
            <w:r w:rsidRPr="00785EB3">
              <w:rPr>
                <w:rFonts w:ascii="Arial Narrow" w:hAnsi="Arial Narrow"/>
                <w:i/>
                <w:lang w:val="fr-FR"/>
              </w:rPr>
              <w:t xml:space="preserve"> / « Manuel de construction métallique » éditions Eyrolles APK sous la direction de J.P. Muzeau –</w:t>
            </w:r>
            <w:r w:rsidR="002A74E1">
              <w:rPr>
                <w:rFonts w:ascii="Arial Narrow" w:hAnsi="Arial Narrow"/>
                <w:i/>
                <w:lang w:val="fr-FR"/>
              </w:rPr>
              <w:t xml:space="preserve"> Combinaisons.</w:t>
            </w:r>
          </w:p>
        </w:tc>
        <w:tc>
          <w:tcPr>
            <w:tcW w:w="1087" w:type="dxa"/>
          </w:tcPr>
          <w:p w14:paraId="539DCA0A" w14:textId="715A6871" w:rsidR="0052461A" w:rsidRPr="00CB2D4E" w:rsidRDefault="0052461A" w:rsidP="0071337F">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sidR="00A562C2">
              <w:rPr>
                <w:rFonts w:ascii="Arial Narrow" w:hAnsi="Arial Narrow"/>
                <w:sz w:val="24"/>
                <w:lang w:val="fr-FR"/>
              </w:rPr>
              <w:fldChar w:fldCharType="begin"/>
            </w:r>
            <w:r w:rsidR="00A562C2">
              <w:rPr>
                <w:rFonts w:ascii="Arial Narrow" w:hAnsi="Arial Narrow"/>
                <w:sz w:val="24"/>
                <w:lang w:val="fr-FR"/>
              </w:rPr>
              <w:instrText xml:space="preserve"> PAGEREF combinaisons \h </w:instrText>
            </w:r>
            <w:r w:rsidR="00A562C2">
              <w:rPr>
                <w:rFonts w:ascii="Arial Narrow" w:hAnsi="Arial Narrow"/>
                <w:sz w:val="24"/>
                <w:lang w:val="fr-FR"/>
              </w:rPr>
            </w:r>
            <w:r w:rsidR="00A562C2">
              <w:rPr>
                <w:rFonts w:ascii="Arial Narrow" w:hAnsi="Arial Narrow"/>
                <w:sz w:val="24"/>
                <w:lang w:val="fr-FR"/>
              </w:rPr>
              <w:fldChar w:fldCharType="separate"/>
            </w:r>
            <w:r w:rsidR="00260DA3">
              <w:rPr>
                <w:rFonts w:ascii="Arial Narrow" w:hAnsi="Arial Narrow"/>
                <w:noProof/>
                <w:sz w:val="24"/>
                <w:lang w:val="fr-FR"/>
              </w:rPr>
              <w:t>5</w:t>
            </w:r>
            <w:r w:rsidR="00A562C2">
              <w:rPr>
                <w:rFonts w:ascii="Arial Narrow" w:hAnsi="Arial Narrow"/>
                <w:sz w:val="24"/>
                <w:lang w:val="fr-FR"/>
              </w:rPr>
              <w:fldChar w:fldCharType="end"/>
            </w:r>
          </w:p>
        </w:tc>
      </w:tr>
      <w:tr w:rsidR="00CB2D4E" w14:paraId="1865B600" w14:textId="77777777" w:rsidTr="00144499">
        <w:tc>
          <w:tcPr>
            <w:tcW w:w="9048" w:type="dxa"/>
          </w:tcPr>
          <w:p w14:paraId="6DD58881" w14:textId="77777777" w:rsidR="00CB2D4E" w:rsidRPr="00785EB3" w:rsidRDefault="00CB2D4E" w:rsidP="0052461A">
            <w:pPr>
              <w:widowControl/>
              <w:tabs>
                <w:tab w:val="left" w:pos="5954"/>
              </w:tabs>
              <w:spacing w:before="120" w:after="120" w:line="240" w:lineRule="auto"/>
              <w:rPr>
                <w:rFonts w:ascii="Arial Narrow" w:hAnsi="Arial Narrow"/>
                <w:i/>
                <w:lang w:val="fr-FR"/>
              </w:rPr>
            </w:pPr>
            <w:r>
              <w:rPr>
                <w:rFonts w:ascii="Arial Narrow" w:hAnsi="Arial Narrow"/>
                <w:sz w:val="24"/>
                <w:lang w:val="fr-FR"/>
              </w:rPr>
              <w:t xml:space="preserve">Ressource </w:t>
            </w:r>
            <w:r w:rsidR="0052461A">
              <w:rPr>
                <w:rFonts w:ascii="Arial Narrow" w:hAnsi="Arial Narrow"/>
                <w:sz w:val="24"/>
                <w:lang w:val="fr-FR"/>
              </w:rPr>
              <w:t>3</w:t>
            </w:r>
            <w:r>
              <w:rPr>
                <w:rFonts w:ascii="Arial Narrow" w:hAnsi="Arial Narrow"/>
                <w:sz w:val="24"/>
                <w:lang w:val="fr-FR"/>
              </w:rPr>
              <w:t> :</w:t>
            </w:r>
            <w:r w:rsidR="00785EB3">
              <w:rPr>
                <w:rFonts w:ascii="Arial Narrow" w:hAnsi="Arial Narrow"/>
                <w:sz w:val="24"/>
                <w:lang w:val="fr-FR"/>
              </w:rPr>
              <w:t xml:space="preserve"> </w:t>
            </w:r>
            <w:r w:rsidR="00785EB3">
              <w:rPr>
                <w:rFonts w:ascii="Arial Narrow" w:hAnsi="Arial Narrow"/>
                <w:i/>
                <w:lang w:val="fr-FR"/>
              </w:rPr>
              <w:t>E</w:t>
            </w:r>
            <w:r w:rsidR="00785EB3" w:rsidRPr="00785EB3">
              <w:rPr>
                <w:rFonts w:ascii="Arial Narrow" w:hAnsi="Arial Narrow"/>
                <w:i/>
                <w:lang w:val="fr-FR"/>
              </w:rPr>
              <w:t>xtrait EN 1991-1-3 / « Manuel de construction métallique » éditions Eyrolles APK sous la direction de J.P. Muzeau – Actions de la neige sur les structures</w:t>
            </w:r>
          </w:p>
        </w:tc>
        <w:tc>
          <w:tcPr>
            <w:tcW w:w="1087" w:type="dxa"/>
          </w:tcPr>
          <w:p w14:paraId="33E2A1CB" w14:textId="3DDAC2DC" w:rsidR="00CB2D4E" w:rsidRPr="00CB2D4E" w:rsidRDefault="00CB2D4E" w:rsidP="0071337F">
            <w:pPr>
              <w:widowControl/>
              <w:tabs>
                <w:tab w:val="left" w:pos="5954"/>
              </w:tabs>
              <w:spacing w:before="120" w:after="120" w:line="240" w:lineRule="auto"/>
              <w:rPr>
                <w:rFonts w:ascii="Arial Narrow" w:hAnsi="Arial Narrow"/>
                <w:sz w:val="24"/>
                <w:lang w:val="fr-FR"/>
              </w:rPr>
            </w:pPr>
            <w:r w:rsidRPr="00CB2D4E">
              <w:rPr>
                <w:rFonts w:ascii="Arial Narrow" w:hAnsi="Arial Narrow"/>
                <w:sz w:val="24"/>
                <w:lang w:val="fr-FR"/>
              </w:rPr>
              <w:t xml:space="preserve">page </w:t>
            </w:r>
            <w:r w:rsidRPr="00CB2D4E">
              <w:rPr>
                <w:rFonts w:ascii="Arial Narrow" w:hAnsi="Arial Narrow"/>
                <w:sz w:val="24"/>
                <w:lang w:val="fr-FR"/>
              </w:rPr>
              <w:fldChar w:fldCharType="begin"/>
            </w:r>
            <w:r w:rsidRPr="00CB2D4E">
              <w:rPr>
                <w:rFonts w:ascii="Arial Narrow" w:hAnsi="Arial Narrow"/>
                <w:sz w:val="24"/>
                <w:lang w:val="fr-FR"/>
              </w:rPr>
              <w:instrText xml:space="preserve"> PAGEREF neige \h </w:instrText>
            </w:r>
            <w:r w:rsidRPr="00CB2D4E">
              <w:rPr>
                <w:rFonts w:ascii="Arial Narrow" w:hAnsi="Arial Narrow"/>
                <w:sz w:val="24"/>
                <w:lang w:val="fr-FR"/>
              </w:rPr>
            </w:r>
            <w:r w:rsidRPr="00CB2D4E">
              <w:rPr>
                <w:rFonts w:ascii="Arial Narrow" w:hAnsi="Arial Narrow"/>
                <w:sz w:val="24"/>
                <w:lang w:val="fr-FR"/>
              </w:rPr>
              <w:fldChar w:fldCharType="separate"/>
            </w:r>
            <w:r w:rsidR="00260DA3">
              <w:rPr>
                <w:rFonts w:ascii="Arial Narrow" w:hAnsi="Arial Narrow"/>
                <w:noProof/>
                <w:sz w:val="24"/>
                <w:lang w:val="fr-FR"/>
              </w:rPr>
              <w:t>5</w:t>
            </w:r>
            <w:r w:rsidRPr="00CB2D4E">
              <w:rPr>
                <w:rFonts w:ascii="Arial Narrow" w:hAnsi="Arial Narrow"/>
                <w:sz w:val="24"/>
                <w:lang w:val="fr-FR"/>
              </w:rPr>
              <w:fldChar w:fldCharType="end"/>
            </w:r>
          </w:p>
        </w:tc>
      </w:tr>
      <w:tr w:rsidR="00CB2D4E" w14:paraId="0FBC9678" w14:textId="77777777" w:rsidTr="00144499">
        <w:tc>
          <w:tcPr>
            <w:tcW w:w="9048" w:type="dxa"/>
          </w:tcPr>
          <w:p w14:paraId="1103DBE5" w14:textId="77777777" w:rsidR="00CB2D4E" w:rsidRPr="00785EB3" w:rsidRDefault="00CB2D4E" w:rsidP="0052461A">
            <w:pPr>
              <w:widowControl/>
              <w:tabs>
                <w:tab w:val="left" w:pos="5954"/>
              </w:tabs>
              <w:spacing w:before="120" w:after="120" w:line="240" w:lineRule="auto"/>
              <w:rPr>
                <w:rFonts w:ascii="Arial Narrow" w:hAnsi="Arial Narrow"/>
                <w:i/>
                <w:sz w:val="24"/>
                <w:lang w:val="fr-FR"/>
              </w:rPr>
            </w:pPr>
            <w:r w:rsidRPr="00CB2D4E">
              <w:rPr>
                <w:rFonts w:ascii="Arial Narrow" w:hAnsi="Arial Narrow"/>
                <w:sz w:val="24"/>
                <w:lang w:val="fr-FR"/>
              </w:rPr>
              <w:t xml:space="preserve">Ressource </w:t>
            </w:r>
            <w:r w:rsidR="0052461A">
              <w:rPr>
                <w:rFonts w:ascii="Arial Narrow" w:hAnsi="Arial Narrow"/>
                <w:sz w:val="24"/>
                <w:lang w:val="fr-FR"/>
              </w:rPr>
              <w:t>4</w:t>
            </w:r>
            <w:r w:rsidRPr="00CB2D4E">
              <w:rPr>
                <w:rFonts w:ascii="Arial Narrow" w:hAnsi="Arial Narrow"/>
                <w:sz w:val="24"/>
                <w:lang w:val="fr-FR"/>
              </w:rPr>
              <w:t> :</w:t>
            </w:r>
            <w:r w:rsidR="00785EB3">
              <w:rPr>
                <w:rFonts w:ascii="Arial Narrow" w:hAnsi="Arial Narrow"/>
                <w:sz w:val="24"/>
                <w:lang w:val="fr-FR"/>
              </w:rPr>
              <w:t xml:space="preserve"> </w:t>
            </w:r>
            <w:r w:rsidR="00785EB3" w:rsidRPr="00785EB3">
              <w:rPr>
                <w:rFonts w:ascii="Arial Narrow" w:hAnsi="Arial Narrow"/>
                <w:i/>
                <w:lang w:val="fr-FR"/>
              </w:rPr>
              <w:t>Extrait EN 1991-1-4 / « Manuel de construction métallique » éditions Eyrolles APK sous la direction de J.P. Muzeau – Actions du vent sur les structures</w:t>
            </w:r>
          </w:p>
        </w:tc>
        <w:tc>
          <w:tcPr>
            <w:tcW w:w="1087" w:type="dxa"/>
          </w:tcPr>
          <w:p w14:paraId="5C179504" w14:textId="17782D86" w:rsidR="00CB2D4E" w:rsidRPr="00CB2D4E" w:rsidRDefault="00CB2D4E" w:rsidP="0071337F">
            <w:pPr>
              <w:widowControl/>
              <w:tabs>
                <w:tab w:val="left" w:pos="5954"/>
              </w:tabs>
              <w:spacing w:before="120" w:after="120" w:line="240" w:lineRule="auto"/>
              <w:rPr>
                <w:rFonts w:ascii="Arial Narrow" w:hAnsi="Arial Narrow"/>
                <w:sz w:val="24"/>
                <w:lang w:val="fr-FR"/>
              </w:rPr>
            </w:pPr>
            <w:r w:rsidRPr="00CB2D4E">
              <w:rPr>
                <w:rFonts w:ascii="Arial Narrow" w:hAnsi="Arial Narrow"/>
                <w:sz w:val="24"/>
                <w:lang w:val="fr-FR"/>
              </w:rPr>
              <w:t xml:space="preserve">page </w:t>
            </w:r>
            <w:r w:rsidRPr="00CB2D4E">
              <w:rPr>
                <w:rFonts w:ascii="Arial Narrow" w:hAnsi="Arial Narrow"/>
                <w:sz w:val="24"/>
                <w:lang w:val="fr-FR"/>
              </w:rPr>
              <w:fldChar w:fldCharType="begin"/>
            </w:r>
            <w:r w:rsidRPr="00CB2D4E">
              <w:rPr>
                <w:rFonts w:ascii="Arial Narrow" w:hAnsi="Arial Narrow"/>
                <w:sz w:val="24"/>
                <w:lang w:val="fr-FR"/>
              </w:rPr>
              <w:instrText xml:space="preserve"> PAGEREF vent \h </w:instrText>
            </w:r>
            <w:r w:rsidRPr="00CB2D4E">
              <w:rPr>
                <w:rFonts w:ascii="Arial Narrow" w:hAnsi="Arial Narrow"/>
                <w:sz w:val="24"/>
                <w:lang w:val="fr-FR"/>
              </w:rPr>
            </w:r>
            <w:r w:rsidRPr="00CB2D4E">
              <w:rPr>
                <w:rFonts w:ascii="Arial Narrow" w:hAnsi="Arial Narrow"/>
                <w:sz w:val="24"/>
                <w:lang w:val="fr-FR"/>
              </w:rPr>
              <w:fldChar w:fldCharType="separate"/>
            </w:r>
            <w:r w:rsidR="00260DA3">
              <w:rPr>
                <w:rFonts w:ascii="Arial Narrow" w:hAnsi="Arial Narrow"/>
                <w:noProof/>
                <w:sz w:val="24"/>
                <w:lang w:val="fr-FR"/>
              </w:rPr>
              <w:t>7</w:t>
            </w:r>
            <w:r w:rsidRPr="00CB2D4E">
              <w:rPr>
                <w:rFonts w:ascii="Arial Narrow" w:hAnsi="Arial Narrow"/>
                <w:sz w:val="24"/>
                <w:lang w:val="fr-FR"/>
              </w:rPr>
              <w:fldChar w:fldCharType="end"/>
            </w:r>
          </w:p>
        </w:tc>
      </w:tr>
      <w:tr w:rsidR="00CB2D4E" w14:paraId="162CCEF3" w14:textId="77777777" w:rsidTr="00144499">
        <w:tc>
          <w:tcPr>
            <w:tcW w:w="9048" w:type="dxa"/>
          </w:tcPr>
          <w:p w14:paraId="50E52F2B" w14:textId="77777777" w:rsidR="00CB2D4E" w:rsidRPr="00D505E0" w:rsidRDefault="00CB2D4E" w:rsidP="0052461A">
            <w:pPr>
              <w:widowControl/>
              <w:tabs>
                <w:tab w:val="left" w:pos="5954"/>
              </w:tabs>
              <w:spacing w:before="120" w:after="120" w:line="240" w:lineRule="auto"/>
              <w:rPr>
                <w:rFonts w:ascii="Arial Narrow" w:hAnsi="Arial Narrow"/>
                <w:i/>
                <w:sz w:val="24"/>
                <w:lang w:val="fr-FR"/>
              </w:rPr>
            </w:pPr>
            <w:r w:rsidRPr="00CB2D4E">
              <w:rPr>
                <w:rFonts w:ascii="Arial Narrow" w:hAnsi="Arial Narrow"/>
                <w:sz w:val="24"/>
                <w:lang w:val="fr-FR"/>
              </w:rPr>
              <w:t xml:space="preserve">Ressource </w:t>
            </w:r>
            <w:r w:rsidR="0052461A">
              <w:rPr>
                <w:rFonts w:ascii="Arial Narrow" w:hAnsi="Arial Narrow"/>
                <w:sz w:val="24"/>
                <w:lang w:val="fr-FR"/>
              </w:rPr>
              <w:t>5</w:t>
            </w:r>
            <w:r w:rsidRPr="00CB2D4E">
              <w:rPr>
                <w:rFonts w:ascii="Arial Narrow" w:hAnsi="Arial Narrow"/>
                <w:sz w:val="24"/>
                <w:lang w:val="fr-FR"/>
              </w:rPr>
              <w:t xml:space="preserve"> : </w:t>
            </w:r>
            <w:r w:rsidRPr="00CB2D4E">
              <w:rPr>
                <w:rFonts w:ascii="Arial Narrow" w:hAnsi="Arial Narrow"/>
                <w:i/>
                <w:sz w:val="24"/>
                <w:lang w:val="fr-FR"/>
              </w:rPr>
              <w:t>Extrait du guide « </w:t>
            </w:r>
            <w:r w:rsidR="00D505E0">
              <w:rPr>
                <w:rFonts w:ascii="Arial Narrow" w:hAnsi="Arial Narrow"/>
                <w:i/>
                <w:sz w:val="24"/>
                <w:lang w:val="fr-FR"/>
              </w:rPr>
              <w:t>La nouvelle règlementation para</w:t>
            </w:r>
            <w:r w:rsidRPr="00CB2D4E">
              <w:rPr>
                <w:rFonts w:ascii="Arial Narrow" w:hAnsi="Arial Narrow"/>
                <w:i/>
                <w:sz w:val="24"/>
                <w:lang w:val="fr-FR"/>
              </w:rPr>
              <w:t>sismique applicable aux bâtiments » du Ministère de l’Écologie, du Développement durable, des Transports et du Logement.</w:t>
            </w:r>
          </w:p>
        </w:tc>
        <w:tc>
          <w:tcPr>
            <w:tcW w:w="1087" w:type="dxa"/>
          </w:tcPr>
          <w:p w14:paraId="034F5998" w14:textId="0F145820" w:rsidR="00CB2D4E" w:rsidRPr="00CB2D4E" w:rsidRDefault="00CB2D4E" w:rsidP="0071337F">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sidR="00B76FA5">
              <w:rPr>
                <w:rFonts w:ascii="Arial Narrow" w:hAnsi="Arial Narrow"/>
                <w:sz w:val="24"/>
                <w:lang w:val="fr-FR"/>
              </w:rPr>
              <w:fldChar w:fldCharType="begin"/>
            </w:r>
            <w:r w:rsidR="00B76FA5">
              <w:rPr>
                <w:rFonts w:ascii="Arial Narrow" w:hAnsi="Arial Narrow"/>
                <w:sz w:val="24"/>
                <w:lang w:val="fr-FR"/>
              </w:rPr>
              <w:instrText xml:space="preserve"> PAGEREF sismique \h </w:instrText>
            </w:r>
            <w:r w:rsidR="00B76FA5">
              <w:rPr>
                <w:rFonts w:ascii="Arial Narrow" w:hAnsi="Arial Narrow"/>
                <w:sz w:val="24"/>
                <w:lang w:val="fr-FR"/>
              </w:rPr>
            </w:r>
            <w:r w:rsidR="00B76FA5">
              <w:rPr>
                <w:rFonts w:ascii="Arial Narrow" w:hAnsi="Arial Narrow"/>
                <w:sz w:val="24"/>
                <w:lang w:val="fr-FR"/>
              </w:rPr>
              <w:fldChar w:fldCharType="separate"/>
            </w:r>
            <w:r w:rsidR="00260DA3">
              <w:rPr>
                <w:rFonts w:ascii="Arial Narrow" w:hAnsi="Arial Narrow"/>
                <w:noProof/>
                <w:sz w:val="24"/>
                <w:lang w:val="fr-FR"/>
              </w:rPr>
              <w:t>9</w:t>
            </w:r>
            <w:r w:rsidR="00B76FA5">
              <w:rPr>
                <w:rFonts w:ascii="Arial Narrow" w:hAnsi="Arial Narrow"/>
                <w:sz w:val="24"/>
                <w:lang w:val="fr-FR"/>
              </w:rPr>
              <w:fldChar w:fldCharType="end"/>
            </w:r>
          </w:p>
        </w:tc>
      </w:tr>
      <w:tr w:rsidR="00CB2D4E" w:rsidRPr="00EE40EA" w14:paraId="317DB059" w14:textId="77777777" w:rsidTr="00144499">
        <w:tc>
          <w:tcPr>
            <w:tcW w:w="9048" w:type="dxa"/>
          </w:tcPr>
          <w:p w14:paraId="500BF2A1" w14:textId="77777777" w:rsidR="00CB2D4E" w:rsidRPr="00785EB3" w:rsidRDefault="00EE40EA" w:rsidP="0052461A">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Ressource </w:t>
            </w:r>
            <w:r w:rsidR="0052461A">
              <w:rPr>
                <w:rFonts w:ascii="Arial Narrow" w:hAnsi="Arial Narrow"/>
                <w:sz w:val="24"/>
                <w:lang w:val="fr-FR"/>
              </w:rPr>
              <w:t>6</w:t>
            </w:r>
            <w:r>
              <w:rPr>
                <w:rFonts w:ascii="Arial Narrow" w:hAnsi="Arial Narrow"/>
                <w:sz w:val="24"/>
                <w:lang w:val="fr-FR"/>
              </w:rPr>
              <w:t xml:space="preserve"> : </w:t>
            </w:r>
            <w:r w:rsidR="00785EB3">
              <w:rPr>
                <w:rFonts w:ascii="Arial Narrow" w:hAnsi="Arial Narrow"/>
                <w:i/>
                <w:lang w:val="fr-FR"/>
              </w:rPr>
              <w:t>E</w:t>
            </w:r>
            <w:r w:rsidR="00785EB3" w:rsidRPr="00785EB3">
              <w:rPr>
                <w:rFonts w:ascii="Arial Narrow" w:hAnsi="Arial Narrow"/>
                <w:i/>
                <w:lang w:val="fr-FR"/>
              </w:rPr>
              <w:t>xtraits EN 1993</w:t>
            </w:r>
            <w:r w:rsidR="00202159">
              <w:rPr>
                <w:rFonts w:ascii="Arial Narrow" w:hAnsi="Arial Narrow"/>
                <w:i/>
                <w:lang w:val="fr-FR"/>
              </w:rPr>
              <w:t>-1-1 et EN 1993-1-8</w:t>
            </w:r>
            <w:r w:rsidR="00785EB3" w:rsidRPr="00785EB3">
              <w:rPr>
                <w:rFonts w:ascii="Arial Narrow" w:hAnsi="Arial Narrow"/>
                <w:i/>
                <w:lang w:val="fr-FR"/>
              </w:rPr>
              <w:t xml:space="preserve"> / « Manuel de construction métallique » éditions Eyrolles APK sous la direction de J.P. Muzeau</w:t>
            </w:r>
          </w:p>
        </w:tc>
        <w:tc>
          <w:tcPr>
            <w:tcW w:w="1087" w:type="dxa"/>
          </w:tcPr>
          <w:p w14:paraId="7567FDBA" w14:textId="0FFA124E" w:rsidR="00CB2D4E" w:rsidRDefault="00EE40EA" w:rsidP="0071337F">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sidR="00785EB3">
              <w:rPr>
                <w:rFonts w:ascii="Arial Narrow" w:hAnsi="Arial Narrow"/>
                <w:sz w:val="24"/>
                <w:lang w:val="fr-FR"/>
              </w:rPr>
              <w:fldChar w:fldCharType="begin"/>
            </w:r>
            <w:r w:rsidR="00785EB3">
              <w:rPr>
                <w:rFonts w:ascii="Arial Narrow" w:hAnsi="Arial Narrow"/>
                <w:sz w:val="24"/>
                <w:lang w:val="fr-FR"/>
              </w:rPr>
              <w:instrText xml:space="preserve"> PAGEREF eurocode3 \h </w:instrText>
            </w:r>
            <w:r w:rsidR="00785EB3">
              <w:rPr>
                <w:rFonts w:ascii="Arial Narrow" w:hAnsi="Arial Narrow"/>
                <w:sz w:val="24"/>
                <w:lang w:val="fr-FR"/>
              </w:rPr>
            </w:r>
            <w:r w:rsidR="00785EB3">
              <w:rPr>
                <w:rFonts w:ascii="Arial Narrow" w:hAnsi="Arial Narrow"/>
                <w:sz w:val="24"/>
                <w:lang w:val="fr-FR"/>
              </w:rPr>
              <w:fldChar w:fldCharType="separate"/>
            </w:r>
            <w:r w:rsidR="00260DA3">
              <w:rPr>
                <w:rFonts w:ascii="Arial Narrow" w:hAnsi="Arial Narrow"/>
                <w:noProof/>
                <w:sz w:val="24"/>
                <w:lang w:val="fr-FR"/>
              </w:rPr>
              <w:t>11</w:t>
            </w:r>
            <w:r w:rsidR="00785EB3">
              <w:rPr>
                <w:rFonts w:ascii="Arial Narrow" w:hAnsi="Arial Narrow"/>
                <w:sz w:val="24"/>
                <w:lang w:val="fr-FR"/>
              </w:rPr>
              <w:fldChar w:fldCharType="end"/>
            </w:r>
          </w:p>
        </w:tc>
      </w:tr>
      <w:tr w:rsidR="00EE40EA" w:rsidRPr="00AE5E2F" w14:paraId="10C71F42" w14:textId="77777777" w:rsidTr="00144499">
        <w:tc>
          <w:tcPr>
            <w:tcW w:w="9048" w:type="dxa"/>
          </w:tcPr>
          <w:p w14:paraId="3DE30FD6" w14:textId="77777777" w:rsidR="00EE40EA" w:rsidRDefault="00EE40EA" w:rsidP="0052461A">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Ressource</w:t>
            </w:r>
            <w:r w:rsidR="00575126">
              <w:rPr>
                <w:rFonts w:ascii="Arial Narrow" w:hAnsi="Arial Narrow"/>
                <w:sz w:val="24"/>
                <w:lang w:val="fr-FR"/>
              </w:rPr>
              <w:t xml:space="preserve"> </w:t>
            </w:r>
            <w:r w:rsidR="0052461A">
              <w:rPr>
                <w:rFonts w:ascii="Arial Narrow" w:hAnsi="Arial Narrow"/>
                <w:sz w:val="24"/>
                <w:lang w:val="fr-FR"/>
              </w:rPr>
              <w:t>7</w:t>
            </w:r>
            <w:r w:rsidR="00575126">
              <w:rPr>
                <w:rFonts w:ascii="Arial Narrow" w:hAnsi="Arial Narrow"/>
                <w:sz w:val="24"/>
                <w:lang w:val="fr-FR"/>
              </w:rPr>
              <w:t xml:space="preserve"> : </w:t>
            </w:r>
            <w:r w:rsidR="00575126" w:rsidRPr="00575126">
              <w:rPr>
                <w:rFonts w:ascii="Arial Narrow" w:hAnsi="Arial Narrow"/>
                <w:i/>
                <w:sz w:val="24"/>
                <w:lang w:val="fr-FR"/>
              </w:rPr>
              <w:t>Documentation planchers collaborants Arcelor</w:t>
            </w:r>
            <w:r w:rsidR="006A4567">
              <w:rPr>
                <w:rFonts w:ascii="Arial Narrow" w:hAnsi="Arial Narrow"/>
                <w:i/>
                <w:sz w:val="24"/>
                <w:lang w:val="fr-FR"/>
              </w:rPr>
              <w:t>Mittal</w:t>
            </w:r>
            <w:r w:rsidR="00575126" w:rsidRPr="00575126">
              <w:rPr>
                <w:rFonts w:ascii="Arial Narrow" w:hAnsi="Arial Narrow"/>
                <w:i/>
                <w:sz w:val="24"/>
                <w:lang w:val="fr-FR"/>
              </w:rPr>
              <w:t xml:space="preserve"> Cofraplus® 60</w:t>
            </w:r>
          </w:p>
        </w:tc>
        <w:tc>
          <w:tcPr>
            <w:tcW w:w="1087" w:type="dxa"/>
          </w:tcPr>
          <w:p w14:paraId="4AE365D9" w14:textId="2D97F0FD" w:rsidR="00EE40EA" w:rsidRDefault="00EE40EA" w:rsidP="00682CCD">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sidR="00682CCD">
              <w:rPr>
                <w:rFonts w:ascii="Arial Narrow" w:hAnsi="Arial Narrow"/>
                <w:sz w:val="24"/>
                <w:lang w:val="fr-FR"/>
              </w:rPr>
              <w:fldChar w:fldCharType="begin"/>
            </w:r>
            <w:r w:rsidR="00682CCD">
              <w:rPr>
                <w:rFonts w:ascii="Arial Narrow" w:hAnsi="Arial Narrow"/>
                <w:sz w:val="24"/>
                <w:lang w:val="fr-FR"/>
              </w:rPr>
              <w:instrText xml:space="preserve"> PAGEREF plancher \h </w:instrText>
            </w:r>
            <w:r w:rsidR="00682CCD">
              <w:rPr>
                <w:rFonts w:ascii="Arial Narrow" w:hAnsi="Arial Narrow"/>
                <w:sz w:val="24"/>
                <w:lang w:val="fr-FR"/>
              </w:rPr>
            </w:r>
            <w:r w:rsidR="00682CCD">
              <w:rPr>
                <w:rFonts w:ascii="Arial Narrow" w:hAnsi="Arial Narrow"/>
                <w:sz w:val="24"/>
                <w:lang w:val="fr-FR"/>
              </w:rPr>
              <w:fldChar w:fldCharType="separate"/>
            </w:r>
            <w:r w:rsidR="00260DA3">
              <w:rPr>
                <w:rFonts w:ascii="Arial Narrow" w:hAnsi="Arial Narrow"/>
                <w:noProof/>
                <w:sz w:val="24"/>
                <w:lang w:val="fr-FR"/>
              </w:rPr>
              <w:t>18</w:t>
            </w:r>
            <w:r w:rsidR="00682CCD">
              <w:rPr>
                <w:rFonts w:ascii="Arial Narrow" w:hAnsi="Arial Narrow"/>
                <w:sz w:val="24"/>
                <w:lang w:val="fr-FR"/>
              </w:rPr>
              <w:fldChar w:fldCharType="end"/>
            </w:r>
          </w:p>
        </w:tc>
      </w:tr>
      <w:tr w:rsidR="00497470" w14:paraId="57141422" w14:textId="77777777" w:rsidTr="00144499">
        <w:tc>
          <w:tcPr>
            <w:tcW w:w="9048" w:type="dxa"/>
          </w:tcPr>
          <w:p w14:paraId="4206F042" w14:textId="77777777" w:rsidR="00497470" w:rsidRPr="00575126" w:rsidRDefault="00497470" w:rsidP="0052461A">
            <w:pPr>
              <w:widowControl/>
              <w:tabs>
                <w:tab w:val="left" w:pos="5954"/>
              </w:tabs>
              <w:spacing w:before="120" w:after="120" w:line="240" w:lineRule="auto"/>
              <w:rPr>
                <w:rFonts w:ascii="Arial Narrow" w:hAnsi="Arial Narrow"/>
                <w:i/>
                <w:sz w:val="24"/>
                <w:lang w:val="fr-FR"/>
              </w:rPr>
            </w:pPr>
            <w:r>
              <w:rPr>
                <w:rFonts w:ascii="Arial Narrow" w:hAnsi="Arial Narrow"/>
                <w:sz w:val="24"/>
                <w:lang w:val="fr-FR"/>
              </w:rPr>
              <w:t xml:space="preserve">Ressource </w:t>
            </w:r>
            <w:r w:rsidR="00144499">
              <w:rPr>
                <w:rFonts w:ascii="Arial Narrow" w:hAnsi="Arial Narrow"/>
                <w:sz w:val="24"/>
                <w:lang w:val="fr-FR"/>
              </w:rPr>
              <w:t>8</w:t>
            </w:r>
            <w:r>
              <w:rPr>
                <w:rFonts w:ascii="Arial Narrow" w:hAnsi="Arial Narrow"/>
                <w:sz w:val="24"/>
                <w:lang w:val="fr-FR"/>
              </w:rPr>
              <w:t> :</w:t>
            </w:r>
            <w:r w:rsidR="00575126">
              <w:rPr>
                <w:rFonts w:ascii="Arial Narrow" w:hAnsi="Arial Narrow"/>
                <w:sz w:val="24"/>
                <w:lang w:val="fr-FR"/>
              </w:rPr>
              <w:t xml:space="preserve"> </w:t>
            </w:r>
            <w:r w:rsidR="00575126" w:rsidRPr="00575126">
              <w:rPr>
                <w:rFonts w:ascii="Arial Narrow" w:hAnsi="Arial Narrow"/>
                <w:i/>
                <w:sz w:val="24"/>
                <w:szCs w:val="32"/>
                <w:lang w:val="fr-FR"/>
              </w:rPr>
              <w:t>Poutrelles IPE</w:t>
            </w:r>
          </w:p>
        </w:tc>
        <w:tc>
          <w:tcPr>
            <w:tcW w:w="1087" w:type="dxa"/>
          </w:tcPr>
          <w:p w14:paraId="1F3BE02E" w14:textId="0E529B10" w:rsidR="00497470" w:rsidRDefault="00575126" w:rsidP="0071337F">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Pr>
                <w:rFonts w:ascii="Arial Narrow" w:hAnsi="Arial Narrow"/>
                <w:sz w:val="24"/>
                <w:lang w:val="fr-FR"/>
              </w:rPr>
              <w:fldChar w:fldCharType="begin"/>
            </w:r>
            <w:r>
              <w:rPr>
                <w:rFonts w:ascii="Arial Narrow" w:hAnsi="Arial Narrow"/>
                <w:sz w:val="24"/>
                <w:lang w:val="fr-FR"/>
              </w:rPr>
              <w:instrText xml:space="preserve"> PAGEREF IPE \h </w:instrText>
            </w:r>
            <w:r>
              <w:rPr>
                <w:rFonts w:ascii="Arial Narrow" w:hAnsi="Arial Narrow"/>
                <w:sz w:val="24"/>
                <w:lang w:val="fr-FR"/>
              </w:rPr>
            </w:r>
            <w:r>
              <w:rPr>
                <w:rFonts w:ascii="Arial Narrow" w:hAnsi="Arial Narrow"/>
                <w:sz w:val="24"/>
                <w:lang w:val="fr-FR"/>
              </w:rPr>
              <w:fldChar w:fldCharType="separate"/>
            </w:r>
            <w:r w:rsidR="00260DA3">
              <w:rPr>
                <w:rFonts w:ascii="Arial Narrow" w:hAnsi="Arial Narrow"/>
                <w:noProof/>
                <w:sz w:val="24"/>
                <w:lang w:val="fr-FR"/>
              </w:rPr>
              <w:t>19</w:t>
            </w:r>
            <w:r>
              <w:rPr>
                <w:rFonts w:ascii="Arial Narrow" w:hAnsi="Arial Narrow"/>
                <w:sz w:val="24"/>
                <w:lang w:val="fr-FR"/>
              </w:rPr>
              <w:fldChar w:fldCharType="end"/>
            </w:r>
          </w:p>
        </w:tc>
      </w:tr>
      <w:tr w:rsidR="004A312F" w14:paraId="4137702B" w14:textId="77777777" w:rsidTr="00144499">
        <w:tc>
          <w:tcPr>
            <w:tcW w:w="9048" w:type="dxa"/>
          </w:tcPr>
          <w:p w14:paraId="38554ADF" w14:textId="77777777" w:rsidR="004A312F" w:rsidRDefault="004A312F" w:rsidP="00814FC6">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Ressource </w:t>
            </w:r>
            <w:r w:rsidR="00144499">
              <w:rPr>
                <w:rFonts w:ascii="Arial Narrow" w:hAnsi="Arial Narrow"/>
                <w:sz w:val="24"/>
                <w:lang w:val="fr-FR"/>
              </w:rPr>
              <w:t>9</w:t>
            </w:r>
            <w:r>
              <w:rPr>
                <w:rFonts w:ascii="Arial Narrow" w:hAnsi="Arial Narrow"/>
                <w:sz w:val="24"/>
                <w:lang w:val="fr-FR"/>
              </w:rPr>
              <w:t xml:space="preserve"> : </w:t>
            </w:r>
            <w:r w:rsidR="00682CCD" w:rsidRPr="006A4567">
              <w:rPr>
                <w:rFonts w:ascii="Arial Narrow" w:hAnsi="Arial Narrow"/>
                <w:i/>
                <w:sz w:val="24"/>
                <w:lang w:val="fr-FR"/>
              </w:rPr>
              <w:t>Profils c</w:t>
            </w:r>
            <w:r w:rsidR="0040597A">
              <w:rPr>
                <w:rFonts w:ascii="Arial Narrow" w:hAnsi="Arial Narrow"/>
                <w:i/>
                <w:sz w:val="24"/>
                <w:lang w:val="fr-FR"/>
              </w:rPr>
              <w:t>arré</w:t>
            </w:r>
            <w:r w:rsidR="00182E81">
              <w:rPr>
                <w:rFonts w:ascii="Arial Narrow" w:hAnsi="Arial Narrow"/>
                <w:i/>
                <w:sz w:val="24"/>
                <w:lang w:val="fr-FR"/>
              </w:rPr>
              <w:t>s</w:t>
            </w:r>
            <w:r w:rsidR="0040597A">
              <w:rPr>
                <w:rFonts w:ascii="Arial Narrow" w:hAnsi="Arial Narrow"/>
                <w:i/>
                <w:sz w:val="24"/>
                <w:lang w:val="fr-FR"/>
              </w:rPr>
              <w:t xml:space="preserve"> </w:t>
            </w:r>
            <w:r w:rsidR="00682CCD" w:rsidRPr="006A4567">
              <w:rPr>
                <w:rFonts w:ascii="Arial Narrow" w:hAnsi="Arial Narrow"/>
                <w:i/>
                <w:sz w:val="24"/>
                <w:lang w:val="fr-FR"/>
              </w:rPr>
              <w:t xml:space="preserve">de construction finis à </w:t>
            </w:r>
            <w:r w:rsidR="00814FC6">
              <w:rPr>
                <w:rFonts w:ascii="Arial Narrow" w:hAnsi="Arial Narrow"/>
                <w:i/>
                <w:sz w:val="24"/>
                <w:lang w:val="fr-FR"/>
              </w:rPr>
              <w:t>chau</w:t>
            </w:r>
            <w:r w:rsidR="00682CCD" w:rsidRPr="006A4567">
              <w:rPr>
                <w:rFonts w:ascii="Arial Narrow" w:hAnsi="Arial Narrow"/>
                <w:i/>
                <w:sz w:val="24"/>
                <w:lang w:val="fr-FR"/>
              </w:rPr>
              <w:t xml:space="preserve">d </w:t>
            </w:r>
            <w:r w:rsidR="006A4567" w:rsidRPr="006A4567">
              <w:rPr>
                <w:rFonts w:ascii="Arial Narrow" w:hAnsi="Arial Narrow"/>
                <w:i/>
                <w:sz w:val="24"/>
                <w:lang w:val="fr-FR"/>
              </w:rPr>
              <w:t>–</w:t>
            </w:r>
            <w:r w:rsidR="00682CCD" w:rsidRPr="006A4567">
              <w:rPr>
                <w:rFonts w:ascii="Arial Narrow" w:hAnsi="Arial Narrow"/>
                <w:i/>
                <w:sz w:val="24"/>
                <w:lang w:val="fr-FR"/>
              </w:rPr>
              <w:t xml:space="preserve"> NF EN 1021</w:t>
            </w:r>
            <w:r w:rsidR="00814FC6">
              <w:rPr>
                <w:rFonts w:ascii="Arial Narrow" w:hAnsi="Arial Narrow"/>
                <w:i/>
                <w:sz w:val="24"/>
                <w:lang w:val="fr-FR"/>
              </w:rPr>
              <w:t>0</w:t>
            </w:r>
          </w:p>
        </w:tc>
        <w:tc>
          <w:tcPr>
            <w:tcW w:w="1087" w:type="dxa"/>
          </w:tcPr>
          <w:p w14:paraId="3B2623C8" w14:textId="0EB423A0" w:rsidR="004A312F" w:rsidRDefault="004A312F" w:rsidP="0071337F">
            <w:pPr>
              <w:widowControl/>
              <w:tabs>
                <w:tab w:val="left" w:pos="5954"/>
              </w:tabs>
              <w:spacing w:before="120" w:after="120" w:line="240" w:lineRule="auto"/>
              <w:rPr>
                <w:rFonts w:ascii="Arial Narrow" w:hAnsi="Arial Narrow"/>
                <w:sz w:val="24"/>
                <w:lang w:val="fr-FR"/>
              </w:rPr>
            </w:pPr>
            <w:r>
              <w:rPr>
                <w:rFonts w:ascii="Arial Narrow" w:hAnsi="Arial Narrow"/>
                <w:sz w:val="24"/>
                <w:lang w:val="fr-FR"/>
              </w:rPr>
              <w:t xml:space="preserve">page </w:t>
            </w:r>
            <w:r>
              <w:rPr>
                <w:rFonts w:ascii="Arial Narrow" w:hAnsi="Arial Narrow"/>
                <w:sz w:val="24"/>
                <w:lang w:val="fr-FR"/>
              </w:rPr>
              <w:fldChar w:fldCharType="begin"/>
            </w:r>
            <w:r>
              <w:rPr>
                <w:rFonts w:ascii="Arial Narrow" w:hAnsi="Arial Narrow"/>
                <w:sz w:val="24"/>
                <w:lang w:val="fr-FR"/>
              </w:rPr>
              <w:instrText xml:space="preserve"> PAGEREF tube \h </w:instrText>
            </w:r>
            <w:r>
              <w:rPr>
                <w:rFonts w:ascii="Arial Narrow" w:hAnsi="Arial Narrow"/>
                <w:sz w:val="24"/>
                <w:lang w:val="fr-FR"/>
              </w:rPr>
            </w:r>
            <w:r>
              <w:rPr>
                <w:rFonts w:ascii="Arial Narrow" w:hAnsi="Arial Narrow"/>
                <w:sz w:val="24"/>
                <w:lang w:val="fr-FR"/>
              </w:rPr>
              <w:fldChar w:fldCharType="separate"/>
            </w:r>
            <w:r w:rsidR="00260DA3">
              <w:rPr>
                <w:rFonts w:ascii="Arial Narrow" w:hAnsi="Arial Narrow"/>
                <w:noProof/>
                <w:sz w:val="24"/>
                <w:lang w:val="fr-FR"/>
              </w:rPr>
              <w:t>19</w:t>
            </w:r>
            <w:r>
              <w:rPr>
                <w:rFonts w:ascii="Arial Narrow" w:hAnsi="Arial Narrow"/>
                <w:sz w:val="24"/>
                <w:lang w:val="fr-FR"/>
              </w:rPr>
              <w:fldChar w:fldCharType="end"/>
            </w:r>
          </w:p>
        </w:tc>
      </w:tr>
    </w:tbl>
    <w:p w14:paraId="06D70A86" w14:textId="77777777" w:rsidR="0071337F" w:rsidRDefault="0071337F" w:rsidP="0071337F">
      <w:pPr>
        <w:widowControl/>
        <w:tabs>
          <w:tab w:val="left" w:pos="5954"/>
        </w:tabs>
        <w:spacing w:before="120" w:after="120" w:line="240" w:lineRule="auto"/>
        <w:rPr>
          <w:rFonts w:ascii="Arial Narrow" w:hAnsi="Arial Narrow"/>
          <w:lang w:val="fr-FR"/>
        </w:rPr>
      </w:pPr>
    </w:p>
    <w:p w14:paraId="02BB758C" w14:textId="77777777" w:rsidR="0071337F" w:rsidRDefault="0071337F" w:rsidP="0071337F">
      <w:pPr>
        <w:widowControl/>
        <w:tabs>
          <w:tab w:val="left" w:pos="5954"/>
        </w:tabs>
        <w:spacing w:before="120" w:after="120" w:line="240" w:lineRule="auto"/>
        <w:rPr>
          <w:rFonts w:ascii="Arial Narrow" w:hAnsi="Arial Narrow"/>
          <w:lang w:val="fr-FR"/>
        </w:rPr>
        <w:sectPr w:rsidR="0071337F" w:rsidSect="00020A88">
          <w:footerReference w:type="default" r:id="rId8"/>
          <w:pgSz w:w="23814" w:h="16840" w:orient="landscape" w:code="8"/>
          <w:pgMar w:top="1276" w:right="1418" w:bottom="1276" w:left="1418" w:header="567" w:footer="567" w:gutter="0"/>
          <w:cols w:num="2" w:space="708"/>
          <w:docGrid w:linePitch="360"/>
        </w:sectPr>
      </w:pPr>
    </w:p>
    <w:p w14:paraId="6C993E8B" w14:textId="77777777" w:rsidR="006914F2" w:rsidRDefault="00E553B4" w:rsidP="00E553B4">
      <w:pPr>
        <w:pStyle w:val="Paragraphedeliste"/>
        <w:ind w:left="0"/>
        <w:rPr>
          <w:rFonts w:ascii="Arial Narrow" w:hAnsi="Arial Narrow"/>
          <w:i/>
        </w:rPr>
      </w:pPr>
      <w:bookmarkStart w:id="1" w:name="chantier_apaise"/>
      <w:bookmarkEnd w:id="1"/>
      <w:r>
        <w:rPr>
          <w:rFonts w:ascii="Arial Narrow" w:hAnsi="Arial Narrow"/>
          <w:i/>
        </w:rPr>
        <w:lastRenderedPageBreak/>
        <w:t>Ressource 1</w:t>
      </w:r>
      <w:r w:rsidR="00EA15A7">
        <w:rPr>
          <w:rFonts w:ascii="Arial Narrow" w:hAnsi="Arial Narrow"/>
          <w:i/>
        </w:rPr>
        <w:t xml:space="preserve"> : </w:t>
      </w:r>
      <w:r w:rsidR="00785EB3">
        <w:rPr>
          <w:rFonts w:ascii="Arial Narrow" w:hAnsi="Arial Narrow"/>
          <w:i/>
        </w:rPr>
        <w:t>E</w:t>
      </w:r>
      <w:r w:rsidR="00EA15A7">
        <w:rPr>
          <w:rFonts w:ascii="Arial Narrow" w:hAnsi="Arial Narrow"/>
          <w:i/>
        </w:rPr>
        <w:t>xtrait charte « Chantier Apaisé »</w:t>
      </w:r>
    </w:p>
    <w:p w14:paraId="4E014DAA" w14:textId="77777777" w:rsidR="00F16750" w:rsidRPr="00F16750" w:rsidRDefault="00F16750" w:rsidP="00342C37">
      <w:pPr>
        <w:tabs>
          <w:tab w:val="left" w:pos="1134"/>
        </w:tabs>
        <w:spacing w:before="40" w:after="40"/>
        <w:jc w:val="both"/>
        <w:rPr>
          <w:sz w:val="20"/>
          <w:lang w:val="fr-FR"/>
        </w:rPr>
      </w:pPr>
      <w:r w:rsidRPr="00F16750">
        <w:rPr>
          <w:b/>
          <w:sz w:val="20"/>
          <w:lang w:val="fr-FR"/>
        </w:rPr>
        <w:t>Article 1</w:t>
      </w:r>
      <w:r w:rsidRPr="00F16750">
        <w:rPr>
          <w:sz w:val="20"/>
          <w:lang w:val="fr-FR"/>
        </w:rPr>
        <w:t xml:space="preserve"> -</w:t>
      </w:r>
      <w:r w:rsidRPr="00F16750">
        <w:rPr>
          <w:sz w:val="20"/>
          <w:lang w:val="fr-FR"/>
        </w:rPr>
        <w:tab/>
        <w:t>Préambule</w:t>
      </w:r>
    </w:p>
    <w:p w14:paraId="230D4435" w14:textId="77777777" w:rsidR="00F16750" w:rsidRPr="00F16750" w:rsidRDefault="00F16750" w:rsidP="000318CF">
      <w:pPr>
        <w:spacing w:after="60" w:line="240" w:lineRule="auto"/>
        <w:jc w:val="both"/>
        <w:rPr>
          <w:sz w:val="20"/>
          <w:lang w:val="fr-FR"/>
        </w:rPr>
      </w:pPr>
      <w:r w:rsidRPr="00F16750">
        <w:rPr>
          <w:sz w:val="20"/>
          <w:lang w:val="fr-FR"/>
        </w:rPr>
        <w:t xml:space="preserve">Le </w:t>
      </w:r>
      <w:r w:rsidRPr="00F14D18">
        <w:rPr>
          <w:sz w:val="20"/>
          <w:lang w:val="fr-FR"/>
        </w:rPr>
        <w:t>Pro</w:t>
      </w:r>
      <w:r w:rsidRPr="00F16750">
        <w:rPr>
          <w:sz w:val="20"/>
          <w:lang w:val="fr-FR"/>
        </w:rPr>
        <w:t>jet de Renouvellement Urbain – PRU – du quartier de Chamiers est une opération de grande envergure qui vise une exemplarité et une performance globale pour répondre à une ambition politique locale très forte</w:t>
      </w:r>
      <w:r w:rsidR="00192142">
        <w:rPr>
          <w:sz w:val="20"/>
          <w:lang w:val="fr-FR"/>
        </w:rPr>
        <w:t> </w:t>
      </w:r>
      <w:r w:rsidRPr="00F16750">
        <w:rPr>
          <w:sz w:val="20"/>
          <w:lang w:val="fr-FR"/>
        </w:rPr>
        <w:t>: produire au service de l’Humain.</w:t>
      </w:r>
    </w:p>
    <w:p w14:paraId="4EFE69BD" w14:textId="77777777" w:rsidR="00F16750" w:rsidRPr="00F16750" w:rsidRDefault="00F16750" w:rsidP="000318CF">
      <w:pPr>
        <w:spacing w:after="60" w:line="240" w:lineRule="auto"/>
        <w:jc w:val="both"/>
        <w:rPr>
          <w:sz w:val="20"/>
          <w:lang w:val="fr-FR"/>
        </w:rPr>
      </w:pPr>
      <w:r w:rsidRPr="00F16750">
        <w:rPr>
          <w:sz w:val="20"/>
          <w:lang w:val="fr-FR"/>
        </w:rPr>
        <w:t>Aussi, grâce au soutien de l’Agence Régionale en Santé, une Évaluation des Impacts en Santé du PRU a permis d’éclairer les acteurs sur les outils à mettre en œuvre pour tendre vers cette aspiration. La Charte Chantier Apaisé en est l’une des concrétisations. Elle est le fruit d’un travail transversal qui a réuni autour d’elle les habitants et représentants associatifs pour leur expertise d’usage, les maîtres d’ouvrage du PRU pour leur expertise opérationnelle et les financeurs du PRU.</w:t>
      </w:r>
    </w:p>
    <w:p w14:paraId="112B5240" w14:textId="49CA64D8" w:rsidR="00F16750" w:rsidRPr="00F16750" w:rsidRDefault="00F16750" w:rsidP="000318CF">
      <w:pPr>
        <w:spacing w:after="60" w:line="240" w:lineRule="auto"/>
        <w:jc w:val="both"/>
        <w:rPr>
          <w:sz w:val="20"/>
          <w:lang w:val="fr-FR"/>
        </w:rPr>
      </w:pPr>
      <w:r w:rsidRPr="00F16750">
        <w:rPr>
          <w:sz w:val="20"/>
          <w:lang w:val="fr-FR"/>
        </w:rPr>
        <w:t>Ce travail a permis l’expression de craintes quant au déroulé de chantiers en site occupé (bruit, circulations complexifiées, trafics d’engins…) et la traduction d’attentes fortes pour que les chantiers puissent se dérouler dans les meilleures conditions pour l’ensemble des acteurs concernés (entreprises, maîtres d’ouvrages, habitants, usagers des services et commerces du quartier…).</w:t>
      </w:r>
    </w:p>
    <w:p w14:paraId="45FF2BE1" w14:textId="77777777" w:rsidR="00F16750" w:rsidRPr="00F16750" w:rsidRDefault="00F16750" w:rsidP="000318CF">
      <w:pPr>
        <w:spacing w:after="60" w:line="240" w:lineRule="auto"/>
        <w:jc w:val="both"/>
        <w:rPr>
          <w:sz w:val="20"/>
          <w:lang w:val="fr-FR"/>
        </w:rPr>
      </w:pPr>
      <w:r w:rsidRPr="00F16750">
        <w:rPr>
          <w:sz w:val="20"/>
          <w:lang w:val="fr-FR"/>
        </w:rPr>
        <w:t>La charte Chantier Apaisé du PRU de Chamiers est une action d’accompagnement au changement inscrite à la convention pluriannuelle de renouvellement urbain du quartier de Chamiers signée le 24 Juin 2019 par l’ensemble des partenaires.</w:t>
      </w:r>
    </w:p>
    <w:p w14:paraId="69432D47" w14:textId="77777777" w:rsidR="00F16750" w:rsidRPr="00F16750" w:rsidRDefault="00F16750" w:rsidP="000318CF">
      <w:pPr>
        <w:spacing w:after="60" w:line="240" w:lineRule="auto"/>
        <w:jc w:val="both"/>
        <w:rPr>
          <w:sz w:val="20"/>
          <w:lang w:val="fr-FR"/>
        </w:rPr>
      </w:pPr>
      <w:r w:rsidRPr="00F16750">
        <w:rPr>
          <w:sz w:val="20"/>
          <w:lang w:val="fr-FR"/>
        </w:rPr>
        <w:t>Qu’est-ce qu’un Chantier « apaisé » ?</w:t>
      </w:r>
    </w:p>
    <w:p w14:paraId="512CF521" w14:textId="77777777" w:rsidR="00F16750" w:rsidRPr="00F16750" w:rsidRDefault="00F16750" w:rsidP="000318CF">
      <w:pPr>
        <w:spacing w:after="60" w:line="240" w:lineRule="auto"/>
        <w:jc w:val="both"/>
        <w:rPr>
          <w:sz w:val="20"/>
          <w:lang w:val="fr-FR"/>
        </w:rPr>
      </w:pPr>
      <w:r w:rsidRPr="00F16750">
        <w:rPr>
          <w:sz w:val="20"/>
          <w:lang w:val="fr-FR"/>
        </w:rPr>
        <w:t>Il s’agit d’un chantier qui prévoit de nombreuses dispositions permettant d’éviter, d’atténuer ou de contenir les nuisances habituellement produites. Le premier objectif est l’information des riverains et des usagers des équipements proches du chantier, pour la raison « qu’une nuisance expliquée est mieux acceptée qu’une nuisance subie sans explication. ». Cet objectif d’information et d’explication doit être maintenu depuis l’installation et le démarrage du chantier jusqu’à son complet achèvement.</w:t>
      </w:r>
    </w:p>
    <w:p w14:paraId="44C4C1E3" w14:textId="77777777" w:rsidR="00F16750" w:rsidRPr="00F16750" w:rsidRDefault="00F16750" w:rsidP="000318CF">
      <w:pPr>
        <w:spacing w:after="60" w:line="240" w:lineRule="auto"/>
        <w:jc w:val="both"/>
        <w:rPr>
          <w:sz w:val="20"/>
          <w:lang w:val="fr-FR"/>
        </w:rPr>
      </w:pPr>
      <w:r w:rsidRPr="00F16750">
        <w:rPr>
          <w:sz w:val="20"/>
          <w:lang w:val="fr-FR"/>
        </w:rPr>
        <w:t>La démarche se double de l’organisation de chantiers dans sa phase initiale. Elle passe par la sensibilisation, l’information et la formation du personnel (cadres et ouvriers), l’adaptation du matériel et le choix qualitatif des matériaux à utiliser. La charte ne doit pas exclusivement mobiliser le personnel de l’entreprise qui en est le premier garant, mais elle doit largement impliquer ses commanditaires (maîtres d’ouvrage) et ses partenaires tant en amont (maîtres d’œuvre, bureau d’études, de méthodes...) qu’en aval (sous-traitants, fournisseurs, exploitants). Cet objectif de bonne organisation et coordination doit continuer tout au long du chantier, en adaptant ou en renouvelant les dispositifs développés afin de gérer ses aléas.</w:t>
      </w:r>
      <w:r w:rsidR="00FC4FE3">
        <w:rPr>
          <w:sz w:val="20"/>
          <w:lang w:val="fr-FR"/>
        </w:rPr>
        <w:t xml:space="preserve"> </w:t>
      </w:r>
      <w:r w:rsidRPr="00F16750">
        <w:rPr>
          <w:sz w:val="20"/>
          <w:lang w:val="fr-FR"/>
        </w:rPr>
        <w:t>.../…</w:t>
      </w:r>
    </w:p>
    <w:p w14:paraId="4B4F0592" w14:textId="77777777" w:rsidR="00F16750" w:rsidRPr="00F16750" w:rsidRDefault="00F16750" w:rsidP="00F16750">
      <w:pPr>
        <w:pBdr>
          <w:top w:val="dashed" w:sz="4" w:space="1" w:color="auto"/>
          <w:left w:val="dashed" w:sz="4" w:space="4" w:color="auto"/>
          <w:bottom w:val="dashed" w:sz="4" w:space="1" w:color="auto"/>
          <w:right w:val="dashed" w:sz="4" w:space="4" w:color="auto"/>
        </w:pBdr>
        <w:spacing w:before="120"/>
        <w:jc w:val="both"/>
        <w:rPr>
          <w:sz w:val="20"/>
          <w:lang w:val="fr-FR"/>
        </w:rPr>
      </w:pPr>
      <w:r w:rsidRPr="00F16750">
        <w:rPr>
          <w:sz w:val="20"/>
          <w:lang w:val="fr-FR"/>
        </w:rPr>
        <w:t>La présente charte présente les engagements des parties prenantes des chantiers pour limiter les impacts des chantiers sur les habitants et sur l’environnement en général. Elle tient compte des attentes et des contraintes de chacun pour que cette charte s’applique facilement et constitue un Guide de mise en œuvre.</w:t>
      </w:r>
    </w:p>
    <w:p w14:paraId="31957F4B" w14:textId="77777777" w:rsidR="00F16750" w:rsidRPr="00F16750" w:rsidRDefault="00F16750" w:rsidP="00C6387F">
      <w:pPr>
        <w:shd w:val="clear" w:color="auto" w:fill="92CDDC" w:themeFill="accent5" w:themeFillTint="99"/>
        <w:spacing w:before="120" w:after="120"/>
        <w:jc w:val="right"/>
        <w:rPr>
          <w:lang w:val="fr-FR"/>
        </w:rPr>
      </w:pPr>
      <w:r w:rsidRPr="00F16750">
        <w:rPr>
          <w:lang w:val="fr-FR"/>
        </w:rPr>
        <w:t>CADRE DE LA CHARTE CHANTIER APAISÉ</w:t>
      </w:r>
    </w:p>
    <w:p w14:paraId="4F411E23" w14:textId="77777777" w:rsidR="00F16750" w:rsidRPr="00F16750" w:rsidRDefault="00F16750" w:rsidP="00342C37">
      <w:pPr>
        <w:tabs>
          <w:tab w:val="left" w:pos="1134"/>
        </w:tabs>
        <w:spacing w:before="40" w:after="40"/>
        <w:jc w:val="both"/>
        <w:rPr>
          <w:sz w:val="20"/>
          <w:lang w:val="fr-FR"/>
        </w:rPr>
      </w:pPr>
      <w:r w:rsidRPr="002B0CA9">
        <w:rPr>
          <w:b/>
          <w:sz w:val="20"/>
          <w:lang w:val="fr-FR"/>
        </w:rPr>
        <w:t>Article 2</w:t>
      </w:r>
      <w:r w:rsidRPr="00F16750">
        <w:rPr>
          <w:sz w:val="20"/>
          <w:lang w:val="fr-FR"/>
        </w:rPr>
        <w:t xml:space="preserve"> -</w:t>
      </w:r>
      <w:r w:rsidRPr="00F16750">
        <w:rPr>
          <w:sz w:val="20"/>
          <w:lang w:val="fr-FR"/>
        </w:rPr>
        <w:tab/>
        <w:t>OBJET DE LA CHARTE</w:t>
      </w:r>
    </w:p>
    <w:p w14:paraId="102DFFE8" w14:textId="77777777" w:rsidR="00F16750" w:rsidRPr="00F16750" w:rsidRDefault="00F16750" w:rsidP="000318CF">
      <w:pPr>
        <w:spacing w:after="60" w:line="240" w:lineRule="auto"/>
        <w:jc w:val="both"/>
        <w:rPr>
          <w:sz w:val="20"/>
          <w:lang w:val="fr-FR"/>
        </w:rPr>
      </w:pPr>
      <w:r w:rsidRPr="00F16750">
        <w:rPr>
          <w:sz w:val="20"/>
          <w:lang w:val="fr-FR"/>
        </w:rPr>
        <w:t>La Charte Chantier Apaisé décline concrètement les objectifs partagés de réduction des impacts des chantiers sur les habitants dans la préparation et l’exécution des chantiers. Elle décrit les engagements généraux et les engagements respectifs de chaque partie prenante signataire (Maîtres d’ouvrage, équipes de Maîtrise d’œuvre, entreprises) et guide les parties prenantes dans la mise en œuvre de leurs engagements.</w:t>
      </w:r>
    </w:p>
    <w:p w14:paraId="4FBF1CEE" w14:textId="77777777" w:rsidR="00F16750" w:rsidRPr="00F16750" w:rsidRDefault="00F16750" w:rsidP="00342C37">
      <w:pPr>
        <w:tabs>
          <w:tab w:val="left" w:pos="1134"/>
        </w:tabs>
        <w:spacing w:before="40" w:after="40"/>
        <w:jc w:val="both"/>
        <w:rPr>
          <w:sz w:val="20"/>
          <w:lang w:val="fr-FR"/>
        </w:rPr>
      </w:pPr>
      <w:r w:rsidRPr="002B0CA9">
        <w:rPr>
          <w:b/>
          <w:sz w:val="20"/>
          <w:lang w:val="fr-FR"/>
        </w:rPr>
        <w:t xml:space="preserve">Article </w:t>
      </w:r>
      <w:r w:rsidRPr="00F16750">
        <w:rPr>
          <w:sz w:val="20"/>
          <w:lang w:val="fr-FR"/>
        </w:rPr>
        <w:t xml:space="preserve">3 - </w:t>
      </w:r>
      <w:r w:rsidRPr="00F16750">
        <w:rPr>
          <w:sz w:val="20"/>
          <w:lang w:val="fr-FR"/>
        </w:rPr>
        <w:tab/>
        <w:t>OBJECTIFS DE LA CHARTE</w:t>
      </w:r>
    </w:p>
    <w:p w14:paraId="71C5B265" w14:textId="77777777" w:rsidR="00F16750" w:rsidRPr="00F16750" w:rsidRDefault="00F16750" w:rsidP="000318CF">
      <w:pPr>
        <w:spacing w:after="60" w:line="240" w:lineRule="auto"/>
        <w:jc w:val="both"/>
        <w:rPr>
          <w:sz w:val="20"/>
          <w:lang w:val="fr-FR"/>
        </w:rPr>
      </w:pPr>
      <w:r w:rsidRPr="00F16750">
        <w:rPr>
          <w:sz w:val="20"/>
          <w:lang w:val="fr-FR"/>
        </w:rPr>
        <w:t>Tout chantier de construction, d’aménagement, de démolition ou de réhabilitation génère des nuisances sur l’environnement proche.</w:t>
      </w:r>
      <w:r w:rsidR="00FC4FE3">
        <w:rPr>
          <w:sz w:val="20"/>
          <w:lang w:val="fr-FR"/>
        </w:rPr>
        <w:t xml:space="preserve"> </w:t>
      </w:r>
      <w:r w:rsidRPr="00F16750">
        <w:rPr>
          <w:sz w:val="20"/>
          <w:lang w:val="fr-FR"/>
        </w:rPr>
        <w:t>…/…</w:t>
      </w:r>
    </w:p>
    <w:p w14:paraId="4859C806" w14:textId="77777777" w:rsidR="00F16750" w:rsidRPr="00F16750" w:rsidRDefault="00F16750" w:rsidP="00342C37">
      <w:pPr>
        <w:tabs>
          <w:tab w:val="left" w:pos="1134"/>
        </w:tabs>
        <w:spacing w:before="40" w:after="40"/>
        <w:jc w:val="both"/>
        <w:rPr>
          <w:sz w:val="20"/>
          <w:lang w:val="fr-FR"/>
        </w:rPr>
      </w:pPr>
      <w:r w:rsidRPr="002B0CA9">
        <w:rPr>
          <w:b/>
          <w:sz w:val="20"/>
          <w:lang w:val="fr-FR"/>
        </w:rPr>
        <w:t>Article 4</w:t>
      </w:r>
      <w:r w:rsidRPr="00F16750">
        <w:rPr>
          <w:sz w:val="20"/>
          <w:lang w:val="fr-FR"/>
        </w:rPr>
        <w:t xml:space="preserve"> -</w:t>
      </w:r>
      <w:r w:rsidRPr="00F16750">
        <w:rPr>
          <w:sz w:val="20"/>
          <w:lang w:val="fr-FR"/>
        </w:rPr>
        <w:tab/>
        <w:t>STATUT ET PORTÉE JURIDIQUE DE LA CHARTE</w:t>
      </w:r>
    </w:p>
    <w:p w14:paraId="375B676C" w14:textId="77777777" w:rsidR="00F16750" w:rsidRPr="00F16750" w:rsidRDefault="00F16750" w:rsidP="000318CF">
      <w:pPr>
        <w:spacing w:after="60" w:line="240" w:lineRule="auto"/>
        <w:jc w:val="both"/>
        <w:rPr>
          <w:sz w:val="20"/>
          <w:lang w:val="fr-FR"/>
        </w:rPr>
      </w:pPr>
      <w:r w:rsidRPr="00F16750">
        <w:rPr>
          <w:sz w:val="20"/>
          <w:lang w:val="fr-FR"/>
        </w:rPr>
        <w:t>La présente charte fait partie intégrant des pièces contractuelles relatives aux marchés de maîtrise d’œuvre, aux marchés de travaux et autres marchés (coordination SPS, OPC…) conclus dans le cadre du projet de renouvellement urbain de Chamiers. Elle s’applique en tant que telle à toutes les sociétés et les entreprises intervenant sur le chantier : titulaires, cotraitants et sous-traitants. Elle s’applique également aux personnels en régie des collectivités territoriales amenés à intervenir.</w:t>
      </w:r>
    </w:p>
    <w:p w14:paraId="489B5A86" w14:textId="77777777" w:rsidR="00F16750" w:rsidRPr="00F16750" w:rsidRDefault="00F16750" w:rsidP="000318CF">
      <w:pPr>
        <w:spacing w:after="60" w:line="240" w:lineRule="auto"/>
        <w:jc w:val="both"/>
        <w:rPr>
          <w:sz w:val="20"/>
          <w:lang w:val="fr-FR"/>
        </w:rPr>
      </w:pPr>
      <w:r w:rsidRPr="00F16750">
        <w:rPr>
          <w:sz w:val="20"/>
          <w:lang w:val="fr-FR"/>
        </w:rPr>
        <w:t>Les sociétés et les entreprises se doivent d’en prendre connaissance et de mettre en place l’organisation technique, financière et logistique propre à répondre à ces exigences, et doivent tenir compte de cette charte dans leur offre : toute disposition relevant de l’application directe des exigences de la Charte ne pourra en aucun cas faire l’objet d’un devis complémentaire.</w:t>
      </w:r>
    </w:p>
    <w:p w14:paraId="0AEC9AAE" w14:textId="77777777" w:rsidR="00F16750" w:rsidRPr="00F16750" w:rsidRDefault="00F16750" w:rsidP="000318CF">
      <w:pPr>
        <w:spacing w:after="60" w:line="240" w:lineRule="auto"/>
        <w:jc w:val="both"/>
        <w:rPr>
          <w:sz w:val="20"/>
          <w:lang w:val="fr-FR"/>
        </w:rPr>
      </w:pPr>
      <w:r w:rsidRPr="00F16750">
        <w:rPr>
          <w:sz w:val="20"/>
          <w:lang w:val="fr-FR"/>
        </w:rPr>
        <w:t>Cette charte ne se substitue en rien à la réglementation qui prévaut en tout état de cause (environnement, santé des personnes, règlement sanitaire départemental, etc.).</w:t>
      </w:r>
    </w:p>
    <w:p w14:paraId="31F6AA14" w14:textId="0D0019AD" w:rsidR="00F16750" w:rsidRPr="00F16750" w:rsidRDefault="00FD3F26" w:rsidP="00342C37">
      <w:pPr>
        <w:tabs>
          <w:tab w:val="left" w:pos="1134"/>
        </w:tabs>
        <w:spacing w:before="40" w:after="40"/>
        <w:jc w:val="both"/>
        <w:rPr>
          <w:sz w:val="20"/>
          <w:lang w:val="fr-FR"/>
        </w:rPr>
      </w:pPr>
      <w:r>
        <w:rPr>
          <w:b/>
          <w:sz w:val="20"/>
          <w:lang w:val="fr-FR"/>
        </w:rPr>
        <w:br w:type="column"/>
      </w:r>
      <w:r w:rsidR="00F16750" w:rsidRPr="002B0CA9">
        <w:rPr>
          <w:b/>
          <w:sz w:val="20"/>
          <w:lang w:val="fr-FR"/>
        </w:rPr>
        <w:lastRenderedPageBreak/>
        <w:t>Article 5</w:t>
      </w:r>
      <w:r w:rsidR="00F16750" w:rsidRPr="00F16750">
        <w:rPr>
          <w:sz w:val="20"/>
          <w:lang w:val="fr-FR"/>
        </w:rPr>
        <w:t xml:space="preserve"> -</w:t>
      </w:r>
      <w:r w:rsidR="00F16750" w:rsidRPr="00F16750">
        <w:rPr>
          <w:sz w:val="20"/>
          <w:lang w:val="fr-FR"/>
        </w:rPr>
        <w:tab/>
        <w:t>ENGAGEMENTS DES INTERVENANTS</w:t>
      </w:r>
    </w:p>
    <w:p w14:paraId="5EE782D4" w14:textId="77777777" w:rsidR="00F16750" w:rsidRPr="00F16750" w:rsidRDefault="00F16750" w:rsidP="000318CF">
      <w:pPr>
        <w:spacing w:after="60" w:line="240" w:lineRule="auto"/>
        <w:jc w:val="both"/>
        <w:rPr>
          <w:sz w:val="20"/>
          <w:lang w:val="fr-FR"/>
        </w:rPr>
      </w:pPr>
      <w:r w:rsidRPr="00F16750">
        <w:rPr>
          <w:sz w:val="20"/>
          <w:lang w:val="fr-FR"/>
        </w:rPr>
        <w:t>L’implication des partenaires à la Charte Chantier apaisé se matérialise impérativement par la signature de l’engagement. L’ensemble des signataires de la présente charte, qu’il soit maître d’ouvrage, maître d’œuvre, CSPS, OPC, entreprise ou encore OPC-U, s’engage à la respecter et en faire appliquer la totalité de ses chapitres, chacun pour ce qui le concerne, qu’ils soient en relation contractuelle directe ou indirecte avec le maître d’ouvrage. L’ensemble de ces engagements est décrit ci-après et synthétisé en annexe 1 de la présente charte.</w:t>
      </w:r>
    </w:p>
    <w:p w14:paraId="7292D661" w14:textId="77777777" w:rsidR="00F16750" w:rsidRPr="00F16750" w:rsidRDefault="00F16750" w:rsidP="000318CF">
      <w:pPr>
        <w:spacing w:after="60" w:line="240" w:lineRule="auto"/>
        <w:jc w:val="both"/>
        <w:rPr>
          <w:sz w:val="20"/>
          <w:lang w:val="fr-FR"/>
        </w:rPr>
      </w:pPr>
      <w:r w:rsidRPr="00F16750">
        <w:rPr>
          <w:sz w:val="20"/>
          <w:lang w:val="fr-FR"/>
        </w:rPr>
        <w:t xml:space="preserve">Chaque signataire s’engage à sensibiliser et informer leurs équipes de l’existence et de </w:t>
      </w:r>
      <w:r w:rsidR="00FC4FE3">
        <w:rPr>
          <w:sz w:val="20"/>
          <w:lang w:val="fr-FR"/>
        </w:rPr>
        <w:t xml:space="preserve">la mise en œuvre de la présente </w:t>
      </w:r>
      <w:r w:rsidRPr="00F16750">
        <w:rPr>
          <w:sz w:val="20"/>
          <w:lang w:val="fr-FR"/>
        </w:rPr>
        <w:t>charte.</w:t>
      </w:r>
    </w:p>
    <w:p w14:paraId="06373F81" w14:textId="77777777" w:rsidR="00F16750" w:rsidRPr="00F16750" w:rsidRDefault="00F16750" w:rsidP="000318CF">
      <w:pPr>
        <w:spacing w:after="40" w:line="240" w:lineRule="auto"/>
        <w:jc w:val="both"/>
        <w:rPr>
          <w:sz w:val="20"/>
          <w:lang w:val="fr-FR"/>
        </w:rPr>
      </w:pPr>
      <w:r w:rsidRPr="00F16750">
        <w:rPr>
          <w:sz w:val="20"/>
          <w:lang w:val="fr-FR"/>
        </w:rPr>
        <w:t xml:space="preserve">Chaque signataire désigne un « référent chantier apaisé » (RCA) qui sera chargé d’en effectuer le relais au sein de son organisation. Ce.tte </w:t>
      </w:r>
      <w:proofErr w:type="gramStart"/>
      <w:r w:rsidRPr="00F16750">
        <w:rPr>
          <w:sz w:val="20"/>
          <w:lang w:val="fr-FR"/>
        </w:rPr>
        <w:t>référent.e</w:t>
      </w:r>
      <w:proofErr w:type="gramEnd"/>
      <w:r w:rsidRPr="00F16750">
        <w:rPr>
          <w:sz w:val="20"/>
          <w:lang w:val="fr-FR"/>
        </w:rPr>
        <w:t xml:space="preserve"> opérationnel.le et technique, chargé.e d’opération et de suivi de chantier aura pour rôle de :</w:t>
      </w:r>
    </w:p>
    <w:p w14:paraId="108BD982" w14:textId="77777777" w:rsidR="00F16750" w:rsidRPr="00F16750" w:rsidRDefault="00F16750" w:rsidP="00FC4FE3">
      <w:pPr>
        <w:spacing w:after="60" w:line="240" w:lineRule="auto"/>
        <w:jc w:val="both"/>
        <w:rPr>
          <w:sz w:val="20"/>
          <w:lang w:val="fr-FR"/>
        </w:rPr>
      </w:pPr>
      <w:r w:rsidRPr="00F16750">
        <w:rPr>
          <w:sz w:val="20"/>
          <w:lang w:val="fr-FR"/>
        </w:rPr>
        <w:t>— Communiquer au nom de sa structure sur tous les sujets qui concernent l’application de la charte chantier apaisé (îlots de tranquillité, grille des sensibilités …)</w:t>
      </w:r>
    </w:p>
    <w:p w14:paraId="6024190E" w14:textId="77777777" w:rsidR="00F16750" w:rsidRPr="00F16750" w:rsidRDefault="00F16750" w:rsidP="00FC4FE3">
      <w:pPr>
        <w:spacing w:after="60" w:line="240" w:lineRule="auto"/>
        <w:jc w:val="both"/>
        <w:rPr>
          <w:sz w:val="20"/>
          <w:lang w:val="fr-FR"/>
        </w:rPr>
      </w:pPr>
      <w:r w:rsidRPr="00F16750">
        <w:rPr>
          <w:sz w:val="20"/>
          <w:lang w:val="fr-FR"/>
        </w:rPr>
        <w:t xml:space="preserve"> — Relayer au sein de sa structure les informations, engagements, actions à mettre en place relatives à l’application de la charte</w:t>
      </w:r>
    </w:p>
    <w:p w14:paraId="63E21D34" w14:textId="77777777" w:rsidR="00F16750" w:rsidRPr="00F16750" w:rsidRDefault="00F16750" w:rsidP="00FC4FE3">
      <w:pPr>
        <w:spacing w:after="60" w:line="240" w:lineRule="auto"/>
        <w:jc w:val="both"/>
        <w:rPr>
          <w:sz w:val="20"/>
          <w:lang w:val="fr-FR"/>
        </w:rPr>
      </w:pPr>
      <w:r w:rsidRPr="00F16750">
        <w:rPr>
          <w:sz w:val="20"/>
          <w:lang w:val="fr-FR"/>
        </w:rPr>
        <w:t>— Tenir à jour un registre des incidents faisant état de toutes les plaintes et nuisances signalées et en reporter au comité de suivi-évaluation</w:t>
      </w:r>
    </w:p>
    <w:p w14:paraId="74873C0A" w14:textId="77777777" w:rsidR="00F16750" w:rsidRPr="00F16750" w:rsidRDefault="00F16750" w:rsidP="00FC4FE3">
      <w:pPr>
        <w:spacing w:after="60" w:line="240" w:lineRule="auto"/>
        <w:jc w:val="both"/>
        <w:rPr>
          <w:sz w:val="20"/>
          <w:lang w:val="fr-FR"/>
        </w:rPr>
      </w:pPr>
      <w:r w:rsidRPr="00F16750">
        <w:rPr>
          <w:sz w:val="20"/>
          <w:lang w:val="fr-FR"/>
        </w:rPr>
        <w:t>— Participer aux réunions du comité de suivi-évaluation</w:t>
      </w:r>
    </w:p>
    <w:p w14:paraId="031737E9" w14:textId="77777777" w:rsidR="00F16750" w:rsidRPr="00F16750" w:rsidRDefault="00F16750" w:rsidP="00FC4FE3">
      <w:pPr>
        <w:spacing w:after="60" w:line="240" w:lineRule="auto"/>
        <w:jc w:val="both"/>
        <w:rPr>
          <w:sz w:val="20"/>
          <w:lang w:val="fr-FR"/>
        </w:rPr>
      </w:pPr>
      <w:r w:rsidRPr="00F16750">
        <w:rPr>
          <w:sz w:val="20"/>
          <w:lang w:val="fr-FR"/>
        </w:rPr>
        <w:t>— Être un relais de communication clairement identifié entre habitants et acteurs du projet (identification des coordonnées dans la lettre d’information aux riverains)</w:t>
      </w:r>
    </w:p>
    <w:p w14:paraId="2CC884E4" w14:textId="77777777" w:rsidR="00F16750" w:rsidRPr="00F16750" w:rsidRDefault="00F16750" w:rsidP="00FC4FE3">
      <w:pPr>
        <w:spacing w:after="60" w:line="240" w:lineRule="auto"/>
        <w:jc w:val="both"/>
        <w:rPr>
          <w:sz w:val="20"/>
          <w:lang w:val="fr-FR"/>
        </w:rPr>
      </w:pPr>
      <w:r w:rsidRPr="00F16750">
        <w:rPr>
          <w:sz w:val="20"/>
          <w:lang w:val="fr-FR"/>
        </w:rPr>
        <w:t>— Participer aux réunions d’information des riverains autant que de besoin.</w:t>
      </w:r>
    </w:p>
    <w:p w14:paraId="7C4DFB54" w14:textId="0943E6F6" w:rsidR="00575126" w:rsidRDefault="00F16750" w:rsidP="003D5ED6">
      <w:pPr>
        <w:tabs>
          <w:tab w:val="left" w:pos="1134"/>
        </w:tabs>
        <w:spacing w:after="0"/>
        <w:jc w:val="both"/>
        <w:rPr>
          <w:sz w:val="20"/>
          <w:lang w:val="fr-FR"/>
        </w:rPr>
      </w:pPr>
      <w:r w:rsidRPr="00F16750">
        <w:rPr>
          <w:sz w:val="20"/>
          <w:lang w:val="fr-FR"/>
        </w:rPr>
        <w:t>…/…</w:t>
      </w:r>
      <w:r w:rsidR="00575126">
        <w:rPr>
          <w:sz w:val="20"/>
          <w:lang w:val="fr-FR"/>
        </w:rPr>
        <w:br w:type="page"/>
      </w:r>
    </w:p>
    <w:p w14:paraId="30B8CACB" w14:textId="77777777" w:rsidR="00EA15A7" w:rsidRPr="00EA15A7" w:rsidRDefault="00EA15A7" w:rsidP="00F16750">
      <w:pPr>
        <w:spacing w:after="120" w:line="240" w:lineRule="auto"/>
        <w:jc w:val="both"/>
        <w:rPr>
          <w:sz w:val="20"/>
          <w:lang w:val="fr-FR"/>
        </w:rPr>
        <w:sectPr w:rsidR="00EA15A7" w:rsidRPr="00EA15A7" w:rsidSect="00575126">
          <w:pgSz w:w="23814" w:h="16840" w:orient="landscape" w:code="8"/>
          <w:pgMar w:top="1276" w:right="1418" w:bottom="1276" w:left="1418" w:header="454" w:footer="454" w:gutter="0"/>
          <w:cols w:num="2" w:space="397"/>
          <w:docGrid w:linePitch="360"/>
        </w:sectPr>
      </w:pPr>
    </w:p>
    <w:p w14:paraId="3C489920" w14:textId="77777777" w:rsidR="00EA15A7" w:rsidRPr="00EA15A7" w:rsidRDefault="00EA15A7" w:rsidP="00EA15A7">
      <w:pPr>
        <w:spacing w:before="53" w:line="312" w:lineRule="exact"/>
        <w:ind w:left="114" w:right="-20"/>
        <w:rPr>
          <w:rFonts w:ascii="Calibri Light" w:eastAsia="Calibri Light" w:hAnsi="Calibri Light" w:cs="Calibri Light"/>
          <w:sz w:val="26"/>
          <w:szCs w:val="26"/>
          <w:lang w:val="fr-FR"/>
        </w:rPr>
      </w:pPr>
      <w:r w:rsidRPr="00EA15A7">
        <w:rPr>
          <w:rFonts w:ascii="Calibri Light" w:eastAsia="Calibri Light" w:hAnsi="Calibri Light" w:cs="Calibri Light"/>
          <w:color w:val="4B91D0"/>
          <w:spacing w:val="-2"/>
          <w:sz w:val="26"/>
          <w:szCs w:val="26"/>
          <w:lang w:val="fr-FR"/>
        </w:rPr>
        <w:lastRenderedPageBreak/>
        <w:t>A</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z w:val="26"/>
          <w:szCs w:val="26"/>
          <w:lang w:val="fr-FR"/>
        </w:rPr>
        <w:t>n</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z w:val="26"/>
          <w:szCs w:val="26"/>
          <w:lang w:val="fr-FR"/>
        </w:rPr>
        <w:t>xe</w:t>
      </w:r>
      <w:r w:rsidRPr="00EA15A7">
        <w:rPr>
          <w:rFonts w:ascii="Times New Roman" w:hAnsi="Times New Roman"/>
          <w:color w:val="4B91D0"/>
          <w:spacing w:val="-19"/>
          <w:sz w:val="26"/>
          <w:szCs w:val="26"/>
          <w:lang w:val="fr-FR"/>
        </w:rPr>
        <w:t xml:space="preserve"> </w:t>
      </w:r>
      <w:r w:rsidRPr="00EA15A7">
        <w:rPr>
          <w:rFonts w:ascii="Calibri Light" w:eastAsia="Calibri Light" w:hAnsi="Calibri Light" w:cs="Calibri Light"/>
          <w:color w:val="4B91D0"/>
          <w:sz w:val="26"/>
          <w:szCs w:val="26"/>
          <w:lang w:val="fr-FR"/>
        </w:rPr>
        <w:t>1</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z w:val="26"/>
          <w:szCs w:val="26"/>
          <w:lang w:val="fr-FR"/>
        </w:rPr>
        <w:t>–</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pacing w:val="-2"/>
          <w:sz w:val="26"/>
          <w:szCs w:val="26"/>
          <w:lang w:val="fr-FR"/>
        </w:rPr>
        <w:t>S</w:t>
      </w:r>
      <w:r w:rsidRPr="00EA15A7">
        <w:rPr>
          <w:rFonts w:ascii="Calibri Light" w:eastAsia="Calibri Light" w:hAnsi="Calibri Light" w:cs="Calibri Light"/>
          <w:color w:val="4B91D0"/>
          <w:spacing w:val="-1"/>
          <w:sz w:val="26"/>
          <w:szCs w:val="26"/>
          <w:lang w:val="fr-FR"/>
        </w:rPr>
        <w:t>y</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pacing w:val="-1"/>
          <w:sz w:val="26"/>
          <w:szCs w:val="26"/>
          <w:lang w:val="fr-FR"/>
        </w:rPr>
        <w:t>t</w:t>
      </w:r>
      <w:r w:rsidRPr="00EA15A7">
        <w:rPr>
          <w:rFonts w:ascii="Calibri Light" w:eastAsia="Calibri Light" w:hAnsi="Calibri Light" w:cs="Calibri Light"/>
          <w:color w:val="4B91D0"/>
          <w:sz w:val="26"/>
          <w:szCs w:val="26"/>
          <w:lang w:val="fr-FR"/>
        </w:rPr>
        <w:t>h</w:t>
      </w:r>
      <w:r w:rsidRPr="00EA15A7">
        <w:rPr>
          <w:rFonts w:ascii="Calibri Light" w:eastAsia="Calibri Light" w:hAnsi="Calibri Light" w:cs="Calibri Light"/>
          <w:color w:val="4B91D0"/>
          <w:spacing w:val="-3"/>
          <w:sz w:val="26"/>
          <w:szCs w:val="26"/>
          <w:lang w:val="fr-FR"/>
        </w:rPr>
        <w:t>è</w:t>
      </w:r>
      <w:r w:rsidRPr="00EA15A7">
        <w:rPr>
          <w:rFonts w:ascii="Calibri Light" w:eastAsia="Calibri Light" w:hAnsi="Calibri Light" w:cs="Calibri Light"/>
          <w:color w:val="4B91D0"/>
          <w:spacing w:val="1"/>
          <w:sz w:val="26"/>
          <w:szCs w:val="26"/>
          <w:lang w:val="fr-FR"/>
        </w:rPr>
        <w:t>s</w:t>
      </w:r>
      <w:r w:rsidRPr="00EA15A7">
        <w:rPr>
          <w:rFonts w:ascii="Calibri Light" w:eastAsia="Calibri Light" w:hAnsi="Calibri Light" w:cs="Calibri Light"/>
          <w:color w:val="4B91D0"/>
          <w:sz w:val="26"/>
          <w:szCs w:val="26"/>
          <w:lang w:val="fr-FR"/>
        </w:rPr>
        <w:t>e</w:t>
      </w:r>
      <w:r w:rsidRPr="00EA15A7">
        <w:rPr>
          <w:rFonts w:ascii="Times New Roman" w:hAnsi="Times New Roman"/>
          <w:color w:val="4B91D0"/>
          <w:spacing w:val="-20"/>
          <w:sz w:val="26"/>
          <w:szCs w:val="26"/>
          <w:lang w:val="fr-FR"/>
        </w:rPr>
        <w:t xml:space="preserve"> </w:t>
      </w:r>
      <w:r w:rsidRPr="00EA15A7">
        <w:rPr>
          <w:rFonts w:ascii="Calibri Light" w:eastAsia="Calibri Light" w:hAnsi="Calibri Light" w:cs="Calibri Light"/>
          <w:color w:val="4B91D0"/>
          <w:spacing w:val="-3"/>
          <w:sz w:val="26"/>
          <w:szCs w:val="26"/>
          <w:lang w:val="fr-FR"/>
        </w:rPr>
        <w:t>de</w:t>
      </w:r>
      <w:r w:rsidRPr="00EA15A7">
        <w:rPr>
          <w:rFonts w:ascii="Calibri Light" w:eastAsia="Calibri Light" w:hAnsi="Calibri Light" w:cs="Calibri Light"/>
          <w:color w:val="4B91D0"/>
          <w:sz w:val="26"/>
          <w:szCs w:val="26"/>
          <w:lang w:val="fr-FR"/>
        </w:rPr>
        <w:t>s</w:t>
      </w:r>
      <w:r w:rsidRPr="00EA15A7">
        <w:rPr>
          <w:rFonts w:ascii="Times New Roman" w:hAnsi="Times New Roman"/>
          <w:color w:val="4B91D0"/>
          <w:spacing w:val="-11"/>
          <w:sz w:val="26"/>
          <w:szCs w:val="26"/>
          <w:lang w:val="fr-FR"/>
        </w:rPr>
        <w:t xml:space="preserve"> </w:t>
      </w:r>
      <w:r w:rsidRPr="00EA15A7">
        <w:rPr>
          <w:rFonts w:ascii="Calibri Light" w:eastAsia="Calibri Light" w:hAnsi="Calibri Light" w:cs="Calibri Light"/>
          <w:color w:val="4B91D0"/>
          <w:spacing w:val="-3"/>
          <w:sz w:val="26"/>
          <w:szCs w:val="26"/>
          <w:lang w:val="fr-FR"/>
        </w:rPr>
        <w:t>en</w:t>
      </w:r>
      <w:r w:rsidRPr="00EA15A7">
        <w:rPr>
          <w:rFonts w:ascii="Calibri Light" w:eastAsia="Calibri Light" w:hAnsi="Calibri Light" w:cs="Calibri Light"/>
          <w:color w:val="4B91D0"/>
          <w:spacing w:val="-1"/>
          <w:sz w:val="26"/>
          <w:szCs w:val="26"/>
          <w:lang w:val="fr-FR"/>
        </w:rPr>
        <w:t>g</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pacing w:val="-1"/>
          <w:sz w:val="26"/>
          <w:szCs w:val="26"/>
          <w:lang w:val="fr-FR"/>
        </w:rPr>
        <w:t>g</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pacing w:val="-1"/>
          <w:sz w:val="26"/>
          <w:szCs w:val="26"/>
          <w:lang w:val="fr-FR"/>
        </w:rPr>
        <w:t>m</w:t>
      </w:r>
      <w:r w:rsidRPr="00EA15A7">
        <w:rPr>
          <w:rFonts w:ascii="Calibri Light" w:eastAsia="Calibri Light" w:hAnsi="Calibri Light" w:cs="Calibri Light"/>
          <w:color w:val="4B91D0"/>
          <w:spacing w:val="-3"/>
          <w:sz w:val="26"/>
          <w:szCs w:val="26"/>
          <w:lang w:val="fr-FR"/>
        </w:rPr>
        <w:t>en</w:t>
      </w:r>
      <w:r w:rsidRPr="00EA15A7">
        <w:rPr>
          <w:rFonts w:ascii="Calibri Light" w:eastAsia="Calibri Light" w:hAnsi="Calibri Light" w:cs="Calibri Light"/>
          <w:color w:val="4B91D0"/>
          <w:spacing w:val="-1"/>
          <w:sz w:val="26"/>
          <w:szCs w:val="26"/>
          <w:lang w:val="fr-FR"/>
        </w:rPr>
        <w:t>t</w:t>
      </w:r>
      <w:r w:rsidRPr="00EA15A7">
        <w:rPr>
          <w:rFonts w:ascii="Calibri Light" w:eastAsia="Calibri Light" w:hAnsi="Calibri Light" w:cs="Calibri Light"/>
          <w:color w:val="4B91D0"/>
          <w:sz w:val="26"/>
          <w:szCs w:val="26"/>
          <w:lang w:val="fr-FR"/>
        </w:rPr>
        <w:t>s</w:t>
      </w:r>
      <w:r w:rsidRPr="00EA15A7">
        <w:rPr>
          <w:rFonts w:ascii="Times New Roman" w:hAnsi="Times New Roman"/>
          <w:color w:val="4B91D0"/>
          <w:spacing w:val="-23"/>
          <w:sz w:val="26"/>
          <w:szCs w:val="26"/>
          <w:lang w:val="fr-FR"/>
        </w:rPr>
        <w:t xml:space="preserve"> </w:t>
      </w:r>
      <w:r w:rsidRPr="00EA15A7">
        <w:rPr>
          <w:rFonts w:ascii="Calibri Light" w:eastAsia="Calibri Light" w:hAnsi="Calibri Light" w:cs="Calibri Light"/>
          <w:color w:val="4B91D0"/>
          <w:sz w:val="26"/>
          <w:szCs w:val="26"/>
          <w:lang w:val="fr-FR"/>
        </w:rPr>
        <w:t>p</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z w:val="26"/>
          <w:szCs w:val="26"/>
          <w:lang w:val="fr-FR"/>
        </w:rPr>
        <w:t>r</w:t>
      </w:r>
      <w:r w:rsidRPr="00EA15A7">
        <w:rPr>
          <w:rFonts w:ascii="Times New Roman" w:hAnsi="Times New Roman"/>
          <w:color w:val="4B91D0"/>
          <w:spacing w:val="-11"/>
          <w:sz w:val="26"/>
          <w:szCs w:val="26"/>
          <w:lang w:val="fr-FR"/>
        </w:rPr>
        <w:t xml:space="preserve"> </w:t>
      </w:r>
      <w:r w:rsidRPr="00EA15A7">
        <w:rPr>
          <w:rFonts w:ascii="Calibri Light" w:eastAsia="Calibri Light" w:hAnsi="Calibri Light" w:cs="Calibri Light"/>
          <w:color w:val="4B91D0"/>
          <w:spacing w:val="-3"/>
          <w:sz w:val="26"/>
          <w:szCs w:val="26"/>
          <w:lang w:val="fr-FR"/>
        </w:rPr>
        <w:t>p</w:t>
      </w:r>
      <w:r w:rsidRPr="00EA15A7">
        <w:rPr>
          <w:rFonts w:ascii="Calibri Light" w:eastAsia="Calibri Light" w:hAnsi="Calibri Light" w:cs="Calibri Light"/>
          <w:color w:val="4B91D0"/>
          <w:spacing w:val="-1"/>
          <w:sz w:val="26"/>
          <w:szCs w:val="26"/>
          <w:lang w:val="fr-FR"/>
        </w:rPr>
        <w:t>r</w:t>
      </w:r>
      <w:r w:rsidRPr="00EA15A7">
        <w:rPr>
          <w:rFonts w:ascii="Calibri Light" w:eastAsia="Calibri Light" w:hAnsi="Calibri Light" w:cs="Calibri Light"/>
          <w:color w:val="4B91D0"/>
          <w:spacing w:val="-3"/>
          <w:sz w:val="26"/>
          <w:szCs w:val="26"/>
          <w:lang w:val="fr-FR"/>
        </w:rPr>
        <w:t>of</w:t>
      </w:r>
      <w:r w:rsidRPr="00EA15A7">
        <w:rPr>
          <w:rFonts w:ascii="Calibri Light" w:eastAsia="Calibri Light" w:hAnsi="Calibri Light" w:cs="Calibri Light"/>
          <w:color w:val="4B91D0"/>
          <w:sz w:val="26"/>
          <w:szCs w:val="26"/>
          <w:lang w:val="fr-FR"/>
        </w:rPr>
        <w:t>il</w:t>
      </w:r>
    </w:p>
    <w:p w14:paraId="61901BF1" w14:textId="77777777" w:rsidR="00EA15A7" w:rsidRDefault="00EA15A7" w:rsidP="00EA15A7">
      <w:pPr>
        <w:rPr>
          <w:sz w:val="20"/>
        </w:rPr>
      </w:pPr>
      <w:r>
        <w:rPr>
          <w:noProof/>
          <w:lang w:val="fr-FR" w:eastAsia="fr-FR"/>
        </w:rPr>
        <w:drawing>
          <wp:inline distT="0" distB="0" distL="0" distR="0" wp14:anchorId="43507702" wp14:editId="0F8C2B44">
            <wp:extent cx="13262323" cy="7852092"/>
            <wp:effectExtent l="0" t="0" r="0" b="0"/>
            <wp:docPr id="1732" name="Imag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4462"/>
                    <a:stretch/>
                  </pic:blipFill>
                  <pic:spPr bwMode="auto">
                    <a:xfrm>
                      <a:off x="0" y="0"/>
                      <a:ext cx="13280122" cy="7862630"/>
                    </a:xfrm>
                    <a:prstGeom prst="rect">
                      <a:avLst/>
                    </a:prstGeom>
                    <a:ln>
                      <a:noFill/>
                    </a:ln>
                    <a:extLst>
                      <a:ext uri="{53640926-AAD7-44D8-BBD7-CCE9431645EC}">
                        <a14:shadowObscured xmlns:a14="http://schemas.microsoft.com/office/drawing/2010/main"/>
                      </a:ext>
                    </a:extLst>
                  </pic:spPr>
                </pic:pic>
              </a:graphicData>
            </a:graphic>
          </wp:inline>
        </w:drawing>
      </w:r>
    </w:p>
    <w:p w14:paraId="708CD213" w14:textId="77777777" w:rsidR="00EA15A7" w:rsidRDefault="00EA15A7" w:rsidP="00EA15A7">
      <w:pPr>
        <w:rPr>
          <w:sz w:val="20"/>
        </w:rPr>
      </w:pPr>
      <w:r>
        <w:rPr>
          <w:sz w:val="20"/>
        </w:rPr>
        <w:br w:type="page"/>
      </w:r>
    </w:p>
    <w:p w14:paraId="3ADDDAED" w14:textId="74042E69" w:rsidR="00EA15A7" w:rsidRPr="00EA15A7" w:rsidRDefault="00EA15A7" w:rsidP="00EA15A7">
      <w:pPr>
        <w:spacing w:before="55" w:line="312" w:lineRule="exact"/>
        <w:ind w:left="114" w:right="-20"/>
        <w:rPr>
          <w:rFonts w:ascii="Calibri Light" w:eastAsia="Calibri Light" w:hAnsi="Calibri Light" w:cs="Calibri Light"/>
          <w:sz w:val="26"/>
          <w:szCs w:val="26"/>
          <w:lang w:val="fr-FR"/>
        </w:rPr>
      </w:pPr>
      <w:r w:rsidRPr="00EA15A7">
        <w:rPr>
          <w:rFonts w:ascii="Calibri Light" w:eastAsia="Calibri Light" w:hAnsi="Calibri Light" w:cs="Calibri Light"/>
          <w:color w:val="4B91D0"/>
          <w:spacing w:val="-2"/>
          <w:sz w:val="26"/>
          <w:szCs w:val="26"/>
          <w:lang w:val="fr-FR"/>
        </w:rPr>
        <w:lastRenderedPageBreak/>
        <w:t>A</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z w:val="26"/>
          <w:szCs w:val="26"/>
          <w:lang w:val="fr-FR"/>
        </w:rPr>
        <w:t>n</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z w:val="26"/>
          <w:szCs w:val="26"/>
          <w:lang w:val="fr-FR"/>
        </w:rPr>
        <w:t>xe</w:t>
      </w:r>
      <w:r w:rsidRPr="00EA15A7">
        <w:rPr>
          <w:rFonts w:ascii="Times New Roman" w:hAnsi="Times New Roman"/>
          <w:color w:val="4B91D0"/>
          <w:spacing w:val="-19"/>
          <w:sz w:val="26"/>
          <w:szCs w:val="26"/>
          <w:lang w:val="fr-FR"/>
        </w:rPr>
        <w:t xml:space="preserve"> </w:t>
      </w:r>
      <w:r w:rsidRPr="00EA15A7">
        <w:rPr>
          <w:rFonts w:ascii="Calibri Light" w:eastAsia="Calibri Light" w:hAnsi="Calibri Light" w:cs="Calibri Light"/>
          <w:color w:val="4B91D0"/>
          <w:sz w:val="26"/>
          <w:szCs w:val="26"/>
          <w:lang w:val="fr-FR"/>
        </w:rPr>
        <w:t>3</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z w:val="26"/>
          <w:szCs w:val="26"/>
          <w:lang w:val="fr-FR"/>
        </w:rPr>
        <w:t>–</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pacing w:val="-2"/>
          <w:sz w:val="26"/>
          <w:szCs w:val="26"/>
          <w:lang w:val="fr-FR"/>
        </w:rPr>
        <w:t>P</w:t>
      </w:r>
      <w:r w:rsidRPr="00EA15A7">
        <w:rPr>
          <w:rFonts w:ascii="Calibri Light" w:eastAsia="Calibri Light" w:hAnsi="Calibri Light" w:cs="Calibri Light"/>
          <w:color w:val="4B91D0"/>
          <w:sz w:val="26"/>
          <w:szCs w:val="26"/>
          <w:lang w:val="fr-FR"/>
        </w:rPr>
        <w:t>l</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z w:val="26"/>
          <w:szCs w:val="26"/>
          <w:lang w:val="fr-FR"/>
        </w:rPr>
        <w:t>n</w:t>
      </w:r>
      <w:r w:rsidRPr="00EA15A7">
        <w:rPr>
          <w:rFonts w:ascii="Times New Roman" w:hAnsi="Times New Roman"/>
          <w:color w:val="4B91D0"/>
          <w:spacing w:val="-14"/>
          <w:sz w:val="26"/>
          <w:szCs w:val="26"/>
          <w:lang w:val="fr-FR"/>
        </w:rPr>
        <w:t xml:space="preserve"> </w:t>
      </w:r>
      <w:r w:rsidRPr="00EA15A7">
        <w:rPr>
          <w:rFonts w:ascii="Calibri Light" w:eastAsia="Calibri Light" w:hAnsi="Calibri Light" w:cs="Calibri Light"/>
          <w:color w:val="4B91D0"/>
          <w:sz w:val="26"/>
          <w:szCs w:val="26"/>
          <w:lang w:val="fr-FR"/>
        </w:rPr>
        <w:t>d</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z w:val="26"/>
          <w:szCs w:val="26"/>
          <w:lang w:val="fr-FR"/>
        </w:rPr>
        <w:t>s</w:t>
      </w:r>
      <w:r w:rsidRPr="00EA15A7">
        <w:rPr>
          <w:rFonts w:ascii="Times New Roman" w:hAnsi="Times New Roman"/>
          <w:color w:val="4B91D0"/>
          <w:spacing w:val="-13"/>
          <w:sz w:val="26"/>
          <w:szCs w:val="26"/>
          <w:lang w:val="fr-FR"/>
        </w:rPr>
        <w:t xml:space="preserve"> </w:t>
      </w:r>
      <w:r w:rsidRPr="00EA15A7">
        <w:rPr>
          <w:rFonts w:ascii="Calibri Light" w:eastAsia="Calibri Light" w:hAnsi="Calibri Light" w:cs="Calibri Light"/>
          <w:color w:val="4B91D0"/>
          <w:sz w:val="26"/>
          <w:szCs w:val="26"/>
          <w:lang w:val="fr-FR"/>
        </w:rPr>
        <w:t>î</w:t>
      </w:r>
      <w:r w:rsidRPr="00EA15A7">
        <w:rPr>
          <w:rFonts w:ascii="Calibri Light" w:eastAsia="Calibri Light" w:hAnsi="Calibri Light" w:cs="Calibri Light"/>
          <w:color w:val="4B91D0"/>
          <w:spacing w:val="-2"/>
          <w:sz w:val="26"/>
          <w:szCs w:val="26"/>
          <w:lang w:val="fr-FR"/>
        </w:rPr>
        <w:t>l</w:t>
      </w:r>
      <w:r w:rsidRPr="00EA15A7">
        <w:rPr>
          <w:rFonts w:ascii="Calibri Light" w:eastAsia="Calibri Light" w:hAnsi="Calibri Light" w:cs="Calibri Light"/>
          <w:color w:val="4B91D0"/>
          <w:spacing w:val="-3"/>
          <w:sz w:val="26"/>
          <w:szCs w:val="26"/>
          <w:lang w:val="fr-FR"/>
        </w:rPr>
        <w:t>o</w:t>
      </w:r>
      <w:r w:rsidRPr="00EA15A7">
        <w:rPr>
          <w:rFonts w:ascii="Calibri Light" w:eastAsia="Calibri Light" w:hAnsi="Calibri Light" w:cs="Calibri Light"/>
          <w:color w:val="4B91D0"/>
          <w:spacing w:val="-1"/>
          <w:sz w:val="26"/>
          <w:szCs w:val="26"/>
          <w:lang w:val="fr-FR"/>
        </w:rPr>
        <w:t>t</w:t>
      </w:r>
      <w:r w:rsidRPr="00EA15A7">
        <w:rPr>
          <w:rFonts w:ascii="Calibri Light" w:eastAsia="Calibri Light" w:hAnsi="Calibri Light" w:cs="Calibri Light"/>
          <w:color w:val="4B91D0"/>
          <w:sz w:val="26"/>
          <w:szCs w:val="26"/>
          <w:lang w:val="fr-FR"/>
        </w:rPr>
        <w:t>s</w:t>
      </w:r>
      <w:r w:rsidRPr="00EA15A7">
        <w:rPr>
          <w:rFonts w:ascii="Times New Roman" w:hAnsi="Times New Roman"/>
          <w:color w:val="4B91D0"/>
          <w:spacing w:val="-11"/>
          <w:sz w:val="26"/>
          <w:szCs w:val="26"/>
          <w:lang w:val="fr-FR"/>
        </w:rPr>
        <w:t xml:space="preserve"> </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z w:val="26"/>
          <w:szCs w:val="26"/>
          <w:lang w:val="fr-FR"/>
        </w:rPr>
        <w:t>t</w:t>
      </w:r>
      <w:r w:rsidRPr="00EA15A7">
        <w:rPr>
          <w:rFonts w:ascii="Times New Roman" w:hAnsi="Times New Roman"/>
          <w:color w:val="4B91D0"/>
          <w:spacing w:val="-11"/>
          <w:sz w:val="26"/>
          <w:szCs w:val="26"/>
          <w:lang w:val="fr-FR"/>
        </w:rPr>
        <w:t xml:space="preserve"> </w:t>
      </w:r>
      <w:r w:rsidRPr="00EA15A7">
        <w:rPr>
          <w:rFonts w:ascii="Calibri Light" w:eastAsia="Calibri Light" w:hAnsi="Calibri Light" w:cs="Calibri Light"/>
          <w:color w:val="4B91D0"/>
          <w:spacing w:val="-2"/>
          <w:sz w:val="26"/>
          <w:szCs w:val="26"/>
          <w:lang w:val="fr-FR"/>
        </w:rPr>
        <w:t>s</w:t>
      </w:r>
      <w:r w:rsidRPr="00EA15A7">
        <w:rPr>
          <w:rFonts w:ascii="Calibri Light" w:eastAsia="Calibri Light" w:hAnsi="Calibri Light" w:cs="Calibri Light"/>
          <w:color w:val="4B91D0"/>
          <w:spacing w:val="-1"/>
          <w:sz w:val="26"/>
          <w:szCs w:val="26"/>
          <w:lang w:val="fr-FR"/>
        </w:rPr>
        <w:t>e</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pacing w:val="-1"/>
          <w:sz w:val="26"/>
          <w:szCs w:val="26"/>
          <w:lang w:val="fr-FR"/>
        </w:rPr>
        <w:t>t</w:t>
      </w:r>
      <w:r w:rsidR="00C93F04">
        <w:rPr>
          <w:rFonts w:ascii="Calibri Light" w:eastAsia="Calibri Light" w:hAnsi="Calibri Light" w:cs="Calibri Light"/>
          <w:color w:val="4B91D0"/>
          <w:spacing w:val="-3"/>
          <w:sz w:val="26"/>
          <w:szCs w:val="26"/>
          <w:lang w:val="fr-FR"/>
        </w:rPr>
        <w:t>iers</w:t>
      </w:r>
      <w:r w:rsidRPr="00EA15A7">
        <w:rPr>
          <w:rFonts w:ascii="Times New Roman" w:hAnsi="Times New Roman"/>
          <w:color w:val="4B91D0"/>
          <w:spacing w:val="-14"/>
          <w:sz w:val="26"/>
          <w:szCs w:val="26"/>
          <w:lang w:val="fr-FR"/>
        </w:rPr>
        <w:t xml:space="preserve"> </w:t>
      </w:r>
      <w:r w:rsidRPr="00EA15A7">
        <w:rPr>
          <w:rFonts w:ascii="Calibri Light" w:eastAsia="Calibri Light" w:hAnsi="Calibri Light" w:cs="Calibri Light"/>
          <w:color w:val="4B91D0"/>
          <w:spacing w:val="-3"/>
          <w:sz w:val="26"/>
          <w:szCs w:val="26"/>
          <w:lang w:val="fr-FR"/>
        </w:rPr>
        <w:t>d</w:t>
      </w:r>
      <w:r w:rsidRPr="00EA15A7">
        <w:rPr>
          <w:rFonts w:ascii="Calibri Light" w:eastAsia="Calibri Light" w:hAnsi="Calibri Light" w:cs="Calibri Light"/>
          <w:color w:val="4B91D0"/>
          <w:sz w:val="26"/>
          <w:szCs w:val="26"/>
          <w:lang w:val="fr-FR"/>
        </w:rPr>
        <w:t>e</w:t>
      </w:r>
      <w:r w:rsidRPr="00EA15A7">
        <w:rPr>
          <w:rFonts w:ascii="Times New Roman" w:hAnsi="Times New Roman"/>
          <w:color w:val="4B91D0"/>
          <w:spacing w:val="-14"/>
          <w:sz w:val="26"/>
          <w:szCs w:val="26"/>
          <w:lang w:val="fr-FR"/>
        </w:rPr>
        <w:t xml:space="preserve"> </w:t>
      </w:r>
      <w:r w:rsidRPr="00EA15A7">
        <w:rPr>
          <w:rFonts w:ascii="Calibri Light" w:eastAsia="Calibri Light" w:hAnsi="Calibri Light" w:cs="Calibri Light"/>
          <w:color w:val="4B91D0"/>
          <w:spacing w:val="-1"/>
          <w:sz w:val="26"/>
          <w:szCs w:val="26"/>
          <w:lang w:val="fr-FR"/>
        </w:rPr>
        <w:t>tr</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z w:val="26"/>
          <w:szCs w:val="26"/>
          <w:lang w:val="fr-FR"/>
        </w:rPr>
        <w:t>q</w:t>
      </w:r>
      <w:r w:rsidRPr="00EA15A7">
        <w:rPr>
          <w:rFonts w:ascii="Calibri Light" w:eastAsia="Calibri Light" w:hAnsi="Calibri Light" w:cs="Calibri Light"/>
          <w:color w:val="4B91D0"/>
          <w:spacing w:val="-3"/>
          <w:sz w:val="26"/>
          <w:szCs w:val="26"/>
          <w:lang w:val="fr-FR"/>
        </w:rPr>
        <w:t>u</w:t>
      </w:r>
      <w:r w:rsidRPr="00EA15A7">
        <w:rPr>
          <w:rFonts w:ascii="Calibri Light" w:eastAsia="Calibri Light" w:hAnsi="Calibri Light" w:cs="Calibri Light"/>
          <w:color w:val="4B91D0"/>
          <w:sz w:val="26"/>
          <w:szCs w:val="26"/>
          <w:lang w:val="fr-FR"/>
        </w:rPr>
        <w:t>i</w:t>
      </w:r>
      <w:r w:rsidRPr="00EA15A7">
        <w:rPr>
          <w:rFonts w:ascii="Calibri Light" w:eastAsia="Calibri Light" w:hAnsi="Calibri Light" w:cs="Calibri Light"/>
          <w:color w:val="4B91D0"/>
          <w:spacing w:val="-2"/>
          <w:sz w:val="26"/>
          <w:szCs w:val="26"/>
          <w:lang w:val="fr-FR"/>
        </w:rPr>
        <w:t>l</w:t>
      </w:r>
      <w:r w:rsidRPr="00EA15A7">
        <w:rPr>
          <w:rFonts w:ascii="Calibri Light" w:eastAsia="Calibri Light" w:hAnsi="Calibri Light" w:cs="Calibri Light"/>
          <w:color w:val="4B91D0"/>
          <w:sz w:val="26"/>
          <w:szCs w:val="26"/>
          <w:lang w:val="fr-FR"/>
        </w:rPr>
        <w:t>l</w:t>
      </w:r>
      <w:r w:rsidRPr="00EA15A7">
        <w:rPr>
          <w:rFonts w:ascii="Calibri Light" w:eastAsia="Calibri Light" w:hAnsi="Calibri Light" w:cs="Calibri Light"/>
          <w:color w:val="4B91D0"/>
          <w:spacing w:val="-2"/>
          <w:sz w:val="26"/>
          <w:szCs w:val="26"/>
          <w:lang w:val="fr-FR"/>
        </w:rPr>
        <w:t>i</w:t>
      </w:r>
      <w:r w:rsidRPr="00EA15A7">
        <w:rPr>
          <w:rFonts w:ascii="Calibri Light" w:eastAsia="Calibri Light" w:hAnsi="Calibri Light" w:cs="Calibri Light"/>
          <w:color w:val="4B91D0"/>
          <w:spacing w:val="-1"/>
          <w:sz w:val="26"/>
          <w:szCs w:val="26"/>
          <w:lang w:val="fr-FR"/>
        </w:rPr>
        <w:t>t</w:t>
      </w:r>
      <w:r w:rsidRPr="00EA15A7">
        <w:rPr>
          <w:rFonts w:ascii="Calibri Light" w:eastAsia="Calibri Light" w:hAnsi="Calibri Light" w:cs="Calibri Light"/>
          <w:color w:val="4B91D0"/>
          <w:sz w:val="26"/>
          <w:szCs w:val="26"/>
          <w:lang w:val="fr-FR"/>
        </w:rPr>
        <w:t>é</w:t>
      </w:r>
      <w:r w:rsidRPr="00EA15A7">
        <w:rPr>
          <w:rFonts w:ascii="Times New Roman" w:hAnsi="Times New Roman"/>
          <w:color w:val="4B91D0"/>
          <w:spacing w:val="-19"/>
          <w:sz w:val="26"/>
          <w:szCs w:val="26"/>
          <w:lang w:val="fr-FR"/>
        </w:rPr>
        <w:t xml:space="preserve"> </w:t>
      </w:r>
      <w:r w:rsidRPr="00EA15A7">
        <w:rPr>
          <w:rFonts w:ascii="Calibri Light" w:eastAsia="Calibri Light" w:hAnsi="Calibri Light" w:cs="Calibri Light"/>
          <w:color w:val="4B91D0"/>
          <w:spacing w:val="-3"/>
          <w:sz w:val="26"/>
          <w:szCs w:val="26"/>
          <w:lang w:val="fr-FR"/>
        </w:rPr>
        <w:t>du</w:t>
      </w:r>
      <w:r w:rsidRPr="00EA15A7">
        <w:rPr>
          <w:rFonts w:ascii="Calibri Light" w:eastAsia="Calibri Light" w:hAnsi="Calibri Light" w:cs="Calibri Light"/>
          <w:color w:val="4B91D0"/>
          <w:spacing w:val="-1"/>
          <w:sz w:val="26"/>
          <w:szCs w:val="26"/>
          <w:lang w:val="fr-FR"/>
        </w:rPr>
        <w:t>r</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pacing w:val="-3"/>
          <w:sz w:val="26"/>
          <w:szCs w:val="26"/>
          <w:lang w:val="fr-FR"/>
        </w:rPr>
        <w:t>n</w:t>
      </w:r>
      <w:r w:rsidRPr="00EA15A7">
        <w:rPr>
          <w:rFonts w:ascii="Calibri Light" w:eastAsia="Calibri Light" w:hAnsi="Calibri Light" w:cs="Calibri Light"/>
          <w:color w:val="4B91D0"/>
          <w:sz w:val="26"/>
          <w:szCs w:val="26"/>
          <w:lang w:val="fr-FR"/>
        </w:rPr>
        <w:t>t</w:t>
      </w:r>
      <w:r w:rsidRPr="00EA15A7">
        <w:rPr>
          <w:rFonts w:ascii="Times New Roman" w:hAnsi="Times New Roman"/>
          <w:color w:val="4B91D0"/>
          <w:spacing w:val="-16"/>
          <w:sz w:val="26"/>
          <w:szCs w:val="26"/>
          <w:lang w:val="fr-FR"/>
        </w:rPr>
        <w:t xml:space="preserve"> </w:t>
      </w:r>
      <w:r w:rsidRPr="00EA15A7">
        <w:rPr>
          <w:rFonts w:ascii="Calibri Light" w:eastAsia="Calibri Light" w:hAnsi="Calibri Light" w:cs="Calibri Light"/>
          <w:color w:val="4B91D0"/>
          <w:sz w:val="26"/>
          <w:szCs w:val="26"/>
          <w:lang w:val="fr-FR"/>
        </w:rPr>
        <w:t>la</w:t>
      </w:r>
      <w:r w:rsidRPr="00EA15A7">
        <w:rPr>
          <w:rFonts w:ascii="Times New Roman" w:hAnsi="Times New Roman"/>
          <w:color w:val="4B91D0"/>
          <w:spacing w:val="-11"/>
          <w:sz w:val="26"/>
          <w:szCs w:val="26"/>
          <w:lang w:val="fr-FR"/>
        </w:rPr>
        <w:t xml:space="preserve"> </w:t>
      </w:r>
      <w:r w:rsidRPr="00EA15A7">
        <w:rPr>
          <w:rFonts w:ascii="Calibri Light" w:eastAsia="Calibri Light" w:hAnsi="Calibri Light" w:cs="Calibri Light"/>
          <w:color w:val="4B91D0"/>
          <w:spacing w:val="-3"/>
          <w:sz w:val="26"/>
          <w:szCs w:val="26"/>
          <w:lang w:val="fr-FR"/>
        </w:rPr>
        <w:t>ph</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pacing w:val="1"/>
          <w:sz w:val="26"/>
          <w:szCs w:val="26"/>
          <w:lang w:val="fr-FR"/>
        </w:rPr>
        <w:t>s</w:t>
      </w:r>
      <w:r w:rsidRPr="00EA15A7">
        <w:rPr>
          <w:rFonts w:ascii="Calibri Light" w:eastAsia="Calibri Light" w:hAnsi="Calibri Light" w:cs="Calibri Light"/>
          <w:color w:val="4B91D0"/>
          <w:sz w:val="26"/>
          <w:szCs w:val="26"/>
          <w:lang w:val="fr-FR"/>
        </w:rPr>
        <w:t>e</w:t>
      </w:r>
      <w:r w:rsidRPr="00EA15A7">
        <w:rPr>
          <w:rFonts w:ascii="Times New Roman" w:hAnsi="Times New Roman"/>
          <w:color w:val="4B91D0"/>
          <w:spacing w:val="-17"/>
          <w:sz w:val="26"/>
          <w:szCs w:val="26"/>
          <w:lang w:val="fr-FR"/>
        </w:rPr>
        <w:t xml:space="preserve"> </w:t>
      </w:r>
      <w:r w:rsidRPr="00EA15A7">
        <w:rPr>
          <w:rFonts w:ascii="Calibri Light" w:eastAsia="Calibri Light" w:hAnsi="Calibri Light" w:cs="Calibri Light"/>
          <w:color w:val="4B91D0"/>
          <w:sz w:val="26"/>
          <w:szCs w:val="26"/>
          <w:lang w:val="fr-FR"/>
        </w:rPr>
        <w:t>1</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pacing w:val="-3"/>
          <w:sz w:val="26"/>
          <w:szCs w:val="26"/>
          <w:lang w:val="fr-FR"/>
        </w:rPr>
        <w:t>d</w:t>
      </w:r>
      <w:r w:rsidRPr="00EA15A7">
        <w:rPr>
          <w:rFonts w:ascii="Calibri Light" w:eastAsia="Calibri Light" w:hAnsi="Calibri Light" w:cs="Calibri Light"/>
          <w:color w:val="4B91D0"/>
          <w:sz w:val="26"/>
          <w:szCs w:val="26"/>
          <w:lang w:val="fr-FR"/>
        </w:rPr>
        <w:t>u</w:t>
      </w:r>
      <w:r w:rsidRPr="00EA15A7">
        <w:rPr>
          <w:rFonts w:ascii="Times New Roman" w:hAnsi="Times New Roman"/>
          <w:color w:val="4B91D0"/>
          <w:spacing w:val="-13"/>
          <w:sz w:val="26"/>
          <w:szCs w:val="26"/>
          <w:lang w:val="fr-FR"/>
        </w:rPr>
        <w:t xml:space="preserve"> </w:t>
      </w:r>
      <w:r w:rsidRPr="00EA15A7">
        <w:rPr>
          <w:rFonts w:ascii="Calibri Light" w:eastAsia="Calibri Light" w:hAnsi="Calibri Light" w:cs="Calibri Light"/>
          <w:color w:val="4B91D0"/>
          <w:sz w:val="26"/>
          <w:szCs w:val="26"/>
          <w:lang w:val="fr-FR"/>
        </w:rPr>
        <w:t>P</w:t>
      </w:r>
      <w:r w:rsidRPr="00EA15A7">
        <w:rPr>
          <w:rFonts w:ascii="Calibri Light" w:eastAsia="Calibri Light" w:hAnsi="Calibri Light" w:cs="Calibri Light"/>
          <w:color w:val="4B91D0"/>
          <w:spacing w:val="-4"/>
          <w:sz w:val="26"/>
          <w:szCs w:val="26"/>
          <w:lang w:val="fr-FR"/>
        </w:rPr>
        <w:t>R</w:t>
      </w:r>
      <w:r w:rsidRPr="00EA15A7">
        <w:rPr>
          <w:rFonts w:ascii="Calibri Light" w:eastAsia="Calibri Light" w:hAnsi="Calibri Light" w:cs="Calibri Light"/>
          <w:color w:val="4B91D0"/>
          <w:sz w:val="26"/>
          <w:szCs w:val="26"/>
          <w:lang w:val="fr-FR"/>
        </w:rPr>
        <w:t>U</w:t>
      </w:r>
      <w:r w:rsidRPr="00EA15A7">
        <w:rPr>
          <w:rFonts w:ascii="Times New Roman" w:hAnsi="Times New Roman"/>
          <w:color w:val="4B91D0"/>
          <w:spacing w:val="-13"/>
          <w:sz w:val="26"/>
          <w:szCs w:val="26"/>
          <w:lang w:val="fr-FR"/>
        </w:rPr>
        <w:t xml:space="preserve"> </w:t>
      </w:r>
      <w:r w:rsidRPr="00EA15A7">
        <w:rPr>
          <w:rFonts w:ascii="Calibri Light" w:eastAsia="Calibri Light" w:hAnsi="Calibri Light" w:cs="Calibri Light"/>
          <w:color w:val="4B91D0"/>
          <w:spacing w:val="-3"/>
          <w:sz w:val="26"/>
          <w:szCs w:val="26"/>
          <w:lang w:val="fr-FR"/>
        </w:rPr>
        <w:t>d</w:t>
      </w:r>
      <w:r w:rsidRPr="00EA15A7">
        <w:rPr>
          <w:rFonts w:ascii="Calibri Light" w:eastAsia="Calibri Light" w:hAnsi="Calibri Light" w:cs="Calibri Light"/>
          <w:color w:val="4B91D0"/>
          <w:sz w:val="26"/>
          <w:szCs w:val="26"/>
          <w:lang w:val="fr-FR"/>
        </w:rPr>
        <w:t>e</w:t>
      </w:r>
      <w:r w:rsidRPr="00EA15A7">
        <w:rPr>
          <w:rFonts w:ascii="Times New Roman" w:hAnsi="Times New Roman"/>
          <w:color w:val="4B91D0"/>
          <w:spacing w:val="-14"/>
          <w:sz w:val="26"/>
          <w:szCs w:val="26"/>
          <w:lang w:val="fr-FR"/>
        </w:rPr>
        <w:t xml:space="preserve"> </w:t>
      </w:r>
      <w:r w:rsidRPr="00EA15A7">
        <w:rPr>
          <w:rFonts w:ascii="Calibri Light" w:eastAsia="Calibri Light" w:hAnsi="Calibri Light" w:cs="Calibri Light"/>
          <w:color w:val="4B91D0"/>
          <w:spacing w:val="-2"/>
          <w:sz w:val="26"/>
          <w:szCs w:val="26"/>
          <w:lang w:val="fr-FR"/>
        </w:rPr>
        <w:t>C</w:t>
      </w:r>
      <w:r w:rsidRPr="00EA15A7">
        <w:rPr>
          <w:rFonts w:ascii="Calibri Light" w:eastAsia="Calibri Light" w:hAnsi="Calibri Light" w:cs="Calibri Light"/>
          <w:color w:val="4B91D0"/>
          <w:spacing w:val="-3"/>
          <w:sz w:val="26"/>
          <w:szCs w:val="26"/>
          <w:lang w:val="fr-FR"/>
        </w:rPr>
        <w:t>h</w:t>
      </w:r>
      <w:r w:rsidRPr="00EA15A7">
        <w:rPr>
          <w:rFonts w:ascii="Calibri Light" w:eastAsia="Calibri Light" w:hAnsi="Calibri Light" w:cs="Calibri Light"/>
          <w:color w:val="4B91D0"/>
          <w:spacing w:val="-2"/>
          <w:sz w:val="26"/>
          <w:szCs w:val="26"/>
          <w:lang w:val="fr-FR"/>
        </w:rPr>
        <w:t>a</w:t>
      </w:r>
      <w:r w:rsidRPr="00EA15A7">
        <w:rPr>
          <w:rFonts w:ascii="Calibri Light" w:eastAsia="Calibri Light" w:hAnsi="Calibri Light" w:cs="Calibri Light"/>
          <w:color w:val="4B91D0"/>
          <w:spacing w:val="-1"/>
          <w:sz w:val="26"/>
          <w:szCs w:val="26"/>
          <w:lang w:val="fr-FR"/>
        </w:rPr>
        <w:t>m</w:t>
      </w:r>
      <w:r w:rsidRPr="00EA15A7">
        <w:rPr>
          <w:rFonts w:ascii="Calibri Light" w:eastAsia="Calibri Light" w:hAnsi="Calibri Light" w:cs="Calibri Light"/>
          <w:color w:val="4B91D0"/>
          <w:spacing w:val="-2"/>
          <w:sz w:val="26"/>
          <w:szCs w:val="26"/>
          <w:lang w:val="fr-FR"/>
        </w:rPr>
        <w:t>i</w:t>
      </w:r>
      <w:r w:rsidRPr="00EA15A7">
        <w:rPr>
          <w:rFonts w:ascii="Calibri Light" w:eastAsia="Calibri Light" w:hAnsi="Calibri Light" w:cs="Calibri Light"/>
          <w:color w:val="4B91D0"/>
          <w:spacing w:val="-3"/>
          <w:sz w:val="26"/>
          <w:szCs w:val="26"/>
          <w:lang w:val="fr-FR"/>
        </w:rPr>
        <w:t>e</w:t>
      </w:r>
      <w:r w:rsidRPr="00EA15A7">
        <w:rPr>
          <w:rFonts w:ascii="Calibri Light" w:eastAsia="Calibri Light" w:hAnsi="Calibri Light" w:cs="Calibri Light"/>
          <w:color w:val="4B91D0"/>
          <w:spacing w:val="-1"/>
          <w:sz w:val="26"/>
          <w:szCs w:val="26"/>
          <w:lang w:val="fr-FR"/>
        </w:rPr>
        <w:t>r</w:t>
      </w:r>
      <w:r w:rsidRPr="00EA15A7">
        <w:rPr>
          <w:rFonts w:ascii="Calibri Light" w:eastAsia="Calibri Light" w:hAnsi="Calibri Light" w:cs="Calibri Light"/>
          <w:color w:val="4B91D0"/>
          <w:sz w:val="26"/>
          <w:szCs w:val="26"/>
          <w:lang w:val="fr-FR"/>
        </w:rPr>
        <w:t>s</w:t>
      </w:r>
      <w:r w:rsidRPr="00EA15A7">
        <w:rPr>
          <w:rFonts w:ascii="Times New Roman" w:hAnsi="Times New Roman"/>
          <w:color w:val="4B91D0"/>
          <w:spacing w:val="-19"/>
          <w:sz w:val="26"/>
          <w:szCs w:val="26"/>
          <w:lang w:val="fr-FR"/>
        </w:rPr>
        <w:t xml:space="preserve"> </w:t>
      </w:r>
      <w:r w:rsidRPr="00EA15A7">
        <w:rPr>
          <w:rFonts w:ascii="Calibri Light" w:eastAsia="Calibri Light" w:hAnsi="Calibri Light" w:cs="Calibri Light"/>
          <w:color w:val="4B91D0"/>
          <w:spacing w:val="-1"/>
          <w:sz w:val="26"/>
          <w:szCs w:val="26"/>
          <w:lang w:val="fr-FR"/>
        </w:rPr>
        <w:t>(</w:t>
      </w:r>
      <w:r w:rsidRPr="00EA15A7">
        <w:rPr>
          <w:rFonts w:ascii="Calibri Light" w:eastAsia="Calibri Light" w:hAnsi="Calibri Light" w:cs="Calibri Light"/>
          <w:color w:val="4B91D0"/>
          <w:spacing w:val="-2"/>
          <w:sz w:val="26"/>
          <w:szCs w:val="26"/>
          <w:lang w:val="fr-FR"/>
        </w:rPr>
        <w:t>20</w:t>
      </w:r>
      <w:r w:rsidR="00A32E2F">
        <w:rPr>
          <w:rFonts w:ascii="Calibri Light" w:eastAsia="Calibri Light" w:hAnsi="Calibri Light" w:cs="Calibri Light"/>
          <w:color w:val="4B91D0"/>
          <w:spacing w:val="-2"/>
          <w:sz w:val="26"/>
          <w:szCs w:val="26"/>
          <w:lang w:val="fr-FR"/>
        </w:rPr>
        <w:t>xx</w:t>
      </w:r>
      <w:r w:rsidRPr="00EA15A7">
        <w:rPr>
          <w:rFonts w:ascii="Times New Roman" w:hAnsi="Times New Roman"/>
          <w:color w:val="4B91D0"/>
          <w:spacing w:val="-15"/>
          <w:sz w:val="26"/>
          <w:szCs w:val="26"/>
          <w:lang w:val="fr-FR"/>
        </w:rPr>
        <w:t xml:space="preserve"> </w:t>
      </w:r>
      <w:r w:rsidRPr="00EA15A7">
        <w:rPr>
          <w:rFonts w:ascii="Calibri Light" w:eastAsia="Calibri Light" w:hAnsi="Calibri Light" w:cs="Calibri Light"/>
          <w:color w:val="4B91D0"/>
          <w:sz w:val="26"/>
          <w:szCs w:val="26"/>
          <w:lang w:val="fr-FR"/>
        </w:rPr>
        <w:t>–</w:t>
      </w:r>
      <w:r w:rsidRPr="00EA15A7">
        <w:rPr>
          <w:rFonts w:ascii="Times New Roman" w:hAnsi="Times New Roman"/>
          <w:color w:val="4B91D0"/>
          <w:spacing w:val="-10"/>
          <w:sz w:val="26"/>
          <w:szCs w:val="26"/>
          <w:lang w:val="fr-FR"/>
        </w:rPr>
        <w:t xml:space="preserve"> </w:t>
      </w:r>
      <w:r w:rsidRPr="00EA15A7">
        <w:rPr>
          <w:rFonts w:ascii="Calibri Light" w:eastAsia="Calibri Light" w:hAnsi="Calibri Light" w:cs="Calibri Light"/>
          <w:color w:val="4B91D0"/>
          <w:spacing w:val="-2"/>
          <w:sz w:val="26"/>
          <w:szCs w:val="26"/>
          <w:lang w:val="fr-FR"/>
        </w:rPr>
        <w:t>20</w:t>
      </w:r>
      <w:r w:rsidR="00A32E2F">
        <w:rPr>
          <w:rFonts w:ascii="Calibri Light" w:eastAsia="Calibri Light" w:hAnsi="Calibri Light" w:cs="Calibri Light"/>
          <w:color w:val="4B91D0"/>
          <w:spacing w:val="-2"/>
          <w:sz w:val="26"/>
          <w:szCs w:val="26"/>
          <w:lang w:val="fr-FR"/>
        </w:rPr>
        <w:t>xx</w:t>
      </w:r>
      <w:r w:rsidRPr="00EA15A7">
        <w:rPr>
          <w:rFonts w:ascii="Calibri Light" w:eastAsia="Calibri Light" w:hAnsi="Calibri Light" w:cs="Calibri Light"/>
          <w:color w:val="4B91D0"/>
          <w:sz w:val="26"/>
          <w:szCs w:val="26"/>
          <w:lang w:val="fr-FR"/>
        </w:rPr>
        <w:t>)</w:t>
      </w:r>
    </w:p>
    <w:p w14:paraId="6C2493AE" w14:textId="77777777" w:rsidR="00EA15A7" w:rsidRPr="00EA15A7" w:rsidRDefault="00EA15A7" w:rsidP="00EA15A7">
      <w:pPr>
        <w:spacing w:line="200" w:lineRule="exact"/>
        <w:rPr>
          <w:sz w:val="20"/>
          <w:lang w:val="fr-FR"/>
        </w:rPr>
      </w:pPr>
    </w:p>
    <w:p w14:paraId="52427564" w14:textId="77777777" w:rsidR="00EA15A7" w:rsidRPr="00EA15A7" w:rsidRDefault="00EA15A7" w:rsidP="00EA15A7">
      <w:pPr>
        <w:spacing w:line="200" w:lineRule="exact"/>
        <w:rPr>
          <w:sz w:val="20"/>
          <w:lang w:val="fr-FR"/>
        </w:rPr>
      </w:pPr>
    </w:p>
    <w:p w14:paraId="5A9E6ED8" w14:textId="0B361542" w:rsidR="00EA15A7" w:rsidRPr="00EA15A7" w:rsidRDefault="00C265F1" w:rsidP="00EA15A7">
      <w:pPr>
        <w:spacing w:before="14" w:line="280" w:lineRule="exact"/>
        <w:rPr>
          <w:sz w:val="28"/>
          <w:szCs w:val="28"/>
          <w:lang w:val="fr-FR"/>
        </w:rPr>
      </w:pPr>
      <w:r>
        <w:rPr>
          <w:noProof/>
          <w:sz w:val="28"/>
          <w:szCs w:val="28"/>
          <w:lang w:val="fr-FR" w:eastAsia="fr-FR"/>
        </w:rPr>
        <mc:AlternateContent>
          <mc:Choice Requires="wpg">
            <w:drawing>
              <wp:anchor distT="0" distB="0" distL="114300" distR="114300" simplePos="0" relativeHeight="251659264" behindDoc="0" locked="0" layoutInCell="1" allowOverlap="1" wp14:anchorId="34DA366E" wp14:editId="250DA331">
                <wp:simplePos x="0" y="0"/>
                <wp:positionH relativeFrom="column">
                  <wp:posOffset>204470</wp:posOffset>
                </wp:positionH>
                <wp:positionV relativeFrom="paragraph">
                  <wp:posOffset>271145</wp:posOffset>
                </wp:positionV>
                <wp:extent cx="12894310" cy="6990080"/>
                <wp:effectExtent l="0" t="0" r="2540" b="20320"/>
                <wp:wrapNone/>
                <wp:docPr id="39" name="Groupe 39"/>
                <wp:cNvGraphicFramePr/>
                <a:graphic xmlns:a="http://schemas.openxmlformats.org/drawingml/2006/main">
                  <a:graphicData uri="http://schemas.microsoft.com/office/word/2010/wordprocessingGroup">
                    <wpg:wgp>
                      <wpg:cNvGrpSpPr/>
                      <wpg:grpSpPr>
                        <a:xfrm>
                          <a:off x="0" y="0"/>
                          <a:ext cx="12894310" cy="6990080"/>
                          <a:chOff x="0" y="0"/>
                          <a:chExt cx="12894310" cy="6990080"/>
                        </a:xfrm>
                      </wpg:grpSpPr>
                      <wpg:grpSp>
                        <wpg:cNvPr id="1" name="Groupe 1"/>
                        <wpg:cNvGrpSpPr/>
                        <wpg:grpSpPr>
                          <a:xfrm>
                            <a:off x="0" y="0"/>
                            <a:ext cx="12894310" cy="6990080"/>
                            <a:chOff x="0" y="0"/>
                            <a:chExt cx="14420193" cy="7894320"/>
                          </a:xfrm>
                        </wpg:grpSpPr>
                        <wpg:grpSp>
                          <wpg:cNvPr id="1736" name="Groupe 1736"/>
                          <wpg:cNvGrpSpPr>
                            <a:grpSpLocks/>
                          </wpg:cNvGrpSpPr>
                          <wpg:grpSpPr bwMode="auto">
                            <a:xfrm>
                              <a:off x="0" y="0"/>
                              <a:ext cx="10910570" cy="7894320"/>
                              <a:chOff x="866" y="-105"/>
                              <a:chExt cx="17182" cy="12432"/>
                            </a:xfrm>
                          </wpg:grpSpPr>
                          <pic:pic xmlns:pic="http://schemas.openxmlformats.org/drawingml/2006/picture">
                            <pic:nvPicPr>
                              <pic:cNvPr id="1737" name="Picture 1725"/>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878" y="-96"/>
                                <a:ext cx="17160" cy="12413"/>
                              </a:xfrm>
                              <a:prstGeom prst="rect">
                                <a:avLst/>
                              </a:prstGeom>
                              <a:noFill/>
                              <a:extLst>
                                <a:ext uri="{909E8E84-426E-40DD-AFC4-6F175D3DCCD1}">
                                  <a14:hiddenFill xmlns:a14="http://schemas.microsoft.com/office/drawing/2010/main">
                                    <a:solidFill>
                                      <a:srgbClr val="FFFFFF"/>
                                    </a:solidFill>
                                  </a14:hiddenFill>
                                </a:ext>
                              </a:extLst>
                            </pic:spPr>
                          </pic:pic>
                          <wpg:grpSp>
                            <wpg:cNvPr id="1738" name="Group 1726"/>
                            <wpg:cNvGrpSpPr>
                              <a:grpSpLocks/>
                            </wpg:cNvGrpSpPr>
                            <wpg:grpSpPr bwMode="auto">
                              <a:xfrm>
                                <a:off x="866" y="-105"/>
                                <a:ext cx="17182" cy="12432"/>
                                <a:chOff x="866" y="-105"/>
                                <a:chExt cx="17182" cy="12432"/>
                              </a:xfrm>
                            </wpg:grpSpPr>
                            <wps:wsp>
                              <wps:cNvPr id="1739" name="Freeform 1727"/>
                              <wps:cNvSpPr>
                                <a:spLocks/>
                              </wps:cNvSpPr>
                              <wps:spPr bwMode="auto">
                                <a:xfrm>
                                  <a:off x="866" y="-105"/>
                                  <a:ext cx="17182" cy="12432"/>
                                </a:xfrm>
                                <a:custGeom>
                                  <a:avLst/>
                                  <a:gdLst>
                                    <a:gd name="T0" fmla="+- 0 18047 866"/>
                                    <a:gd name="T1" fmla="*/ T0 w 17182"/>
                                    <a:gd name="T2" fmla="+- 0 12322 -105"/>
                                    <a:gd name="T3" fmla="*/ 12322 h 12432"/>
                                    <a:gd name="T4" fmla="+- 0 18047 866"/>
                                    <a:gd name="T5" fmla="*/ T4 w 17182"/>
                                    <a:gd name="T6" fmla="+- 0 -101 -105"/>
                                    <a:gd name="T7" fmla="*/ -101 h 12432"/>
                                    <a:gd name="T8" fmla="+- 0 18045 866"/>
                                    <a:gd name="T9" fmla="*/ T8 w 17182"/>
                                    <a:gd name="T10" fmla="+- 0 -105 -105"/>
                                    <a:gd name="T11" fmla="*/ -105 h 12432"/>
                                    <a:gd name="T12" fmla="+- 0 871 866"/>
                                    <a:gd name="T13" fmla="*/ T12 w 17182"/>
                                    <a:gd name="T14" fmla="+- 0 -105 -105"/>
                                    <a:gd name="T15" fmla="*/ -105 h 12432"/>
                                    <a:gd name="T16" fmla="+- 0 866 866"/>
                                    <a:gd name="T17" fmla="*/ T16 w 17182"/>
                                    <a:gd name="T18" fmla="+- 0 -101 -105"/>
                                    <a:gd name="T19" fmla="*/ -101 h 12432"/>
                                    <a:gd name="T20" fmla="+- 0 866 866"/>
                                    <a:gd name="T21" fmla="*/ T20 w 17182"/>
                                    <a:gd name="T22" fmla="+- 0 12322 -105"/>
                                    <a:gd name="T23" fmla="*/ 12322 h 12432"/>
                                    <a:gd name="T24" fmla="+- 0 871 866"/>
                                    <a:gd name="T25" fmla="*/ T24 w 17182"/>
                                    <a:gd name="T26" fmla="+- 0 12327 -105"/>
                                    <a:gd name="T27" fmla="*/ 12327 h 12432"/>
                                    <a:gd name="T28" fmla="+- 0 873 866"/>
                                    <a:gd name="T29" fmla="*/ T28 w 17182"/>
                                    <a:gd name="T30" fmla="+- 0 12327 -105"/>
                                    <a:gd name="T31" fmla="*/ 12327 h 12432"/>
                                    <a:gd name="T32" fmla="+- 0 873 866"/>
                                    <a:gd name="T33" fmla="*/ T32 w 17182"/>
                                    <a:gd name="T34" fmla="+- 0 -91 -105"/>
                                    <a:gd name="T35" fmla="*/ -91 h 12432"/>
                                    <a:gd name="T36" fmla="+- 0 883 866"/>
                                    <a:gd name="T37" fmla="*/ T36 w 17182"/>
                                    <a:gd name="T38" fmla="+- 0 -98 -105"/>
                                    <a:gd name="T39" fmla="*/ -98 h 12432"/>
                                    <a:gd name="T40" fmla="+- 0 883 866"/>
                                    <a:gd name="T41" fmla="*/ T40 w 17182"/>
                                    <a:gd name="T42" fmla="+- 0 -91 -105"/>
                                    <a:gd name="T43" fmla="*/ -91 h 12432"/>
                                    <a:gd name="T44" fmla="+- 0 18033 866"/>
                                    <a:gd name="T45" fmla="*/ T44 w 17182"/>
                                    <a:gd name="T46" fmla="+- 0 -91 -105"/>
                                    <a:gd name="T47" fmla="*/ -91 h 12432"/>
                                    <a:gd name="T48" fmla="+- 0 18033 866"/>
                                    <a:gd name="T49" fmla="*/ T48 w 17182"/>
                                    <a:gd name="T50" fmla="+- 0 -98 -105"/>
                                    <a:gd name="T51" fmla="*/ -98 h 12432"/>
                                    <a:gd name="T52" fmla="+- 0 18040 866"/>
                                    <a:gd name="T53" fmla="*/ T52 w 17182"/>
                                    <a:gd name="T54" fmla="+- 0 -91 -105"/>
                                    <a:gd name="T55" fmla="*/ -91 h 12432"/>
                                    <a:gd name="T56" fmla="+- 0 18040 866"/>
                                    <a:gd name="T57" fmla="*/ T56 w 17182"/>
                                    <a:gd name="T58" fmla="+- 0 12327 -105"/>
                                    <a:gd name="T59" fmla="*/ 12327 h 12432"/>
                                    <a:gd name="T60" fmla="+- 0 18045 866"/>
                                    <a:gd name="T61" fmla="*/ T60 w 17182"/>
                                    <a:gd name="T62" fmla="+- 0 12327 -105"/>
                                    <a:gd name="T63" fmla="*/ 12327 h 12432"/>
                                    <a:gd name="T64" fmla="+- 0 18047 866"/>
                                    <a:gd name="T65" fmla="*/ T64 w 17182"/>
                                    <a:gd name="T66" fmla="+- 0 12322 -105"/>
                                    <a:gd name="T67" fmla="*/ 12322 h 124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7182" h="12432">
                                      <a:moveTo>
                                        <a:pt x="17181" y="12427"/>
                                      </a:moveTo>
                                      <a:lnTo>
                                        <a:pt x="17181" y="4"/>
                                      </a:lnTo>
                                      <a:lnTo>
                                        <a:pt x="17179" y="0"/>
                                      </a:lnTo>
                                      <a:lnTo>
                                        <a:pt x="5" y="0"/>
                                      </a:lnTo>
                                      <a:lnTo>
                                        <a:pt x="0" y="4"/>
                                      </a:lnTo>
                                      <a:lnTo>
                                        <a:pt x="0" y="12427"/>
                                      </a:lnTo>
                                      <a:lnTo>
                                        <a:pt x="5" y="12432"/>
                                      </a:lnTo>
                                      <a:lnTo>
                                        <a:pt x="7" y="12432"/>
                                      </a:lnTo>
                                      <a:lnTo>
                                        <a:pt x="7" y="14"/>
                                      </a:lnTo>
                                      <a:lnTo>
                                        <a:pt x="17" y="7"/>
                                      </a:lnTo>
                                      <a:lnTo>
                                        <a:pt x="17" y="14"/>
                                      </a:lnTo>
                                      <a:lnTo>
                                        <a:pt x="17167" y="14"/>
                                      </a:lnTo>
                                      <a:lnTo>
                                        <a:pt x="17167" y="7"/>
                                      </a:lnTo>
                                      <a:lnTo>
                                        <a:pt x="17174" y="14"/>
                                      </a:lnTo>
                                      <a:lnTo>
                                        <a:pt x="17174" y="12432"/>
                                      </a:lnTo>
                                      <a:lnTo>
                                        <a:pt x="17179" y="12432"/>
                                      </a:lnTo>
                                      <a:lnTo>
                                        <a:pt x="17181" y="12427"/>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0" name="Group 1728"/>
                            <wpg:cNvGrpSpPr>
                              <a:grpSpLocks/>
                            </wpg:cNvGrpSpPr>
                            <wpg:grpSpPr bwMode="auto">
                              <a:xfrm>
                                <a:off x="873" y="-98"/>
                                <a:ext cx="10" cy="7"/>
                                <a:chOff x="873" y="-98"/>
                                <a:chExt cx="10" cy="7"/>
                              </a:xfrm>
                            </wpg:grpSpPr>
                            <wps:wsp>
                              <wps:cNvPr id="1741" name="Freeform 1729"/>
                              <wps:cNvSpPr>
                                <a:spLocks/>
                              </wps:cNvSpPr>
                              <wps:spPr bwMode="auto">
                                <a:xfrm>
                                  <a:off x="873" y="-98"/>
                                  <a:ext cx="10" cy="7"/>
                                </a:xfrm>
                                <a:custGeom>
                                  <a:avLst/>
                                  <a:gdLst>
                                    <a:gd name="T0" fmla="+- 0 883 873"/>
                                    <a:gd name="T1" fmla="*/ T0 w 10"/>
                                    <a:gd name="T2" fmla="+- 0 -91 -98"/>
                                    <a:gd name="T3" fmla="*/ -91 h 7"/>
                                    <a:gd name="T4" fmla="+- 0 883 873"/>
                                    <a:gd name="T5" fmla="*/ T4 w 10"/>
                                    <a:gd name="T6" fmla="+- 0 -98 -98"/>
                                    <a:gd name="T7" fmla="*/ -98 h 7"/>
                                    <a:gd name="T8" fmla="+- 0 873 873"/>
                                    <a:gd name="T9" fmla="*/ T8 w 10"/>
                                    <a:gd name="T10" fmla="+- 0 -91 -98"/>
                                    <a:gd name="T11" fmla="*/ -91 h 7"/>
                                    <a:gd name="T12" fmla="+- 0 883 873"/>
                                    <a:gd name="T13" fmla="*/ T12 w 10"/>
                                    <a:gd name="T14" fmla="+- 0 -91 -98"/>
                                    <a:gd name="T15" fmla="*/ -91 h 7"/>
                                  </a:gdLst>
                                  <a:ahLst/>
                                  <a:cxnLst>
                                    <a:cxn ang="0">
                                      <a:pos x="T1" y="T3"/>
                                    </a:cxn>
                                    <a:cxn ang="0">
                                      <a:pos x="T5" y="T7"/>
                                    </a:cxn>
                                    <a:cxn ang="0">
                                      <a:pos x="T9" y="T11"/>
                                    </a:cxn>
                                    <a:cxn ang="0">
                                      <a:pos x="T13" y="T15"/>
                                    </a:cxn>
                                  </a:cxnLst>
                                  <a:rect l="0" t="0" r="r" b="b"/>
                                  <a:pathLst>
                                    <a:path w="10" h="7">
                                      <a:moveTo>
                                        <a:pt x="10" y="7"/>
                                      </a:moveTo>
                                      <a:lnTo>
                                        <a:pt x="10" y="0"/>
                                      </a:lnTo>
                                      <a:lnTo>
                                        <a:pt x="0" y="7"/>
                                      </a:lnTo>
                                      <a:lnTo>
                                        <a:pt x="10" y="7"/>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2" name="Group 1730"/>
                            <wpg:cNvGrpSpPr>
                              <a:grpSpLocks/>
                            </wpg:cNvGrpSpPr>
                            <wpg:grpSpPr bwMode="auto">
                              <a:xfrm>
                                <a:off x="878" y="-91"/>
                                <a:ext cx="2" cy="12403"/>
                                <a:chOff x="878" y="-91"/>
                                <a:chExt cx="2" cy="12403"/>
                              </a:xfrm>
                            </wpg:grpSpPr>
                            <wps:wsp>
                              <wps:cNvPr id="1743" name="Freeform 1731"/>
                              <wps:cNvSpPr>
                                <a:spLocks/>
                              </wps:cNvSpPr>
                              <wps:spPr bwMode="auto">
                                <a:xfrm>
                                  <a:off x="878" y="-91"/>
                                  <a:ext cx="2" cy="12403"/>
                                </a:xfrm>
                                <a:custGeom>
                                  <a:avLst/>
                                  <a:gdLst>
                                    <a:gd name="T0" fmla="+- 0 -91 -91"/>
                                    <a:gd name="T1" fmla="*/ -91 h 12403"/>
                                    <a:gd name="T2" fmla="+- 0 12312 -91"/>
                                    <a:gd name="T3" fmla="*/ 12312 h 12403"/>
                                  </a:gdLst>
                                  <a:ahLst/>
                                  <a:cxnLst>
                                    <a:cxn ang="0">
                                      <a:pos x="0" y="T1"/>
                                    </a:cxn>
                                    <a:cxn ang="0">
                                      <a:pos x="0" y="T3"/>
                                    </a:cxn>
                                  </a:cxnLst>
                                  <a:rect l="0" t="0" r="r" b="b"/>
                                  <a:pathLst>
                                    <a:path h="12403">
                                      <a:moveTo>
                                        <a:pt x="0" y="0"/>
                                      </a:moveTo>
                                      <a:lnTo>
                                        <a:pt x="0" y="12403"/>
                                      </a:lnTo>
                                    </a:path>
                                  </a:pathLst>
                                </a:custGeom>
                                <a:noFill/>
                                <a:ln w="736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4" name="Group 1732"/>
                            <wpg:cNvGrpSpPr>
                              <a:grpSpLocks/>
                            </wpg:cNvGrpSpPr>
                            <wpg:grpSpPr bwMode="auto">
                              <a:xfrm>
                                <a:off x="873" y="12312"/>
                                <a:ext cx="17167" cy="2"/>
                                <a:chOff x="873" y="12312"/>
                                <a:chExt cx="17167" cy="2"/>
                              </a:xfrm>
                            </wpg:grpSpPr>
                            <wps:wsp>
                              <wps:cNvPr id="1745" name="Freeform 1733"/>
                              <wps:cNvSpPr>
                                <a:spLocks/>
                              </wps:cNvSpPr>
                              <wps:spPr bwMode="auto">
                                <a:xfrm>
                                  <a:off x="873" y="12312"/>
                                  <a:ext cx="17167" cy="2"/>
                                </a:xfrm>
                                <a:custGeom>
                                  <a:avLst/>
                                  <a:gdLst>
                                    <a:gd name="T0" fmla="+- 0 18040 873"/>
                                    <a:gd name="T1" fmla="*/ T0 w 17167"/>
                                    <a:gd name="T2" fmla="+- 0 873 873"/>
                                    <a:gd name="T3" fmla="*/ T2 w 17167"/>
                                  </a:gdLst>
                                  <a:ahLst/>
                                  <a:cxnLst>
                                    <a:cxn ang="0">
                                      <a:pos x="T1" y="0"/>
                                    </a:cxn>
                                    <a:cxn ang="0">
                                      <a:pos x="T3" y="0"/>
                                    </a:cxn>
                                  </a:cxnLst>
                                  <a:rect l="0" t="0" r="r" b="b"/>
                                  <a:pathLst>
                                    <a:path w="17167">
                                      <a:moveTo>
                                        <a:pt x="17167" y="0"/>
                                      </a:moveTo>
                                      <a:lnTo>
                                        <a:pt x="0" y="0"/>
                                      </a:lnTo>
                                    </a:path>
                                  </a:pathLst>
                                </a:custGeom>
                                <a:noFill/>
                                <a:ln w="1270">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6" name="Group 1734"/>
                            <wpg:cNvGrpSpPr>
                              <a:grpSpLocks/>
                            </wpg:cNvGrpSpPr>
                            <wpg:grpSpPr bwMode="auto">
                              <a:xfrm>
                                <a:off x="873" y="12312"/>
                                <a:ext cx="10" cy="14"/>
                                <a:chOff x="873" y="12312"/>
                                <a:chExt cx="10" cy="14"/>
                              </a:xfrm>
                            </wpg:grpSpPr>
                            <wps:wsp>
                              <wps:cNvPr id="1747" name="Freeform 1735"/>
                              <wps:cNvSpPr>
                                <a:spLocks/>
                              </wps:cNvSpPr>
                              <wps:spPr bwMode="auto">
                                <a:xfrm>
                                  <a:off x="873" y="12312"/>
                                  <a:ext cx="10" cy="14"/>
                                </a:xfrm>
                                <a:custGeom>
                                  <a:avLst/>
                                  <a:gdLst>
                                    <a:gd name="T0" fmla="+- 0 883 873"/>
                                    <a:gd name="T1" fmla="*/ T0 w 10"/>
                                    <a:gd name="T2" fmla="+- 0 12327 12312"/>
                                    <a:gd name="T3" fmla="*/ 12327 h 14"/>
                                    <a:gd name="T4" fmla="+- 0 883 873"/>
                                    <a:gd name="T5" fmla="*/ T4 w 10"/>
                                    <a:gd name="T6" fmla="+- 0 12319 12312"/>
                                    <a:gd name="T7" fmla="*/ 12319 h 14"/>
                                    <a:gd name="T8" fmla="+- 0 873 873"/>
                                    <a:gd name="T9" fmla="*/ T8 w 10"/>
                                    <a:gd name="T10" fmla="+- 0 12312 12312"/>
                                    <a:gd name="T11" fmla="*/ 12312 h 14"/>
                                    <a:gd name="T12" fmla="+- 0 873 873"/>
                                    <a:gd name="T13" fmla="*/ T12 w 10"/>
                                    <a:gd name="T14" fmla="+- 0 12327 12312"/>
                                    <a:gd name="T15" fmla="*/ 12327 h 14"/>
                                    <a:gd name="T16" fmla="+- 0 883 873"/>
                                    <a:gd name="T17" fmla="*/ T16 w 10"/>
                                    <a:gd name="T18" fmla="+- 0 12327 12312"/>
                                    <a:gd name="T19" fmla="*/ 12327 h 14"/>
                                  </a:gdLst>
                                  <a:ahLst/>
                                  <a:cxnLst>
                                    <a:cxn ang="0">
                                      <a:pos x="T1" y="T3"/>
                                    </a:cxn>
                                    <a:cxn ang="0">
                                      <a:pos x="T5" y="T7"/>
                                    </a:cxn>
                                    <a:cxn ang="0">
                                      <a:pos x="T9" y="T11"/>
                                    </a:cxn>
                                    <a:cxn ang="0">
                                      <a:pos x="T13" y="T15"/>
                                    </a:cxn>
                                    <a:cxn ang="0">
                                      <a:pos x="T17" y="T19"/>
                                    </a:cxn>
                                  </a:cxnLst>
                                  <a:rect l="0" t="0" r="r" b="b"/>
                                  <a:pathLst>
                                    <a:path w="10" h="14">
                                      <a:moveTo>
                                        <a:pt x="10" y="15"/>
                                      </a:moveTo>
                                      <a:lnTo>
                                        <a:pt x="10" y="7"/>
                                      </a:lnTo>
                                      <a:lnTo>
                                        <a:pt x="0" y="0"/>
                                      </a:lnTo>
                                      <a:lnTo>
                                        <a:pt x="0" y="15"/>
                                      </a:lnTo>
                                      <a:lnTo>
                                        <a:pt x="10" y="15"/>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8" name="Group 1736"/>
                            <wpg:cNvGrpSpPr>
                              <a:grpSpLocks/>
                            </wpg:cNvGrpSpPr>
                            <wpg:grpSpPr bwMode="auto">
                              <a:xfrm>
                                <a:off x="18033" y="-98"/>
                                <a:ext cx="7" cy="7"/>
                                <a:chOff x="18033" y="-98"/>
                                <a:chExt cx="7" cy="7"/>
                              </a:xfrm>
                            </wpg:grpSpPr>
                            <wps:wsp>
                              <wps:cNvPr id="1749" name="Freeform 1737"/>
                              <wps:cNvSpPr>
                                <a:spLocks/>
                              </wps:cNvSpPr>
                              <wps:spPr bwMode="auto">
                                <a:xfrm>
                                  <a:off x="18033" y="-98"/>
                                  <a:ext cx="7" cy="7"/>
                                </a:xfrm>
                                <a:custGeom>
                                  <a:avLst/>
                                  <a:gdLst>
                                    <a:gd name="T0" fmla="+- 0 18040 18033"/>
                                    <a:gd name="T1" fmla="*/ T0 w 7"/>
                                    <a:gd name="T2" fmla="+- 0 -91 -98"/>
                                    <a:gd name="T3" fmla="*/ -91 h 7"/>
                                    <a:gd name="T4" fmla="+- 0 18033 18033"/>
                                    <a:gd name="T5" fmla="*/ T4 w 7"/>
                                    <a:gd name="T6" fmla="+- 0 -98 -98"/>
                                    <a:gd name="T7" fmla="*/ -98 h 7"/>
                                    <a:gd name="T8" fmla="+- 0 18033 18033"/>
                                    <a:gd name="T9" fmla="*/ T8 w 7"/>
                                    <a:gd name="T10" fmla="+- 0 -91 -98"/>
                                    <a:gd name="T11" fmla="*/ -91 h 7"/>
                                    <a:gd name="T12" fmla="+- 0 18040 18033"/>
                                    <a:gd name="T13" fmla="*/ T12 w 7"/>
                                    <a:gd name="T14" fmla="+- 0 -91 -98"/>
                                    <a:gd name="T15" fmla="*/ -91 h 7"/>
                                  </a:gdLst>
                                  <a:ahLst/>
                                  <a:cxnLst>
                                    <a:cxn ang="0">
                                      <a:pos x="T1" y="T3"/>
                                    </a:cxn>
                                    <a:cxn ang="0">
                                      <a:pos x="T5" y="T7"/>
                                    </a:cxn>
                                    <a:cxn ang="0">
                                      <a:pos x="T9" y="T11"/>
                                    </a:cxn>
                                    <a:cxn ang="0">
                                      <a:pos x="T13" y="T15"/>
                                    </a:cxn>
                                  </a:cxnLst>
                                  <a:rect l="0" t="0" r="r" b="b"/>
                                  <a:pathLst>
                                    <a:path w="7" h="7">
                                      <a:moveTo>
                                        <a:pt x="7" y="7"/>
                                      </a:moveTo>
                                      <a:lnTo>
                                        <a:pt x="0" y="0"/>
                                      </a:lnTo>
                                      <a:lnTo>
                                        <a:pt x="0" y="7"/>
                                      </a:lnTo>
                                      <a:lnTo>
                                        <a:pt x="7" y="7"/>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0" name="Group 1738"/>
                            <wpg:cNvGrpSpPr>
                              <a:grpSpLocks/>
                            </wpg:cNvGrpSpPr>
                            <wpg:grpSpPr bwMode="auto">
                              <a:xfrm>
                                <a:off x="18037" y="-91"/>
                                <a:ext cx="2" cy="12403"/>
                                <a:chOff x="18037" y="-91"/>
                                <a:chExt cx="2" cy="12403"/>
                              </a:xfrm>
                            </wpg:grpSpPr>
                            <wps:wsp>
                              <wps:cNvPr id="1751" name="Freeform 1739"/>
                              <wps:cNvSpPr>
                                <a:spLocks/>
                              </wps:cNvSpPr>
                              <wps:spPr bwMode="auto">
                                <a:xfrm>
                                  <a:off x="18037" y="-91"/>
                                  <a:ext cx="2" cy="12403"/>
                                </a:xfrm>
                                <a:custGeom>
                                  <a:avLst/>
                                  <a:gdLst>
                                    <a:gd name="T0" fmla="+- 0 -91 -91"/>
                                    <a:gd name="T1" fmla="*/ -91 h 12403"/>
                                    <a:gd name="T2" fmla="+- 0 12312 -91"/>
                                    <a:gd name="T3" fmla="*/ 12312 h 12403"/>
                                  </a:gdLst>
                                  <a:ahLst/>
                                  <a:cxnLst>
                                    <a:cxn ang="0">
                                      <a:pos x="0" y="T1"/>
                                    </a:cxn>
                                    <a:cxn ang="0">
                                      <a:pos x="0" y="T3"/>
                                    </a:cxn>
                                  </a:cxnLst>
                                  <a:rect l="0" t="0" r="r" b="b"/>
                                  <a:pathLst>
                                    <a:path h="12403">
                                      <a:moveTo>
                                        <a:pt x="0" y="0"/>
                                      </a:moveTo>
                                      <a:lnTo>
                                        <a:pt x="0" y="12403"/>
                                      </a:lnTo>
                                    </a:path>
                                  </a:pathLst>
                                </a:custGeom>
                                <a:noFill/>
                                <a:ln w="5842">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2" name="Group 1740"/>
                            <wpg:cNvGrpSpPr>
                              <a:grpSpLocks/>
                            </wpg:cNvGrpSpPr>
                            <wpg:grpSpPr bwMode="auto">
                              <a:xfrm>
                                <a:off x="18033" y="12312"/>
                                <a:ext cx="7" cy="14"/>
                                <a:chOff x="18033" y="12312"/>
                                <a:chExt cx="7" cy="14"/>
                              </a:xfrm>
                            </wpg:grpSpPr>
                            <wps:wsp>
                              <wps:cNvPr id="1753" name="Freeform 1741"/>
                              <wps:cNvSpPr>
                                <a:spLocks/>
                              </wps:cNvSpPr>
                              <wps:spPr bwMode="auto">
                                <a:xfrm>
                                  <a:off x="18033" y="12312"/>
                                  <a:ext cx="7" cy="14"/>
                                </a:xfrm>
                                <a:custGeom>
                                  <a:avLst/>
                                  <a:gdLst>
                                    <a:gd name="T0" fmla="+- 0 18040 18033"/>
                                    <a:gd name="T1" fmla="*/ T0 w 7"/>
                                    <a:gd name="T2" fmla="+- 0 12327 12312"/>
                                    <a:gd name="T3" fmla="*/ 12327 h 14"/>
                                    <a:gd name="T4" fmla="+- 0 18040 18033"/>
                                    <a:gd name="T5" fmla="*/ T4 w 7"/>
                                    <a:gd name="T6" fmla="+- 0 12312 12312"/>
                                    <a:gd name="T7" fmla="*/ 12312 h 14"/>
                                    <a:gd name="T8" fmla="+- 0 18033 18033"/>
                                    <a:gd name="T9" fmla="*/ T8 w 7"/>
                                    <a:gd name="T10" fmla="+- 0 12319 12312"/>
                                    <a:gd name="T11" fmla="*/ 12319 h 14"/>
                                    <a:gd name="T12" fmla="+- 0 18033 18033"/>
                                    <a:gd name="T13" fmla="*/ T12 w 7"/>
                                    <a:gd name="T14" fmla="+- 0 12327 12312"/>
                                    <a:gd name="T15" fmla="*/ 12327 h 14"/>
                                    <a:gd name="T16" fmla="+- 0 18040 18033"/>
                                    <a:gd name="T17" fmla="*/ T16 w 7"/>
                                    <a:gd name="T18" fmla="+- 0 12327 12312"/>
                                    <a:gd name="T19" fmla="*/ 12327 h 14"/>
                                  </a:gdLst>
                                  <a:ahLst/>
                                  <a:cxnLst>
                                    <a:cxn ang="0">
                                      <a:pos x="T1" y="T3"/>
                                    </a:cxn>
                                    <a:cxn ang="0">
                                      <a:pos x="T5" y="T7"/>
                                    </a:cxn>
                                    <a:cxn ang="0">
                                      <a:pos x="T9" y="T11"/>
                                    </a:cxn>
                                    <a:cxn ang="0">
                                      <a:pos x="T13" y="T15"/>
                                    </a:cxn>
                                    <a:cxn ang="0">
                                      <a:pos x="T17" y="T19"/>
                                    </a:cxn>
                                  </a:cxnLst>
                                  <a:rect l="0" t="0" r="r" b="b"/>
                                  <a:pathLst>
                                    <a:path w="7" h="14">
                                      <a:moveTo>
                                        <a:pt x="7" y="15"/>
                                      </a:moveTo>
                                      <a:lnTo>
                                        <a:pt x="7" y="0"/>
                                      </a:lnTo>
                                      <a:lnTo>
                                        <a:pt x="0" y="7"/>
                                      </a:lnTo>
                                      <a:lnTo>
                                        <a:pt x="0" y="15"/>
                                      </a:lnTo>
                                      <a:lnTo>
                                        <a:pt x="7" y="15"/>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4" name="Group 1742"/>
                            <wpg:cNvGrpSpPr>
                              <a:grpSpLocks/>
                            </wpg:cNvGrpSpPr>
                            <wpg:grpSpPr bwMode="auto">
                              <a:xfrm>
                                <a:off x="17299" y="53"/>
                                <a:ext cx="624" cy="850"/>
                                <a:chOff x="17299" y="53"/>
                                <a:chExt cx="624" cy="850"/>
                              </a:xfrm>
                            </wpg:grpSpPr>
                            <wps:wsp>
                              <wps:cNvPr id="1755" name="Freeform 1743"/>
                              <wps:cNvSpPr>
                                <a:spLocks/>
                              </wps:cNvSpPr>
                              <wps:spPr bwMode="auto">
                                <a:xfrm>
                                  <a:off x="17299" y="53"/>
                                  <a:ext cx="624" cy="850"/>
                                </a:xfrm>
                                <a:custGeom>
                                  <a:avLst/>
                                  <a:gdLst>
                                    <a:gd name="T0" fmla="+- 0 17923 17299"/>
                                    <a:gd name="T1" fmla="*/ T0 w 624"/>
                                    <a:gd name="T2" fmla="+- 0 903 53"/>
                                    <a:gd name="T3" fmla="*/ 903 h 850"/>
                                    <a:gd name="T4" fmla="+- 0 17611 17299"/>
                                    <a:gd name="T5" fmla="*/ T4 w 624"/>
                                    <a:gd name="T6" fmla="+- 0 53 53"/>
                                    <a:gd name="T7" fmla="*/ 53 h 850"/>
                                    <a:gd name="T8" fmla="+- 0 17299 17299"/>
                                    <a:gd name="T9" fmla="*/ T8 w 624"/>
                                    <a:gd name="T10" fmla="+- 0 903 53"/>
                                    <a:gd name="T11" fmla="*/ 903 h 850"/>
                                    <a:gd name="T12" fmla="+- 0 17923 17299"/>
                                    <a:gd name="T13" fmla="*/ T12 w 624"/>
                                    <a:gd name="T14" fmla="+- 0 903 53"/>
                                    <a:gd name="T15" fmla="*/ 903 h 850"/>
                                  </a:gdLst>
                                  <a:ahLst/>
                                  <a:cxnLst>
                                    <a:cxn ang="0">
                                      <a:pos x="T1" y="T3"/>
                                    </a:cxn>
                                    <a:cxn ang="0">
                                      <a:pos x="T5" y="T7"/>
                                    </a:cxn>
                                    <a:cxn ang="0">
                                      <a:pos x="T9" y="T11"/>
                                    </a:cxn>
                                    <a:cxn ang="0">
                                      <a:pos x="T13" y="T15"/>
                                    </a:cxn>
                                  </a:cxnLst>
                                  <a:rect l="0" t="0" r="r" b="b"/>
                                  <a:pathLst>
                                    <a:path w="624" h="850">
                                      <a:moveTo>
                                        <a:pt x="624" y="850"/>
                                      </a:moveTo>
                                      <a:lnTo>
                                        <a:pt x="312" y="0"/>
                                      </a:lnTo>
                                      <a:lnTo>
                                        <a:pt x="0" y="850"/>
                                      </a:lnTo>
                                      <a:lnTo>
                                        <a:pt x="624" y="850"/>
                                      </a:lnTo>
                                    </a:path>
                                  </a:pathLst>
                                </a:custGeom>
                                <a:solidFill>
                                  <a:srgbClr val="0C0C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6" name="Group 1744"/>
                            <wpg:cNvGrpSpPr>
                              <a:grpSpLocks/>
                            </wpg:cNvGrpSpPr>
                            <wpg:grpSpPr bwMode="auto">
                              <a:xfrm>
                                <a:off x="17284" y="24"/>
                                <a:ext cx="653" cy="888"/>
                                <a:chOff x="17284" y="24"/>
                                <a:chExt cx="653" cy="888"/>
                              </a:xfrm>
                            </wpg:grpSpPr>
                            <wps:wsp>
                              <wps:cNvPr id="1757" name="Freeform 1745"/>
                              <wps:cNvSpPr>
                                <a:spLocks/>
                              </wps:cNvSpPr>
                              <wps:spPr bwMode="auto">
                                <a:xfrm>
                                  <a:off x="17284" y="24"/>
                                  <a:ext cx="653" cy="888"/>
                                </a:xfrm>
                                <a:custGeom>
                                  <a:avLst/>
                                  <a:gdLst>
                                    <a:gd name="T0" fmla="+- 0 17937 17284"/>
                                    <a:gd name="T1" fmla="*/ T0 w 653"/>
                                    <a:gd name="T2" fmla="+- 0 912 24"/>
                                    <a:gd name="T3" fmla="*/ 912 h 888"/>
                                    <a:gd name="T4" fmla="+- 0 17611 17284"/>
                                    <a:gd name="T5" fmla="*/ T4 w 653"/>
                                    <a:gd name="T6" fmla="+- 0 24 24"/>
                                    <a:gd name="T7" fmla="*/ 24 h 888"/>
                                    <a:gd name="T8" fmla="+- 0 17284 17284"/>
                                    <a:gd name="T9" fmla="*/ T8 w 653"/>
                                    <a:gd name="T10" fmla="+- 0 912 24"/>
                                    <a:gd name="T11" fmla="*/ 912 h 888"/>
                                    <a:gd name="T12" fmla="+- 0 17299 17284"/>
                                    <a:gd name="T13" fmla="*/ T12 w 653"/>
                                    <a:gd name="T14" fmla="+- 0 912 24"/>
                                    <a:gd name="T15" fmla="*/ 912 h 888"/>
                                    <a:gd name="T16" fmla="+- 0 17299 17284"/>
                                    <a:gd name="T17" fmla="*/ T16 w 653"/>
                                    <a:gd name="T18" fmla="+- 0 893 24"/>
                                    <a:gd name="T19" fmla="*/ 893 h 888"/>
                                    <a:gd name="T20" fmla="+- 0 17313 17284"/>
                                    <a:gd name="T21" fmla="*/ T20 w 653"/>
                                    <a:gd name="T22" fmla="+- 0 893 24"/>
                                    <a:gd name="T23" fmla="*/ 893 h 888"/>
                                    <a:gd name="T24" fmla="+- 0 17601 17284"/>
                                    <a:gd name="T25" fmla="*/ T24 w 653"/>
                                    <a:gd name="T26" fmla="+- 0 108 24"/>
                                    <a:gd name="T27" fmla="*/ 108 h 888"/>
                                    <a:gd name="T28" fmla="+- 0 17601 17284"/>
                                    <a:gd name="T29" fmla="*/ T28 w 653"/>
                                    <a:gd name="T30" fmla="+- 0 55 24"/>
                                    <a:gd name="T31" fmla="*/ 55 h 888"/>
                                    <a:gd name="T32" fmla="+- 0 17620 17284"/>
                                    <a:gd name="T33" fmla="*/ T32 w 653"/>
                                    <a:gd name="T34" fmla="+- 0 55 24"/>
                                    <a:gd name="T35" fmla="*/ 55 h 888"/>
                                    <a:gd name="T36" fmla="+- 0 17620 17284"/>
                                    <a:gd name="T37" fmla="*/ T36 w 653"/>
                                    <a:gd name="T38" fmla="+- 0 108 24"/>
                                    <a:gd name="T39" fmla="*/ 108 h 888"/>
                                    <a:gd name="T40" fmla="+- 0 17908 17284"/>
                                    <a:gd name="T41" fmla="*/ T40 w 653"/>
                                    <a:gd name="T42" fmla="+- 0 893 24"/>
                                    <a:gd name="T43" fmla="*/ 893 h 888"/>
                                    <a:gd name="T44" fmla="+- 0 17923 17284"/>
                                    <a:gd name="T45" fmla="*/ T44 w 653"/>
                                    <a:gd name="T46" fmla="+- 0 893 24"/>
                                    <a:gd name="T47" fmla="*/ 893 h 888"/>
                                    <a:gd name="T48" fmla="+- 0 17923 17284"/>
                                    <a:gd name="T49" fmla="*/ T48 w 653"/>
                                    <a:gd name="T50" fmla="+- 0 912 24"/>
                                    <a:gd name="T51" fmla="*/ 912 h 888"/>
                                    <a:gd name="T52" fmla="+- 0 17937 17284"/>
                                    <a:gd name="T53" fmla="*/ T52 w 653"/>
                                    <a:gd name="T54" fmla="+- 0 912 24"/>
                                    <a:gd name="T55" fmla="*/ 912 h 8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53" h="888">
                                      <a:moveTo>
                                        <a:pt x="653" y="888"/>
                                      </a:moveTo>
                                      <a:lnTo>
                                        <a:pt x="327" y="0"/>
                                      </a:lnTo>
                                      <a:lnTo>
                                        <a:pt x="0" y="888"/>
                                      </a:lnTo>
                                      <a:lnTo>
                                        <a:pt x="15" y="888"/>
                                      </a:lnTo>
                                      <a:lnTo>
                                        <a:pt x="15" y="869"/>
                                      </a:lnTo>
                                      <a:lnTo>
                                        <a:pt x="29" y="869"/>
                                      </a:lnTo>
                                      <a:lnTo>
                                        <a:pt x="317" y="84"/>
                                      </a:lnTo>
                                      <a:lnTo>
                                        <a:pt x="317" y="31"/>
                                      </a:lnTo>
                                      <a:lnTo>
                                        <a:pt x="336" y="31"/>
                                      </a:lnTo>
                                      <a:lnTo>
                                        <a:pt x="336" y="84"/>
                                      </a:lnTo>
                                      <a:lnTo>
                                        <a:pt x="624" y="869"/>
                                      </a:lnTo>
                                      <a:lnTo>
                                        <a:pt x="639" y="869"/>
                                      </a:lnTo>
                                      <a:lnTo>
                                        <a:pt x="639" y="888"/>
                                      </a:lnTo>
                                      <a:lnTo>
                                        <a:pt x="653" y="888"/>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Freeform 1746"/>
                              <wps:cNvSpPr>
                                <a:spLocks/>
                              </wps:cNvSpPr>
                              <wps:spPr bwMode="auto">
                                <a:xfrm>
                                  <a:off x="17284" y="24"/>
                                  <a:ext cx="653" cy="888"/>
                                </a:xfrm>
                                <a:custGeom>
                                  <a:avLst/>
                                  <a:gdLst>
                                    <a:gd name="T0" fmla="+- 0 17313 17284"/>
                                    <a:gd name="T1" fmla="*/ T0 w 653"/>
                                    <a:gd name="T2" fmla="+- 0 893 24"/>
                                    <a:gd name="T3" fmla="*/ 893 h 888"/>
                                    <a:gd name="T4" fmla="+- 0 17299 17284"/>
                                    <a:gd name="T5" fmla="*/ T4 w 653"/>
                                    <a:gd name="T6" fmla="+- 0 893 24"/>
                                    <a:gd name="T7" fmla="*/ 893 h 888"/>
                                    <a:gd name="T8" fmla="+- 0 17308 17284"/>
                                    <a:gd name="T9" fmla="*/ T8 w 653"/>
                                    <a:gd name="T10" fmla="+- 0 907 24"/>
                                    <a:gd name="T11" fmla="*/ 907 h 888"/>
                                    <a:gd name="T12" fmla="+- 0 17313 17284"/>
                                    <a:gd name="T13" fmla="*/ T12 w 653"/>
                                    <a:gd name="T14" fmla="+- 0 893 24"/>
                                    <a:gd name="T15" fmla="*/ 893 h 888"/>
                                  </a:gdLst>
                                  <a:ahLst/>
                                  <a:cxnLst>
                                    <a:cxn ang="0">
                                      <a:pos x="T1" y="T3"/>
                                    </a:cxn>
                                    <a:cxn ang="0">
                                      <a:pos x="T5" y="T7"/>
                                    </a:cxn>
                                    <a:cxn ang="0">
                                      <a:pos x="T9" y="T11"/>
                                    </a:cxn>
                                    <a:cxn ang="0">
                                      <a:pos x="T13" y="T15"/>
                                    </a:cxn>
                                  </a:cxnLst>
                                  <a:rect l="0" t="0" r="r" b="b"/>
                                  <a:pathLst>
                                    <a:path w="653" h="888">
                                      <a:moveTo>
                                        <a:pt x="29" y="869"/>
                                      </a:moveTo>
                                      <a:lnTo>
                                        <a:pt x="15" y="869"/>
                                      </a:lnTo>
                                      <a:lnTo>
                                        <a:pt x="24" y="883"/>
                                      </a:lnTo>
                                      <a:lnTo>
                                        <a:pt x="29" y="869"/>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9" name="Freeform 1747"/>
                              <wps:cNvSpPr>
                                <a:spLocks/>
                              </wps:cNvSpPr>
                              <wps:spPr bwMode="auto">
                                <a:xfrm>
                                  <a:off x="17284" y="24"/>
                                  <a:ext cx="653" cy="888"/>
                                </a:xfrm>
                                <a:custGeom>
                                  <a:avLst/>
                                  <a:gdLst>
                                    <a:gd name="T0" fmla="+- 0 17923 17284"/>
                                    <a:gd name="T1" fmla="*/ T0 w 653"/>
                                    <a:gd name="T2" fmla="+- 0 912 24"/>
                                    <a:gd name="T3" fmla="*/ 912 h 888"/>
                                    <a:gd name="T4" fmla="+- 0 17923 17284"/>
                                    <a:gd name="T5" fmla="*/ T4 w 653"/>
                                    <a:gd name="T6" fmla="+- 0 893 24"/>
                                    <a:gd name="T7" fmla="*/ 893 h 888"/>
                                    <a:gd name="T8" fmla="+- 0 17913 17284"/>
                                    <a:gd name="T9" fmla="*/ T8 w 653"/>
                                    <a:gd name="T10" fmla="+- 0 907 24"/>
                                    <a:gd name="T11" fmla="*/ 907 h 888"/>
                                    <a:gd name="T12" fmla="+- 0 17908 17284"/>
                                    <a:gd name="T13" fmla="*/ T12 w 653"/>
                                    <a:gd name="T14" fmla="+- 0 893 24"/>
                                    <a:gd name="T15" fmla="*/ 893 h 888"/>
                                    <a:gd name="T16" fmla="+- 0 17313 17284"/>
                                    <a:gd name="T17" fmla="*/ T16 w 653"/>
                                    <a:gd name="T18" fmla="+- 0 893 24"/>
                                    <a:gd name="T19" fmla="*/ 893 h 888"/>
                                    <a:gd name="T20" fmla="+- 0 17308 17284"/>
                                    <a:gd name="T21" fmla="*/ T20 w 653"/>
                                    <a:gd name="T22" fmla="+- 0 907 24"/>
                                    <a:gd name="T23" fmla="*/ 907 h 888"/>
                                    <a:gd name="T24" fmla="+- 0 17299 17284"/>
                                    <a:gd name="T25" fmla="*/ T24 w 653"/>
                                    <a:gd name="T26" fmla="+- 0 893 24"/>
                                    <a:gd name="T27" fmla="*/ 893 h 888"/>
                                    <a:gd name="T28" fmla="+- 0 17299 17284"/>
                                    <a:gd name="T29" fmla="*/ T28 w 653"/>
                                    <a:gd name="T30" fmla="+- 0 912 24"/>
                                    <a:gd name="T31" fmla="*/ 912 h 888"/>
                                    <a:gd name="T32" fmla="+- 0 17923 17284"/>
                                    <a:gd name="T33" fmla="*/ T32 w 653"/>
                                    <a:gd name="T34" fmla="+- 0 912 24"/>
                                    <a:gd name="T35" fmla="*/ 912 h 8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53" h="888">
                                      <a:moveTo>
                                        <a:pt x="639" y="888"/>
                                      </a:moveTo>
                                      <a:lnTo>
                                        <a:pt x="639" y="869"/>
                                      </a:lnTo>
                                      <a:lnTo>
                                        <a:pt x="629" y="883"/>
                                      </a:lnTo>
                                      <a:lnTo>
                                        <a:pt x="624" y="869"/>
                                      </a:lnTo>
                                      <a:lnTo>
                                        <a:pt x="29" y="869"/>
                                      </a:lnTo>
                                      <a:lnTo>
                                        <a:pt x="24" y="883"/>
                                      </a:lnTo>
                                      <a:lnTo>
                                        <a:pt x="15" y="869"/>
                                      </a:lnTo>
                                      <a:lnTo>
                                        <a:pt x="15" y="888"/>
                                      </a:lnTo>
                                      <a:lnTo>
                                        <a:pt x="639" y="888"/>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Freeform 1748"/>
                              <wps:cNvSpPr>
                                <a:spLocks/>
                              </wps:cNvSpPr>
                              <wps:spPr bwMode="auto">
                                <a:xfrm>
                                  <a:off x="17284" y="24"/>
                                  <a:ext cx="653" cy="888"/>
                                </a:xfrm>
                                <a:custGeom>
                                  <a:avLst/>
                                  <a:gdLst>
                                    <a:gd name="T0" fmla="+- 0 17620 17284"/>
                                    <a:gd name="T1" fmla="*/ T0 w 653"/>
                                    <a:gd name="T2" fmla="+- 0 55 24"/>
                                    <a:gd name="T3" fmla="*/ 55 h 888"/>
                                    <a:gd name="T4" fmla="+- 0 17601 17284"/>
                                    <a:gd name="T5" fmla="*/ T4 w 653"/>
                                    <a:gd name="T6" fmla="+- 0 55 24"/>
                                    <a:gd name="T7" fmla="*/ 55 h 888"/>
                                    <a:gd name="T8" fmla="+- 0 17611 17284"/>
                                    <a:gd name="T9" fmla="*/ T8 w 653"/>
                                    <a:gd name="T10" fmla="+- 0 82 24"/>
                                    <a:gd name="T11" fmla="*/ 82 h 888"/>
                                    <a:gd name="T12" fmla="+- 0 17620 17284"/>
                                    <a:gd name="T13" fmla="*/ T12 w 653"/>
                                    <a:gd name="T14" fmla="+- 0 55 24"/>
                                    <a:gd name="T15" fmla="*/ 55 h 888"/>
                                  </a:gdLst>
                                  <a:ahLst/>
                                  <a:cxnLst>
                                    <a:cxn ang="0">
                                      <a:pos x="T1" y="T3"/>
                                    </a:cxn>
                                    <a:cxn ang="0">
                                      <a:pos x="T5" y="T7"/>
                                    </a:cxn>
                                    <a:cxn ang="0">
                                      <a:pos x="T9" y="T11"/>
                                    </a:cxn>
                                    <a:cxn ang="0">
                                      <a:pos x="T13" y="T15"/>
                                    </a:cxn>
                                  </a:cxnLst>
                                  <a:rect l="0" t="0" r="r" b="b"/>
                                  <a:pathLst>
                                    <a:path w="653" h="888">
                                      <a:moveTo>
                                        <a:pt x="336" y="31"/>
                                      </a:moveTo>
                                      <a:lnTo>
                                        <a:pt x="317" y="31"/>
                                      </a:lnTo>
                                      <a:lnTo>
                                        <a:pt x="327" y="58"/>
                                      </a:lnTo>
                                      <a:lnTo>
                                        <a:pt x="336" y="31"/>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1749"/>
                              <wps:cNvSpPr>
                                <a:spLocks/>
                              </wps:cNvSpPr>
                              <wps:spPr bwMode="auto">
                                <a:xfrm>
                                  <a:off x="17284" y="24"/>
                                  <a:ext cx="653" cy="888"/>
                                </a:xfrm>
                                <a:custGeom>
                                  <a:avLst/>
                                  <a:gdLst>
                                    <a:gd name="T0" fmla="+- 0 17611 17284"/>
                                    <a:gd name="T1" fmla="*/ T0 w 653"/>
                                    <a:gd name="T2" fmla="+- 0 82 24"/>
                                    <a:gd name="T3" fmla="*/ 82 h 888"/>
                                    <a:gd name="T4" fmla="+- 0 17601 17284"/>
                                    <a:gd name="T5" fmla="*/ T4 w 653"/>
                                    <a:gd name="T6" fmla="+- 0 55 24"/>
                                    <a:gd name="T7" fmla="*/ 55 h 888"/>
                                    <a:gd name="T8" fmla="+- 0 17601 17284"/>
                                    <a:gd name="T9" fmla="*/ T8 w 653"/>
                                    <a:gd name="T10" fmla="+- 0 108 24"/>
                                    <a:gd name="T11" fmla="*/ 108 h 888"/>
                                    <a:gd name="T12" fmla="+- 0 17611 17284"/>
                                    <a:gd name="T13" fmla="*/ T12 w 653"/>
                                    <a:gd name="T14" fmla="+- 0 82 24"/>
                                    <a:gd name="T15" fmla="*/ 82 h 888"/>
                                  </a:gdLst>
                                  <a:ahLst/>
                                  <a:cxnLst>
                                    <a:cxn ang="0">
                                      <a:pos x="T1" y="T3"/>
                                    </a:cxn>
                                    <a:cxn ang="0">
                                      <a:pos x="T5" y="T7"/>
                                    </a:cxn>
                                    <a:cxn ang="0">
                                      <a:pos x="T9" y="T11"/>
                                    </a:cxn>
                                    <a:cxn ang="0">
                                      <a:pos x="T13" y="T15"/>
                                    </a:cxn>
                                  </a:cxnLst>
                                  <a:rect l="0" t="0" r="r" b="b"/>
                                  <a:pathLst>
                                    <a:path w="653" h="888">
                                      <a:moveTo>
                                        <a:pt x="327" y="58"/>
                                      </a:moveTo>
                                      <a:lnTo>
                                        <a:pt x="317" y="31"/>
                                      </a:lnTo>
                                      <a:lnTo>
                                        <a:pt x="317" y="84"/>
                                      </a:lnTo>
                                      <a:lnTo>
                                        <a:pt x="327" y="58"/>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 name="Freeform 1750"/>
                              <wps:cNvSpPr>
                                <a:spLocks/>
                              </wps:cNvSpPr>
                              <wps:spPr bwMode="auto">
                                <a:xfrm>
                                  <a:off x="17284" y="24"/>
                                  <a:ext cx="653" cy="888"/>
                                </a:xfrm>
                                <a:custGeom>
                                  <a:avLst/>
                                  <a:gdLst>
                                    <a:gd name="T0" fmla="+- 0 17620 17284"/>
                                    <a:gd name="T1" fmla="*/ T0 w 653"/>
                                    <a:gd name="T2" fmla="+- 0 108 24"/>
                                    <a:gd name="T3" fmla="*/ 108 h 888"/>
                                    <a:gd name="T4" fmla="+- 0 17620 17284"/>
                                    <a:gd name="T5" fmla="*/ T4 w 653"/>
                                    <a:gd name="T6" fmla="+- 0 55 24"/>
                                    <a:gd name="T7" fmla="*/ 55 h 888"/>
                                    <a:gd name="T8" fmla="+- 0 17611 17284"/>
                                    <a:gd name="T9" fmla="*/ T8 w 653"/>
                                    <a:gd name="T10" fmla="+- 0 82 24"/>
                                    <a:gd name="T11" fmla="*/ 82 h 888"/>
                                    <a:gd name="T12" fmla="+- 0 17620 17284"/>
                                    <a:gd name="T13" fmla="*/ T12 w 653"/>
                                    <a:gd name="T14" fmla="+- 0 108 24"/>
                                    <a:gd name="T15" fmla="*/ 108 h 888"/>
                                  </a:gdLst>
                                  <a:ahLst/>
                                  <a:cxnLst>
                                    <a:cxn ang="0">
                                      <a:pos x="T1" y="T3"/>
                                    </a:cxn>
                                    <a:cxn ang="0">
                                      <a:pos x="T5" y="T7"/>
                                    </a:cxn>
                                    <a:cxn ang="0">
                                      <a:pos x="T9" y="T11"/>
                                    </a:cxn>
                                    <a:cxn ang="0">
                                      <a:pos x="T13" y="T15"/>
                                    </a:cxn>
                                  </a:cxnLst>
                                  <a:rect l="0" t="0" r="r" b="b"/>
                                  <a:pathLst>
                                    <a:path w="653" h="888">
                                      <a:moveTo>
                                        <a:pt x="336" y="84"/>
                                      </a:moveTo>
                                      <a:lnTo>
                                        <a:pt x="336" y="31"/>
                                      </a:lnTo>
                                      <a:lnTo>
                                        <a:pt x="327" y="58"/>
                                      </a:lnTo>
                                      <a:lnTo>
                                        <a:pt x="336" y="84"/>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 name="Freeform 1751"/>
                              <wps:cNvSpPr>
                                <a:spLocks/>
                              </wps:cNvSpPr>
                              <wps:spPr bwMode="auto">
                                <a:xfrm>
                                  <a:off x="17284" y="24"/>
                                  <a:ext cx="653" cy="888"/>
                                </a:xfrm>
                                <a:custGeom>
                                  <a:avLst/>
                                  <a:gdLst>
                                    <a:gd name="T0" fmla="+- 0 17923 17284"/>
                                    <a:gd name="T1" fmla="*/ T0 w 653"/>
                                    <a:gd name="T2" fmla="+- 0 893 24"/>
                                    <a:gd name="T3" fmla="*/ 893 h 888"/>
                                    <a:gd name="T4" fmla="+- 0 17908 17284"/>
                                    <a:gd name="T5" fmla="*/ T4 w 653"/>
                                    <a:gd name="T6" fmla="+- 0 893 24"/>
                                    <a:gd name="T7" fmla="*/ 893 h 888"/>
                                    <a:gd name="T8" fmla="+- 0 17913 17284"/>
                                    <a:gd name="T9" fmla="*/ T8 w 653"/>
                                    <a:gd name="T10" fmla="+- 0 907 24"/>
                                    <a:gd name="T11" fmla="*/ 907 h 888"/>
                                    <a:gd name="T12" fmla="+- 0 17923 17284"/>
                                    <a:gd name="T13" fmla="*/ T12 w 653"/>
                                    <a:gd name="T14" fmla="+- 0 893 24"/>
                                    <a:gd name="T15" fmla="*/ 893 h 888"/>
                                  </a:gdLst>
                                  <a:ahLst/>
                                  <a:cxnLst>
                                    <a:cxn ang="0">
                                      <a:pos x="T1" y="T3"/>
                                    </a:cxn>
                                    <a:cxn ang="0">
                                      <a:pos x="T5" y="T7"/>
                                    </a:cxn>
                                    <a:cxn ang="0">
                                      <a:pos x="T9" y="T11"/>
                                    </a:cxn>
                                    <a:cxn ang="0">
                                      <a:pos x="T13" y="T15"/>
                                    </a:cxn>
                                  </a:cxnLst>
                                  <a:rect l="0" t="0" r="r" b="b"/>
                                  <a:pathLst>
                                    <a:path w="653" h="888">
                                      <a:moveTo>
                                        <a:pt x="639" y="869"/>
                                      </a:moveTo>
                                      <a:lnTo>
                                        <a:pt x="624" y="869"/>
                                      </a:lnTo>
                                      <a:lnTo>
                                        <a:pt x="629" y="883"/>
                                      </a:lnTo>
                                      <a:lnTo>
                                        <a:pt x="639" y="869"/>
                                      </a:lnTo>
                                    </a:path>
                                  </a:pathLst>
                                </a:custGeom>
                                <a:solidFill>
                                  <a:srgbClr val="7F7F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64" name="Picture 175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4636" y="2290"/>
                                  <a:ext cx="7339" cy="370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765" name="Group 1753"/>
                            <wpg:cNvGrpSpPr>
                              <a:grpSpLocks/>
                            </wpg:cNvGrpSpPr>
                            <wpg:grpSpPr bwMode="auto">
                              <a:xfrm>
                                <a:off x="4581" y="2304"/>
                                <a:ext cx="7428" cy="3751"/>
                                <a:chOff x="4581" y="2304"/>
                                <a:chExt cx="7428" cy="3751"/>
                              </a:xfrm>
                            </wpg:grpSpPr>
                            <wps:wsp>
                              <wps:cNvPr id="1766" name="Freeform 1754"/>
                              <wps:cNvSpPr>
                                <a:spLocks/>
                              </wps:cNvSpPr>
                              <wps:spPr bwMode="auto">
                                <a:xfrm>
                                  <a:off x="4581" y="2304"/>
                                  <a:ext cx="7428" cy="3751"/>
                                </a:xfrm>
                                <a:custGeom>
                                  <a:avLst/>
                                  <a:gdLst>
                                    <a:gd name="T0" fmla="+- 0 5951 4581"/>
                                    <a:gd name="T1" fmla="*/ T0 w 7428"/>
                                    <a:gd name="T2" fmla="+- 0 2753 2304"/>
                                    <a:gd name="T3" fmla="*/ 2753 h 3751"/>
                                    <a:gd name="T4" fmla="+- 0 5918 4581"/>
                                    <a:gd name="T5" fmla="*/ T4 w 7428"/>
                                    <a:gd name="T6" fmla="+- 0 2671 2304"/>
                                    <a:gd name="T7" fmla="*/ 2671 h 3751"/>
                                    <a:gd name="T8" fmla="+- 0 5834 4581"/>
                                    <a:gd name="T9" fmla="*/ T8 w 7428"/>
                                    <a:gd name="T10" fmla="+- 0 2705 2304"/>
                                    <a:gd name="T11" fmla="*/ 2705 h 3751"/>
                                    <a:gd name="T12" fmla="+- 0 5870 4581"/>
                                    <a:gd name="T13" fmla="*/ T12 w 7428"/>
                                    <a:gd name="T14" fmla="+- 0 2787 2304"/>
                                    <a:gd name="T15" fmla="*/ 2787 h 3751"/>
                                    <a:gd name="T16" fmla="+- 0 5951 4581"/>
                                    <a:gd name="T17" fmla="*/ T16 w 7428"/>
                                    <a:gd name="T18" fmla="+- 0 2753 2304"/>
                                    <a:gd name="T19" fmla="*/ 2753 h 3751"/>
                                  </a:gdLst>
                                  <a:ahLst/>
                                  <a:cxnLst>
                                    <a:cxn ang="0">
                                      <a:pos x="T1" y="T3"/>
                                    </a:cxn>
                                    <a:cxn ang="0">
                                      <a:pos x="T5" y="T7"/>
                                    </a:cxn>
                                    <a:cxn ang="0">
                                      <a:pos x="T9" y="T11"/>
                                    </a:cxn>
                                    <a:cxn ang="0">
                                      <a:pos x="T13" y="T15"/>
                                    </a:cxn>
                                    <a:cxn ang="0">
                                      <a:pos x="T17" y="T19"/>
                                    </a:cxn>
                                  </a:cxnLst>
                                  <a:rect l="0" t="0" r="r" b="b"/>
                                  <a:pathLst>
                                    <a:path w="7428" h="3751">
                                      <a:moveTo>
                                        <a:pt x="1370" y="449"/>
                                      </a:moveTo>
                                      <a:lnTo>
                                        <a:pt x="1337" y="367"/>
                                      </a:lnTo>
                                      <a:lnTo>
                                        <a:pt x="1253" y="401"/>
                                      </a:lnTo>
                                      <a:lnTo>
                                        <a:pt x="1289" y="483"/>
                                      </a:lnTo>
                                      <a:lnTo>
                                        <a:pt x="1370" y="44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7" name="Freeform 1755"/>
                              <wps:cNvSpPr>
                                <a:spLocks/>
                              </wps:cNvSpPr>
                              <wps:spPr bwMode="auto">
                                <a:xfrm>
                                  <a:off x="4581" y="2304"/>
                                  <a:ext cx="7428" cy="3751"/>
                                </a:xfrm>
                                <a:custGeom>
                                  <a:avLst/>
                                  <a:gdLst>
                                    <a:gd name="T0" fmla="+- 0 5884 4581"/>
                                    <a:gd name="T1" fmla="*/ T0 w 7428"/>
                                    <a:gd name="T2" fmla="+- 0 2587 2304"/>
                                    <a:gd name="T3" fmla="*/ 2587 h 3751"/>
                                    <a:gd name="T4" fmla="+- 0 5851 4581"/>
                                    <a:gd name="T5" fmla="*/ T4 w 7428"/>
                                    <a:gd name="T6" fmla="+- 0 2503 2304"/>
                                    <a:gd name="T7" fmla="*/ 2503 h 3751"/>
                                    <a:gd name="T8" fmla="+- 0 5767 4581"/>
                                    <a:gd name="T9" fmla="*/ T8 w 7428"/>
                                    <a:gd name="T10" fmla="+- 0 2537 2304"/>
                                    <a:gd name="T11" fmla="*/ 2537 h 3751"/>
                                    <a:gd name="T12" fmla="+- 0 5800 4581"/>
                                    <a:gd name="T13" fmla="*/ T12 w 7428"/>
                                    <a:gd name="T14" fmla="+- 0 2621 2304"/>
                                    <a:gd name="T15" fmla="*/ 2621 h 3751"/>
                                    <a:gd name="T16" fmla="+- 0 5884 4581"/>
                                    <a:gd name="T17" fmla="*/ T16 w 7428"/>
                                    <a:gd name="T18" fmla="+- 0 2587 2304"/>
                                    <a:gd name="T19" fmla="*/ 2587 h 3751"/>
                                  </a:gdLst>
                                  <a:ahLst/>
                                  <a:cxnLst>
                                    <a:cxn ang="0">
                                      <a:pos x="T1" y="T3"/>
                                    </a:cxn>
                                    <a:cxn ang="0">
                                      <a:pos x="T5" y="T7"/>
                                    </a:cxn>
                                    <a:cxn ang="0">
                                      <a:pos x="T9" y="T11"/>
                                    </a:cxn>
                                    <a:cxn ang="0">
                                      <a:pos x="T13" y="T15"/>
                                    </a:cxn>
                                    <a:cxn ang="0">
                                      <a:pos x="T17" y="T19"/>
                                    </a:cxn>
                                  </a:cxnLst>
                                  <a:rect l="0" t="0" r="r" b="b"/>
                                  <a:pathLst>
                                    <a:path w="7428" h="3751">
                                      <a:moveTo>
                                        <a:pt x="1303" y="283"/>
                                      </a:moveTo>
                                      <a:lnTo>
                                        <a:pt x="1270" y="199"/>
                                      </a:lnTo>
                                      <a:lnTo>
                                        <a:pt x="1186" y="233"/>
                                      </a:lnTo>
                                      <a:lnTo>
                                        <a:pt x="1219" y="317"/>
                                      </a:lnTo>
                                      <a:lnTo>
                                        <a:pt x="1303" y="28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8" name="Freeform 1756"/>
                              <wps:cNvSpPr>
                                <a:spLocks/>
                              </wps:cNvSpPr>
                              <wps:spPr bwMode="auto">
                                <a:xfrm>
                                  <a:off x="4581" y="2304"/>
                                  <a:ext cx="7428" cy="3751"/>
                                </a:xfrm>
                                <a:custGeom>
                                  <a:avLst/>
                                  <a:gdLst>
                                    <a:gd name="T0" fmla="+- 0 5745 4581"/>
                                    <a:gd name="T1" fmla="*/ T0 w 7428"/>
                                    <a:gd name="T2" fmla="+- 0 2345 2304"/>
                                    <a:gd name="T3" fmla="*/ 2345 h 3751"/>
                                    <a:gd name="T4" fmla="+- 0 5663 4581"/>
                                    <a:gd name="T5" fmla="*/ T4 w 7428"/>
                                    <a:gd name="T6" fmla="+- 0 2304 2304"/>
                                    <a:gd name="T7" fmla="*/ 2304 h 3751"/>
                                    <a:gd name="T8" fmla="+- 0 5623 4581"/>
                                    <a:gd name="T9" fmla="*/ T8 w 7428"/>
                                    <a:gd name="T10" fmla="+- 0 2386 2304"/>
                                    <a:gd name="T11" fmla="*/ 2386 h 3751"/>
                                    <a:gd name="T12" fmla="+- 0 5699 4581"/>
                                    <a:gd name="T13" fmla="*/ T12 w 7428"/>
                                    <a:gd name="T14" fmla="+- 0 2422 2304"/>
                                    <a:gd name="T15" fmla="*/ 2422 h 3751"/>
                                    <a:gd name="T16" fmla="+- 0 5699 4581"/>
                                    <a:gd name="T17" fmla="*/ T16 w 7428"/>
                                    <a:gd name="T18" fmla="+- 0 2371 2304"/>
                                    <a:gd name="T19" fmla="*/ 2371 h 3751"/>
                                    <a:gd name="T20" fmla="+- 0 5740 4581"/>
                                    <a:gd name="T21" fmla="*/ T20 w 7428"/>
                                    <a:gd name="T22" fmla="+- 0 2355 2304"/>
                                    <a:gd name="T23" fmla="*/ 2355 h 3751"/>
                                    <a:gd name="T24" fmla="+- 0 5745 4581"/>
                                    <a:gd name="T25" fmla="*/ T24 w 7428"/>
                                    <a:gd name="T26" fmla="+- 0 2345 2304"/>
                                    <a:gd name="T27" fmla="*/ 2345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1164" y="41"/>
                                      </a:moveTo>
                                      <a:lnTo>
                                        <a:pt x="1082" y="0"/>
                                      </a:lnTo>
                                      <a:lnTo>
                                        <a:pt x="1042" y="82"/>
                                      </a:lnTo>
                                      <a:lnTo>
                                        <a:pt x="1118" y="118"/>
                                      </a:lnTo>
                                      <a:lnTo>
                                        <a:pt x="1118" y="67"/>
                                      </a:lnTo>
                                      <a:lnTo>
                                        <a:pt x="1159" y="51"/>
                                      </a:lnTo>
                                      <a:lnTo>
                                        <a:pt x="1164" y="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9" name="Freeform 1757"/>
                              <wps:cNvSpPr>
                                <a:spLocks/>
                              </wps:cNvSpPr>
                              <wps:spPr bwMode="auto">
                                <a:xfrm>
                                  <a:off x="4581" y="2304"/>
                                  <a:ext cx="7428" cy="3751"/>
                                </a:xfrm>
                                <a:custGeom>
                                  <a:avLst/>
                                  <a:gdLst>
                                    <a:gd name="T0" fmla="+- 0 5740 4581"/>
                                    <a:gd name="T1" fmla="*/ T0 w 7428"/>
                                    <a:gd name="T2" fmla="+- 0 2355 2304"/>
                                    <a:gd name="T3" fmla="*/ 2355 h 3751"/>
                                    <a:gd name="T4" fmla="+- 0 5699 4581"/>
                                    <a:gd name="T5" fmla="*/ T4 w 7428"/>
                                    <a:gd name="T6" fmla="+- 0 2371 2304"/>
                                    <a:gd name="T7" fmla="*/ 2371 h 3751"/>
                                    <a:gd name="T8" fmla="+- 0 5713 4581"/>
                                    <a:gd name="T9" fmla="*/ T8 w 7428"/>
                                    <a:gd name="T10" fmla="+- 0 2406 2304"/>
                                    <a:gd name="T11" fmla="*/ 2406 h 3751"/>
                                    <a:gd name="T12" fmla="+- 0 5740 4581"/>
                                    <a:gd name="T13" fmla="*/ T12 w 7428"/>
                                    <a:gd name="T14" fmla="+- 0 2355 2304"/>
                                    <a:gd name="T15" fmla="*/ 2355 h 3751"/>
                                  </a:gdLst>
                                  <a:ahLst/>
                                  <a:cxnLst>
                                    <a:cxn ang="0">
                                      <a:pos x="T1" y="T3"/>
                                    </a:cxn>
                                    <a:cxn ang="0">
                                      <a:pos x="T5" y="T7"/>
                                    </a:cxn>
                                    <a:cxn ang="0">
                                      <a:pos x="T9" y="T11"/>
                                    </a:cxn>
                                    <a:cxn ang="0">
                                      <a:pos x="T13" y="T15"/>
                                    </a:cxn>
                                  </a:cxnLst>
                                  <a:rect l="0" t="0" r="r" b="b"/>
                                  <a:pathLst>
                                    <a:path w="7428" h="3751">
                                      <a:moveTo>
                                        <a:pt x="1159" y="51"/>
                                      </a:moveTo>
                                      <a:lnTo>
                                        <a:pt x="1118" y="67"/>
                                      </a:lnTo>
                                      <a:lnTo>
                                        <a:pt x="1132" y="102"/>
                                      </a:lnTo>
                                      <a:lnTo>
                                        <a:pt x="1159" y="5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0" name="Freeform 1758"/>
                              <wps:cNvSpPr>
                                <a:spLocks/>
                              </wps:cNvSpPr>
                              <wps:spPr bwMode="auto">
                                <a:xfrm>
                                  <a:off x="4581" y="2304"/>
                                  <a:ext cx="7428" cy="3751"/>
                                </a:xfrm>
                                <a:custGeom>
                                  <a:avLst/>
                                  <a:gdLst>
                                    <a:gd name="T0" fmla="+- 0 5713 4581"/>
                                    <a:gd name="T1" fmla="*/ T0 w 7428"/>
                                    <a:gd name="T2" fmla="+- 0 2406 2304"/>
                                    <a:gd name="T3" fmla="*/ 2406 h 3751"/>
                                    <a:gd name="T4" fmla="+- 0 5699 4581"/>
                                    <a:gd name="T5" fmla="*/ T4 w 7428"/>
                                    <a:gd name="T6" fmla="+- 0 2371 2304"/>
                                    <a:gd name="T7" fmla="*/ 2371 h 3751"/>
                                    <a:gd name="T8" fmla="+- 0 5699 4581"/>
                                    <a:gd name="T9" fmla="*/ T8 w 7428"/>
                                    <a:gd name="T10" fmla="+- 0 2422 2304"/>
                                    <a:gd name="T11" fmla="*/ 2422 h 3751"/>
                                    <a:gd name="T12" fmla="+- 0 5704 4581"/>
                                    <a:gd name="T13" fmla="*/ T12 w 7428"/>
                                    <a:gd name="T14" fmla="+- 0 2424 2304"/>
                                    <a:gd name="T15" fmla="*/ 2424 h 3751"/>
                                    <a:gd name="T16" fmla="+- 0 5713 4581"/>
                                    <a:gd name="T17" fmla="*/ T16 w 7428"/>
                                    <a:gd name="T18" fmla="+- 0 2406 2304"/>
                                    <a:gd name="T19" fmla="*/ 2406 h 3751"/>
                                  </a:gdLst>
                                  <a:ahLst/>
                                  <a:cxnLst>
                                    <a:cxn ang="0">
                                      <a:pos x="T1" y="T3"/>
                                    </a:cxn>
                                    <a:cxn ang="0">
                                      <a:pos x="T5" y="T7"/>
                                    </a:cxn>
                                    <a:cxn ang="0">
                                      <a:pos x="T9" y="T11"/>
                                    </a:cxn>
                                    <a:cxn ang="0">
                                      <a:pos x="T13" y="T15"/>
                                    </a:cxn>
                                    <a:cxn ang="0">
                                      <a:pos x="T17" y="T19"/>
                                    </a:cxn>
                                  </a:cxnLst>
                                  <a:rect l="0" t="0" r="r" b="b"/>
                                  <a:pathLst>
                                    <a:path w="7428" h="3751">
                                      <a:moveTo>
                                        <a:pt x="1132" y="102"/>
                                      </a:moveTo>
                                      <a:lnTo>
                                        <a:pt x="1118" y="67"/>
                                      </a:lnTo>
                                      <a:lnTo>
                                        <a:pt x="1118" y="118"/>
                                      </a:lnTo>
                                      <a:lnTo>
                                        <a:pt x="1123" y="120"/>
                                      </a:lnTo>
                                      <a:lnTo>
                                        <a:pt x="1132" y="10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1" name="Freeform 1759"/>
                              <wps:cNvSpPr>
                                <a:spLocks/>
                              </wps:cNvSpPr>
                              <wps:spPr bwMode="auto">
                                <a:xfrm>
                                  <a:off x="4581" y="2304"/>
                                  <a:ext cx="7428" cy="3751"/>
                                </a:xfrm>
                                <a:custGeom>
                                  <a:avLst/>
                                  <a:gdLst>
                                    <a:gd name="T0" fmla="+- 0 5815 4581"/>
                                    <a:gd name="T1" fmla="*/ T0 w 7428"/>
                                    <a:gd name="T2" fmla="+- 0 2419 2304"/>
                                    <a:gd name="T3" fmla="*/ 2419 h 3751"/>
                                    <a:gd name="T4" fmla="+- 0 5781 4581"/>
                                    <a:gd name="T5" fmla="*/ T4 w 7428"/>
                                    <a:gd name="T6" fmla="+- 0 2338 2304"/>
                                    <a:gd name="T7" fmla="*/ 2338 h 3751"/>
                                    <a:gd name="T8" fmla="+- 0 5740 4581"/>
                                    <a:gd name="T9" fmla="*/ T8 w 7428"/>
                                    <a:gd name="T10" fmla="+- 0 2355 2304"/>
                                    <a:gd name="T11" fmla="*/ 2355 h 3751"/>
                                    <a:gd name="T12" fmla="+- 0 5713 4581"/>
                                    <a:gd name="T13" fmla="*/ T12 w 7428"/>
                                    <a:gd name="T14" fmla="+- 0 2406 2304"/>
                                    <a:gd name="T15" fmla="*/ 2406 h 3751"/>
                                    <a:gd name="T16" fmla="+- 0 5733 4581"/>
                                    <a:gd name="T17" fmla="*/ T16 w 7428"/>
                                    <a:gd name="T18" fmla="+- 0 2455 2304"/>
                                    <a:gd name="T19" fmla="*/ 2455 h 3751"/>
                                    <a:gd name="T20" fmla="+- 0 5815 4581"/>
                                    <a:gd name="T21" fmla="*/ T20 w 7428"/>
                                    <a:gd name="T22" fmla="+- 0 2419 2304"/>
                                    <a:gd name="T23" fmla="*/ 2419 h 3751"/>
                                  </a:gdLst>
                                  <a:ahLst/>
                                  <a:cxnLst>
                                    <a:cxn ang="0">
                                      <a:pos x="T1" y="T3"/>
                                    </a:cxn>
                                    <a:cxn ang="0">
                                      <a:pos x="T5" y="T7"/>
                                    </a:cxn>
                                    <a:cxn ang="0">
                                      <a:pos x="T9" y="T11"/>
                                    </a:cxn>
                                    <a:cxn ang="0">
                                      <a:pos x="T13" y="T15"/>
                                    </a:cxn>
                                    <a:cxn ang="0">
                                      <a:pos x="T17" y="T19"/>
                                    </a:cxn>
                                    <a:cxn ang="0">
                                      <a:pos x="T21" y="T23"/>
                                    </a:cxn>
                                  </a:cxnLst>
                                  <a:rect l="0" t="0" r="r" b="b"/>
                                  <a:pathLst>
                                    <a:path w="7428" h="3751">
                                      <a:moveTo>
                                        <a:pt x="1234" y="115"/>
                                      </a:moveTo>
                                      <a:lnTo>
                                        <a:pt x="1200" y="34"/>
                                      </a:lnTo>
                                      <a:lnTo>
                                        <a:pt x="1159" y="51"/>
                                      </a:lnTo>
                                      <a:lnTo>
                                        <a:pt x="1132" y="102"/>
                                      </a:lnTo>
                                      <a:lnTo>
                                        <a:pt x="1152" y="151"/>
                                      </a:lnTo>
                                      <a:lnTo>
                                        <a:pt x="1234" y="11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 name="Freeform 1760"/>
                              <wps:cNvSpPr>
                                <a:spLocks/>
                              </wps:cNvSpPr>
                              <wps:spPr bwMode="auto">
                                <a:xfrm>
                                  <a:off x="4581" y="2304"/>
                                  <a:ext cx="7428" cy="3751"/>
                                </a:xfrm>
                                <a:custGeom>
                                  <a:avLst/>
                                  <a:gdLst>
                                    <a:gd name="T0" fmla="+- 0 5663 4581"/>
                                    <a:gd name="T1" fmla="*/ T0 w 7428"/>
                                    <a:gd name="T2" fmla="+- 0 2506 2304"/>
                                    <a:gd name="T3" fmla="*/ 2506 h 3751"/>
                                    <a:gd name="T4" fmla="+- 0 5584 4581"/>
                                    <a:gd name="T5" fmla="*/ T4 w 7428"/>
                                    <a:gd name="T6" fmla="+- 0 2465 2304"/>
                                    <a:gd name="T7" fmla="*/ 2465 h 3751"/>
                                    <a:gd name="T8" fmla="+- 0 5543 4581"/>
                                    <a:gd name="T9" fmla="*/ T8 w 7428"/>
                                    <a:gd name="T10" fmla="+- 0 2547 2304"/>
                                    <a:gd name="T11" fmla="*/ 2547 h 3751"/>
                                    <a:gd name="T12" fmla="+- 0 5623 4581"/>
                                    <a:gd name="T13" fmla="*/ T12 w 7428"/>
                                    <a:gd name="T14" fmla="+- 0 2585 2304"/>
                                    <a:gd name="T15" fmla="*/ 2585 h 3751"/>
                                    <a:gd name="T16" fmla="+- 0 5663 4581"/>
                                    <a:gd name="T17" fmla="*/ T16 w 7428"/>
                                    <a:gd name="T18" fmla="+- 0 2506 2304"/>
                                    <a:gd name="T19" fmla="*/ 2506 h 3751"/>
                                  </a:gdLst>
                                  <a:ahLst/>
                                  <a:cxnLst>
                                    <a:cxn ang="0">
                                      <a:pos x="T1" y="T3"/>
                                    </a:cxn>
                                    <a:cxn ang="0">
                                      <a:pos x="T5" y="T7"/>
                                    </a:cxn>
                                    <a:cxn ang="0">
                                      <a:pos x="T9" y="T11"/>
                                    </a:cxn>
                                    <a:cxn ang="0">
                                      <a:pos x="T13" y="T15"/>
                                    </a:cxn>
                                    <a:cxn ang="0">
                                      <a:pos x="T17" y="T19"/>
                                    </a:cxn>
                                  </a:cxnLst>
                                  <a:rect l="0" t="0" r="r" b="b"/>
                                  <a:pathLst>
                                    <a:path w="7428" h="3751">
                                      <a:moveTo>
                                        <a:pt x="1082" y="202"/>
                                      </a:moveTo>
                                      <a:lnTo>
                                        <a:pt x="1003" y="161"/>
                                      </a:lnTo>
                                      <a:lnTo>
                                        <a:pt x="962" y="243"/>
                                      </a:lnTo>
                                      <a:lnTo>
                                        <a:pt x="1042" y="281"/>
                                      </a:lnTo>
                                      <a:lnTo>
                                        <a:pt x="1082" y="20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 name="Freeform 1761"/>
                              <wps:cNvSpPr>
                                <a:spLocks/>
                              </wps:cNvSpPr>
                              <wps:spPr bwMode="auto">
                                <a:xfrm>
                                  <a:off x="4581" y="2304"/>
                                  <a:ext cx="7428" cy="3751"/>
                                </a:xfrm>
                                <a:custGeom>
                                  <a:avLst/>
                                  <a:gdLst>
                                    <a:gd name="T0" fmla="+- 0 5584 4581"/>
                                    <a:gd name="T1" fmla="*/ T0 w 7428"/>
                                    <a:gd name="T2" fmla="+- 0 2667 2304"/>
                                    <a:gd name="T3" fmla="*/ 2667 h 3751"/>
                                    <a:gd name="T4" fmla="+- 0 5503 4581"/>
                                    <a:gd name="T5" fmla="*/ T4 w 7428"/>
                                    <a:gd name="T6" fmla="+- 0 2626 2304"/>
                                    <a:gd name="T7" fmla="*/ 2626 h 3751"/>
                                    <a:gd name="T8" fmla="+- 0 5462 4581"/>
                                    <a:gd name="T9" fmla="*/ T8 w 7428"/>
                                    <a:gd name="T10" fmla="+- 0 2707 2304"/>
                                    <a:gd name="T11" fmla="*/ 2707 h 3751"/>
                                    <a:gd name="T12" fmla="+- 0 5543 4581"/>
                                    <a:gd name="T13" fmla="*/ T12 w 7428"/>
                                    <a:gd name="T14" fmla="+- 0 2746 2304"/>
                                    <a:gd name="T15" fmla="*/ 2746 h 3751"/>
                                    <a:gd name="T16" fmla="+- 0 5584 4581"/>
                                    <a:gd name="T17" fmla="*/ T16 w 7428"/>
                                    <a:gd name="T18" fmla="+- 0 2667 2304"/>
                                    <a:gd name="T19" fmla="*/ 2667 h 3751"/>
                                  </a:gdLst>
                                  <a:ahLst/>
                                  <a:cxnLst>
                                    <a:cxn ang="0">
                                      <a:pos x="T1" y="T3"/>
                                    </a:cxn>
                                    <a:cxn ang="0">
                                      <a:pos x="T5" y="T7"/>
                                    </a:cxn>
                                    <a:cxn ang="0">
                                      <a:pos x="T9" y="T11"/>
                                    </a:cxn>
                                    <a:cxn ang="0">
                                      <a:pos x="T13" y="T15"/>
                                    </a:cxn>
                                    <a:cxn ang="0">
                                      <a:pos x="T17" y="T19"/>
                                    </a:cxn>
                                  </a:cxnLst>
                                  <a:rect l="0" t="0" r="r" b="b"/>
                                  <a:pathLst>
                                    <a:path w="7428" h="3751">
                                      <a:moveTo>
                                        <a:pt x="1003" y="363"/>
                                      </a:moveTo>
                                      <a:lnTo>
                                        <a:pt x="922" y="322"/>
                                      </a:lnTo>
                                      <a:lnTo>
                                        <a:pt x="881" y="403"/>
                                      </a:lnTo>
                                      <a:lnTo>
                                        <a:pt x="962" y="442"/>
                                      </a:lnTo>
                                      <a:lnTo>
                                        <a:pt x="1003" y="3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4" name="Freeform 1762"/>
                              <wps:cNvSpPr>
                                <a:spLocks/>
                              </wps:cNvSpPr>
                              <wps:spPr bwMode="auto">
                                <a:xfrm>
                                  <a:off x="4581" y="2304"/>
                                  <a:ext cx="7428" cy="3751"/>
                                </a:xfrm>
                                <a:custGeom>
                                  <a:avLst/>
                                  <a:gdLst>
                                    <a:gd name="T0" fmla="+- 0 5503 4581"/>
                                    <a:gd name="T1" fmla="*/ T0 w 7428"/>
                                    <a:gd name="T2" fmla="+- 0 2827 2304"/>
                                    <a:gd name="T3" fmla="*/ 2827 h 3751"/>
                                    <a:gd name="T4" fmla="+- 0 5421 4581"/>
                                    <a:gd name="T5" fmla="*/ T4 w 7428"/>
                                    <a:gd name="T6" fmla="+- 0 2787 2304"/>
                                    <a:gd name="T7" fmla="*/ 2787 h 3751"/>
                                    <a:gd name="T8" fmla="+- 0 5383 4581"/>
                                    <a:gd name="T9" fmla="*/ T8 w 7428"/>
                                    <a:gd name="T10" fmla="+- 0 2868 2304"/>
                                    <a:gd name="T11" fmla="*/ 2868 h 3751"/>
                                    <a:gd name="T12" fmla="+- 0 5462 4581"/>
                                    <a:gd name="T13" fmla="*/ T12 w 7428"/>
                                    <a:gd name="T14" fmla="+- 0 2909 2304"/>
                                    <a:gd name="T15" fmla="*/ 2909 h 3751"/>
                                    <a:gd name="T16" fmla="+- 0 5503 4581"/>
                                    <a:gd name="T17" fmla="*/ T16 w 7428"/>
                                    <a:gd name="T18" fmla="+- 0 2827 2304"/>
                                    <a:gd name="T19" fmla="*/ 2827 h 3751"/>
                                  </a:gdLst>
                                  <a:ahLst/>
                                  <a:cxnLst>
                                    <a:cxn ang="0">
                                      <a:pos x="T1" y="T3"/>
                                    </a:cxn>
                                    <a:cxn ang="0">
                                      <a:pos x="T5" y="T7"/>
                                    </a:cxn>
                                    <a:cxn ang="0">
                                      <a:pos x="T9" y="T11"/>
                                    </a:cxn>
                                    <a:cxn ang="0">
                                      <a:pos x="T13" y="T15"/>
                                    </a:cxn>
                                    <a:cxn ang="0">
                                      <a:pos x="T17" y="T19"/>
                                    </a:cxn>
                                  </a:cxnLst>
                                  <a:rect l="0" t="0" r="r" b="b"/>
                                  <a:pathLst>
                                    <a:path w="7428" h="3751">
                                      <a:moveTo>
                                        <a:pt x="922" y="523"/>
                                      </a:moveTo>
                                      <a:lnTo>
                                        <a:pt x="840" y="483"/>
                                      </a:lnTo>
                                      <a:lnTo>
                                        <a:pt x="802" y="564"/>
                                      </a:lnTo>
                                      <a:lnTo>
                                        <a:pt x="881" y="605"/>
                                      </a:lnTo>
                                      <a:lnTo>
                                        <a:pt x="922" y="5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5" name="Freeform 1763"/>
                              <wps:cNvSpPr>
                                <a:spLocks/>
                              </wps:cNvSpPr>
                              <wps:spPr bwMode="auto">
                                <a:xfrm>
                                  <a:off x="4581" y="2304"/>
                                  <a:ext cx="7428" cy="3751"/>
                                </a:xfrm>
                                <a:custGeom>
                                  <a:avLst/>
                                  <a:gdLst>
                                    <a:gd name="T0" fmla="+- 0 5421 4581"/>
                                    <a:gd name="T1" fmla="*/ T0 w 7428"/>
                                    <a:gd name="T2" fmla="+- 0 2988 2304"/>
                                    <a:gd name="T3" fmla="*/ 2988 h 3751"/>
                                    <a:gd name="T4" fmla="+- 0 5342 4581"/>
                                    <a:gd name="T5" fmla="*/ T4 w 7428"/>
                                    <a:gd name="T6" fmla="+- 0 2947 2304"/>
                                    <a:gd name="T7" fmla="*/ 2947 h 3751"/>
                                    <a:gd name="T8" fmla="+- 0 5301 4581"/>
                                    <a:gd name="T9" fmla="*/ T8 w 7428"/>
                                    <a:gd name="T10" fmla="+- 0 3029 2304"/>
                                    <a:gd name="T11" fmla="*/ 3029 h 3751"/>
                                    <a:gd name="T12" fmla="+- 0 5383 4581"/>
                                    <a:gd name="T13" fmla="*/ T12 w 7428"/>
                                    <a:gd name="T14" fmla="+- 0 3070 2304"/>
                                    <a:gd name="T15" fmla="*/ 3070 h 3751"/>
                                    <a:gd name="T16" fmla="+- 0 5421 4581"/>
                                    <a:gd name="T17" fmla="*/ T16 w 7428"/>
                                    <a:gd name="T18" fmla="+- 0 2988 2304"/>
                                    <a:gd name="T19" fmla="*/ 2988 h 3751"/>
                                  </a:gdLst>
                                  <a:ahLst/>
                                  <a:cxnLst>
                                    <a:cxn ang="0">
                                      <a:pos x="T1" y="T3"/>
                                    </a:cxn>
                                    <a:cxn ang="0">
                                      <a:pos x="T5" y="T7"/>
                                    </a:cxn>
                                    <a:cxn ang="0">
                                      <a:pos x="T9" y="T11"/>
                                    </a:cxn>
                                    <a:cxn ang="0">
                                      <a:pos x="T13" y="T15"/>
                                    </a:cxn>
                                    <a:cxn ang="0">
                                      <a:pos x="T17" y="T19"/>
                                    </a:cxn>
                                  </a:cxnLst>
                                  <a:rect l="0" t="0" r="r" b="b"/>
                                  <a:pathLst>
                                    <a:path w="7428" h="3751">
                                      <a:moveTo>
                                        <a:pt x="840" y="684"/>
                                      </a:moveTo>
                                      <a:lnTo>
                                        <a:pt x="761" y="643"/>
                                      </a:lnTo>
                                      <a:lnTo>
                                        <a:pt x="720" y="725"/>
                                      </a:lnTo>
                                      <a:lnTo>
                                        <a:pt x="802" y="766"/>
                                      </a:lnTo>
                                      <a:lnTo>
                                        <a:pt x="840" y="68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6" name="Freeform 1764"/>
                              <wps:cNvSpPr>
                                <a:spLocks/>
                              </wps:cNvSpPr>
                              <wps:spPr bwMode="auto">
                                <a:xfrm>
                                  <a:off x="4581" y="2304"/>
                                  <a:ext cx="7428" cy="3751"/>
                                </a:xfrm>
                                <a:custGeom>
                                  <a:avLst/>
                                  <a:gdLst>
                                    <a:gd name="T0" fmla="+- 0 5342 4581"/>
                                    <a:gd name="T1" fmla="*/ T0 w 7428"/>
                                    <a:gd name="T2" fmla="+- 0 3149 2304"/>
                                    <a:gd name="T3" fmla="*/ 3149 h 3751"/>
                                    <a:gd name="T4" fmla="+- 0 5260 4581"/>
                                    <a:gd name="T5" fmla="*/ T4 w 7428"/>
                                    <a:gd name="T6" fmla="+- 0 3108 2304"/>
                                    <a:gd name="T7" fmla="*/ 3108 h 3751"/>
                                    <a:gd name="T8" fmla="+- 0 5222 4581"/>
                                    <a:gd name="T9" fmla="*/ T8 w 7428"/>
                                    <a:gd name="T10" fmla="+- 0 3190 2304"/>
                                    <a:gd name="T11" fmla="*/ 3190 h 3751"/>
                                    <a:gd name="T12" fmla="+- 0 5301 4581"/>
                                    <a:gd name="T13" fmla="*/ T12 w 7428"/>
                                    <a:gd name="T14" fmla="+- 0 3231 2304"/>
                                    <a:gd name="T15" fmla="*/ 3231 h 3751"/>
                                    <a:gd name="T16" fmla="+- 0 5342 4581"/>
                                    <a:gd name="T17" fmla="*/ T16 w 7428"/>
                                    <a:gd name="T18" fmla="+- 0 3149 2304"/>
                                    <a:gd name="T19" fmla="*/ 3149 h 3751"/>
                                  </a:gdLst>
                                  <a:ahLst/>
                                  <a:cxnLst>
                                    <a:cxn ang="0">
                                      <a:pos x="T1" y="T3"/>
                                    </a:cxn>
                                    <a:cxn ang="0">
                                      <a:pos x="T5" y="T7"/>
                                    </a:cxn>
                                    <a:cxn ang="0">
                                      <a:pos x="T9" y="T11"/>
                                    </a:cxn>
                                    <a:cxn ang="0">
                                      <a:pos x="T13" y="T15"/>
                                    </a:cxn>
                                    <a:cxn ang="0">
                                      <a:pos x="T17" y="T19"/>
                                    </a:cxn>
                                  </a:cxnLst>
                                  <a:rect l="0" t="0" r="r" b="b"/>
                                  <a:pathLst>
                                    <a:path w="7428" h="3751">
                                      <a:moveTo>
                                        <a:pt x="761" y="845"/>
                                      </a:moveTo>
                                      <a:lnTo>
                                        <a:pt x="679" y="804"/>
                                      </a:lnTo>
                                      <a:lnTo>
                                        <a:pt x="641" y="886"/>
                                      </a:lnTo>
                                      <a:lnTo>
                                        <a:pt x="720" y="927"/>
                                      </a:lnTo>
                                      <a:lnTo>
                                        <a:pt x="761" y="84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7" name="Freeform 1765"/>
                              <wps:cNvSpPr>
                                <a:spLocks/>
                              </wps:cNvSpPr>
                              <wps:spPr bwMode="auto">
                                <a:xfrm>
                                  <a:off x="4581" y="2304"/>
                                  <a:ext cx="7428" cy="3751"/>
                                </a:xfrm>
                                <a:custGeom>
                                  <a:avLst/>
                                  <a:gdLst>
                                    <a:gd name="T0" fmla="+- 0 5260 4581"/>
                                    <a:gd name="T1" fmla="*/ T0 w 7428"/>
                                    <a:gd name="T2" fmla="+- 0 3310 2304"/>
                                    <a:gd name="T3" fmla="*/ 3310 h 3751"/>
                                    <a:gd name="T4" fmla="+- 0 5181 4581"/>
                                    <a:gd name="T5" fmla="*/ T4 w 7428"/>
                                    <a:gd name="T6" fmla="+- 0 3269 2304"/>
                                    <a:gd name="T7" fmla="*/ 3269 h 3751"/>
                                    <a:gd name="T8" fmla="+- 0 5140 4581"/>
                                    <a:gd name="T9" fmla="*/ T8 w 7428"/>
                                    <a:gd name="T10" fmla="+- 0 3351 2304"/>
                                    <a:gd name="T11" fmla="*/ 3351 h 3751"/>
                                    <a:gd name="T12" fmla="+- 0 5222 4581"/>
                                    <a:gd name="T13" fmla="*/ T12 w 7428"/>
                                    <a:gd name="T14" fmla="+- 0 3391 2304"/>
                                    <a:gd name="T15" fmla="*/ 3391 h 3751"/>
                                    <a:gd name="T16" fmla="+- 0 5260 4581"/>
                                    <a:gd name="T17" fmla="*/ T16 w 7428"/>
                                    <a:gd name="T18" fmla="+- 0 3310 2304"/>
                                    <a:gd name="T19" fmla="*/ 3310 h 3751"/>
                                  </a:gdLst>
                                  <a:ahLst/>
                                  <a:cxnLst>
                                    <a:cxn ang="0">
                                      <a:pos x="T1" y="T3"/>
                                    </a:cxn>
                                    <a:cxn ang="0">
                                      <a:pos x="T5" y="T7"/>
                                    </a:cxn>
                                    <a:cxn ang="0">
                                      <a:pos x="T9" y="T11"/>
                                    </a:cxn>
                                    <a:cxn ang="0">
                                      <a:pos x="T13" y="T15"/>
                                    </a:cxn>
                                    <a:cxn ang="0">
                                      <a:pos x="T17" y="T19"/>
                                    </a:cxn>
                                  </a:cxnLst>
                                  <a:rect l="0" t="0" r="r" b="b"/>
                                  <a:pathLst>
                                    <a:path w="7428" h="3751">
                                      <a:moveTo>
                                        <a:pt x="679" y="1006"/>
                                      </a:moveTo>
                                      <a:lnTo>
                                        <a:pt x="600" y="965"/>
                                      </a:lnTo>
                                      <a:lnTo>
                                        <a:pt x="559" y="1047"/>
                                      </a:lnTo>
                                      <a:lnTo>
                                        <a:pt x="641" y="1087"/>
                                      </a:lnTo>
                                      <a:lnTo>
                                        <a:pt x="679" y="10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8" name="Freeform 1766"/>
                              <wps:cNvSpPr>
                                <a:spLocks/>
                              </wps:cNvSpPr>
                              <wps:spPr bwMode="auto">
                                <a:xfrm>
                                  <a:off x="4581" y="2304"/>
                                  <a:ext cx="7428" cy="3751"/>
                                </a:xfrm>
                                <a:custGeom>
                                  <a:avLst/>
                                  <a:gdLst>
                                    <a:gd name="T0" fmla="+- 0 5181 4581"/>
                                    <a:gd name="T1" fmla="*/ T0 w 7428"/>
                                    <a:gd name="T2" fmla="+- 0 3471 2304"/>
                                    <a:gd name="T3" fmla="*/ 3471 h 3751"/>
                                    <a:gd name="T4" fmla="+- 0 5099 4581"/>
                                    <a:gd name="T5" fmla="*/ T4 w 7428"/>
                                    <a:gd name="T6" fmla="+- 0 3432 2304"/>
                                    <a:gd name="T7" fmla="*/ 3432 h 3751"/>
                                    <a:gd name="T8" fmla="+- 0 5059 4581"/>
                                    <a:gd name="T9" fmla="*/ T8 w 7428"/>
                                    <a:gd name="T10" fmla="+- 0 3511 2304"/>
                                    <a:gd name="T11" fmla="*/ 3511 h 3751"/>
                                    <a:gd name="T12" fmla="+- 0 5140 4581"/>
                                    <a:gd name="T13" fmla="*/ T12 w 7428"/>
                                    <a:gd name="T14" fmla="+- 0 3552 2304"/>
                                    <a:gd name="T15" fmla="*/ 3552 h 3751"/>
                                    <a:gd name="T16" fmla="+- 0 5181 4581"/>
                                    <a:gd name="T17" fmla="*/ T16 w 7428"/>
                                    <a:gd name="T18" fmla="+- 0 3471 2304"/>
                                    <a:gd name="T19" fmla="*/ 3471 h 3751"/>
                                  </a:gdLst>
                                  <a:ahLst/>
                                  <a:cxnLst>
                                    <a:cxn ang="0">
                                      <a:pos x="T1" y="T3"/>
                                    </a:cxn>
                                    <a:cxn ang="0">
                                      <a:pos x="T5" y="T7"/>
                                    </a:cxn>
                                    <a:cxn ang="0">
                                      <a:pos x="T9" y="T11"/>
                                    </a:cxn>
                                    <a:cxn ang="0">
                                      <a:pos x="T13" y="T15"/>
                                    </a:cxn>
                                    <a:cxn ang="0">
                                      <a:pos x="T17" y="T19"/>
                                    </a:cxn>
                                  </a:cxnLst>
                                  <a:rect l="0" t="0" r="r" b="b"/>
                                  <a:pathLst>
                                    <a:path w="7428" h="3751">
                                      <a:moveTo>
                                        <a:pt x="600" y="1167"/>
                                      </a:moveTo>
                                      <a:lnTo>
                                        <a:pt x="518" y="1128"/>
                                      </a:lnTo>
                                      <a:lnTo>
                                        <a:pt x="478" y="1207"/>
                                      </a:lnTo>
                                      <a:lnTo>
                                        <a:pt x="559" y="1248"/>
                                      </a:lnTo>
                                      <a:lnTo>
                                        <a:pt x="600" y="116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 name="Freeform 1767"/>
                              <wps:cNvSpPr>
                                <a:spLocks/>
                              </wps:cNvSpPr>
                              <wps:spPr bwMode="auto">
                                <a:xfrm>
                                  <a:off x="4581" y="2304"/>
                                  <a:ext cx="7428" cy="3751"/>
                                </a:xfrm>
                                <a:custGeom>
                                  <a:avLst/>
                                  <a:gdLst>
                                    <a:gd name="T0" fmla="+- 0 5099 4581"/>
                                    <a:gd name="T1" fmla="*/ T0 w 7428"/>
                                    <a:gd name="T2" fmla="+- 0 3631 2304"/>
                                    <a:gd name="T3" fmla="*/ 3631 h 3751"/>
                                    <a:gd name="T4" fmla="+- 0 5020 4581"/>
                                    <a:gd name="T5" fmla="*/ T4 w 7428"/>
                                    <a:gd name="T6" fmla="+- 0 3593 2304"/>
                                    <a:gd name="T7" fmla="*/ 3593 h 3751"/>
                                    <a:gd name="T8" fmla="+- 0 4979 4581"/>
                                    <a:gd name="T9" fmla="*/ T8 w 7428"/>
                                    <a:gd name="T10" fmla="+- 0 3672 2304"/>
                                    <a:gd name="T11" fmla="*/ 3672 h 3751"/>
                                    <a:gd name="T12" fmla="+- 0 5059 4581"/>
                                    <a:gd name="T13" fmla="*/ T12 w 7428"/>
                                    <a:gd name="T14" fmla="+- 0 3713 2304"/>
                                    <a:gd name="T15" fmla="*/ 3713 h 3751"/>
                                    <a:gd name="T16" fmla="+- 0 5099 4581"/>
                                    <a:gd name="T17" fmla="*/ T16 w 7428"/>
                                    <a:gd name="T18" fmla="+- 0 3631 2304"/>
                                    <a:gd name="T19" fmla="*/ 3631 h 3751"/>
                                  </a:gdLst>
                                  <a:ahLst/>
                                  <a:cxnLst>
                                    <a:cxn ang="0">
                                      <a:pos x="T1" y="T3"/>
                                    </a:cxn>
                                    <a:cxn ang="0">
                                      <a:pos x="T5" y="T7"/>
                                    </a:cxn>
                                    <a:cxn ang="0">
                                      <a:pos x="T9" y="T11"/>
                                    </a:cxn>
                                    <a:cxn ang="0">
                                      <a:pos x="T13" y="T15"/>
                                    </a:cxn>
                                    <a:cxn ang="0">
                                      <a:pos x="T17" y="T19"/>
                                    </a:cxn>
                                  </a:cxnLst>
                                  <a:rect l="0" t="0" r="r" b="b"/>
                                  <a:pathLst>
                                    <a:path w="7428" h="3751">
                                      <a:moveTo>
                                        <a:pt x="518" y="1327"/>
                                      </a:moveTo>
                                      <a:lnTo>
                                        <a:pt x="439" y="1289"/>
                                      </a:lnTo>
                                      <a:lnTo>
                                        <a:pt x="398" y="1368"/>
                                      </a:lnTo>
                                      <a:lnTo>
                                        <a:pt x="478" y="1409"/>
                                      </a:lnTo>
                                      <a:lnTo>
                                        <a:pt x="518" y="132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0" name="Freeform 1768"/>
                              <wps:cNvSpPr>
                                <a:spLocks/>
                              </wps:cNvSpPr>
                              <wps:spPr bwMode="auto">
                                <a:xfrm>
                                  <a:off x="4581" y="2304"/>
                                  <a:ext cx="7428" cy="3751"/>
                                </a:xfrm>
                                <a:custGeom>
                                  <a:avLst/>
                                  <a:gdLst>
                                    <a:gd name="T0" fmla="+- 0 5020 4581"/>
                                    <a:gd name="T1" fmla="*/ T0 w 7428"/>
                                    <a:gd name="T2" fmla="+- 0 3792 2304"/>
                                    <a:gd name="T3" fmla="*/ 3792 h 3751"/>
                                    <a:gd name="T4" fmla="+- 0 4939 4581"/>
                                    <a:gd name="T5" fmla="*/ T4 w 7428"/>
                                    <a:gd name="T6" fmla="+- 0 3754 2304"/>
                                    <a:gd name="T7" fmla="*/ 3754 h 3751"/>
                                    <a:gd name="T8" fmla="+- 0 4898 4581"/>
                                    <a:gd name="T9" fmla="*/ T8 w 7428"/>
                                    <a:gd name="T10" fmla="+- 0 3833 2304"/>
                                    <a:gd name="T11" fmla="*/ 3833 h 3751"/>
                                    <a:gd name="T12" fmla="+- 0 4979 4581"/>
                                    <a:gd name="T13" fmla="*/ T12 w 7428"/>
                                    <a:gd name="T14" fmla="+- 0 3874 2304"/>
                                    <a:gd name="T15" fmla="*/ 3874 h 3751"/>
                                    <a:gd name="T16" fmla="+- 0 5020 4581"/>
                                    <a:gd name="T17" fmla="*/ T16 w 7428"/>
                                    <a:gd name="T18" fmla="+- 0 3792 2304"/>
                                    <a:gd name="T19" fmla="*/ 3792 h 3751"/>
                                  </a:gdLst>
                                  <a:ahLst/>
                                  <a:cxnLst>
                                    <a:cxn ang="0">
                                      <a:pos x="T1" y="T3"/>
                                    </a:cxn>
                                    <a:cxn ang="0">
                                      <a:pos x="T5" y="T7"/>
                                    </a:cxn>
                                    <a:cxn ang="0">
                                      <a:pos x="T9" y="T11"/>
                                    </a:cxn>
                                    <a:cxn ang="0">
                                      <a:pos x="T13" y="T15"/>
                                    </a:cxn>
                                    <a:cxn ang="0">
                                      <a:pos x="T17" y="T19"/>
                                    </a:cxn>
                                  </a:cxnLst>
                                  <a:rect l="0" t="0" r="r" b="b"/>
                                  <a:pathLst>
                                    <a:path w="7428" h="3751">
                                      <a:moveTo>
                                        <a:pt x="439" y="1488"/>
                                      </a:moveTo>
                                      <a:lnTo>
                                        <a:pt x="358" y="1450"/>
                                      </a:lnTo>
                                      <a:lnTo>
                                        <a:pt x="317" y="1529"/>
                                      </a:lnTo>
                                      <a:lnTo>
                                        <a:pt x="398" y="1570"/>
                                      </a:lnTo>
                                      <a:lnTo>
                                        <a:pt x="439" y="14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69"/>
                              <wps:cNvSpPr>
                                <a:spLocks/>
                              </wps:cNvSpPr>
                              <wps:spPr bwMode="auto">
                                <a:xfrm>
                                  <a:off x="4581" y="2304"/>
                                  <a:ext cx="7428" cy="3751"/>
                                </a:xfrm>
                                <a:custGeom>
                                  <a:avLst/>
                                  <a:gdLst>
                                    <a:gd name="T0" fmla="+- 0 4939 4581"/>
                                    <a:gd name="T1" fmla="*/ T0 w 7428"/>
                                    <a:gd name="T2" fmla="+- 0 3955 2304"/>
                                    <a:gd name="T3" fmla="*/ 3955 h 3751"/>
                                    <a:gd name="T4" fmla="+- 0 4859 4581"/>
                                    <a:gd name="T5" fmla="*/ T4 w 7428"/>
                                    <a:gd name="T6" fmla="+- 0 3915 2304"/>
                                    <a:gd name="T7" fmla="*/ 3915 h 3751"/>
                                    <a:gd name="T8" fmla="+- 0 4819 4581"/>
                                    <a:gd name="T9" fmla="*/ T8 w 7428"/>
                                    <a:gd name="T10" fmla="+- 0 3994 2304"/>
                                    <a:gd name="T11" fmla="*/ 3994 h 3751"/>
                                    <a:gd name="T12" fmla="+- 0 4898 4581"/>
                                    <a:gd name="T13" fmla="*/ T12 w 7428"/>
                                    <a:gd name="T14" fmla="+- 0 4035 2304"/>
                                    <a:gd name="T15" fmla="*/ 4035 h 3751"/>
                                    <a:gd name="T16" fmla="+- 0 4939 4581"/>
                                    <a:gd name="T17" fmla="*/ T16 w 7428"/>
                                    <a:gd name="T18" fmla="+- 0 3955 2304"/>
                                    <a:gd name="T19" fmla="*/ 3955 h 3751"/>
                                  </a:gdLst>
                                  <a:ahLst/>
                                  <a:cxnLst>
                                    <a:cxn ang="0">
                                      <a:pos x="T1" y="T3"/>
                                    </a:cxn>
                                    <a:cxn ang="0">
                                      <a:pos x="T5" y="T7"/>
                                    </a:cxn>
                                    <a:cxn ang="0">
                                      <a:pos x="T9" y="T11"/>
                                    </a:cxn>
                                    <a:cxn ang="0">
                                      <a:pos x="T13" y="T15"/>
                                    </a:cxn>
                                    <a:cxn ang="0">
                                      <a:pos x="T17" y="T19"/>
                                    </a:cxn>
                                  </a:cxnLst>
                                  <a:rect l="0" t="0" r="r" b="b"/>
                                  <a:pathLst>
                                    <a:path w="7428" h="3751">
                                      <a:moveTo>
                                        <a:pt x="358" y="1651"/>
                                      </a:moveTo>
                                      <a:lnTo>
                                        <a:pt x="278" y="1611"/>
                                      </a:lnTo>
                                      <a:lnTo>
                                        <a:pt x="238" y="1690"/>
                                      </a:lnTo>
                                      <a:lnTo>
                                        <a:pt x="317" y="1731"/>
                                      </a:lnTo>
                                      <a:lnTo>
                                        <a:pt x="358" y="165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2" name="Freeform 1770"/>
                              <wps:cNvSpPr>
                                <a:spLocks/>
                              </wps:cNvSpPr>
                              <wps:spPr bwMode="auto">
                                <a:xfrm>
                                  <a:off x="4581" y="2304"/>
                                  <a:ext cx="7428" cy="3751"/>
                                </a:xfrm>
                                <a:custGeom>
                                  <a:avLst/>
                                  <a:gdLst>
                                    <a:gd name="T0" fmla="+- 0 4859 4581"/>
                                    <a:gd name="T1" fmla="*/ T0 w 7428"/>
                                    <a:gd name="T2" fmla="+- 0 4116 2304"/>
                                    <a:gd name="T3" fmla="*/ 4116 h 3751"/>
                                    <a:gd name="T4" fmla="+- 0 4778 4581"/>
                                    <a:gd name="T5" fmla="*/ T4 w 7428"/>
                                    <a:gd name="T6" fmla="+- 0 4075 2304"/>
                                    <a:gd name="T7" fmla="*/ 4075 h 3751"/>
                                    <a:gd name="T8" fmla="+- 0 4737 4581"/>
                                    <a:gd name="T9" fmla="*/ T8 w 7428"/>
                                    <a:gd name="T10" fmla="+- 0 4155 2304"/>
                                    <a:gd name="T11" fmla="*/ 4155 h 3751"/>
                                    <a:gd name="T12" fmla="+- 0 4819 4581"/>
                                    <a:gd name="T13" fmla="*/ T12 w 7428"/>
                                    <a:gd name="T14" fmla="+- 0 4195 2304"/>
                                    <a:gd name="T15" fmla="*/ 4195 h 3751"/>
                                    <a:gd name="T16" fmla="+- 0 4859 4581"/>
                                    <a:gd name="T17" fmla="*/ T16 w 7428"/>
                                    <a:gd name="T18" fmla="+- 0 4116 2304"/>
                                    <a:gd name="T19" fmla="*/ 4116 h 3751"/>
                                  </a:gdLst>
                                  <a:ahLst/>
                                  <a:cxnLst>
                                    <a:cxn ang="0">
                                      <a:pos x="T1" y="T3"/>
                                    </a:cxn>
                                    <a:cxn ang="0">
                                      <a:pos x="T5" y="T7"/>
                                    </a:cxn>
                                    <a:cxn ang="0">
                                      <a:pos x="T9" y="T11"/>
                                    </a:cxn>
                                    <a:cxn ang="0">
                                      <a:pos x="T13" y="T15"/>
                                    </a:cxn>
                                    <a:cxn ang="0">
                                      <a:pos x="T17" y="T19"/>
                                    </a:cxn>
                                  </a:cxnLst>
                                  <a:rect l="0" t="0" r="r" b="b"/>
                                  <a:pathLst>
                                    <a:path w="7428" h="3751">
                                      <a:moveTo>
                                        <a:pt x="278" y="1812"/>
                                      </a:moveTo>
                                      <a:lnTo>
                                        <a:pt x="197" y="1771"/>
                                      </a:lnTo>
                                      <a:lnTo>
                                        <a:pt x="156" y="1851"/>
                                      </a:lnTo>
                                      <a:lnTo>
                                        <a:pt x="238" y="1891"/>
                                      </a:lnTo>
                                      <a:lnTo>
                                        <a:pt x="278" y="18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71"/>
                              <wps:cNvSpPr>
                                <a:spLocks/>
                              </wps:cNvSpPr>
                              <wps:spPr bwMode="auto">
                                <a:xfrm>
                                  <a:off x="4581" y="2304"/>
                                  <a:ext cx="7428" cy="3751"/>
                                </a:xfrm>
                                <a:custGeom>
                                  <a:avLst/>
                                  <a:gdLst>
                                    <a:gd name="T0" fmla="+- 0 4778 4581"/>
                                    <a:gd name="T1" fmla="*/ T0 w 7428"/>
                                    <a:gd name="T2" fmla="+- 0 4277 2304"/>
                                    <a:gd name="T3" fmla="*/ 4277 h 3751"/>
                                    <a:gd name="T4" fmla="+- 0 4696 4581"/>
                                    <a:gd name="T5" fmla="*/ T4 w 7428"/>
                                    <a:gd name="T6" fmla="+- 0 4236 2304"/>
                                    <a:gd name="T7" fmla="*/ 4236 h 3751"/>
                                    <a:gd name="T8" fmla="+- 0 4658 4581"/>
                                    <a:gd name="T9" fmla="*/ T8 w 7428"/>
                                    <a:gd name="T10" fmla="+- 0 4315 2304"/>
                                    <a:gd name="T11" fmla="*/ 4315 h 3751"/>
                                    <a:gd name="T12" fmla="+- 0 4737 4581"/>
                                    <a:gd name="T13" fmla="*/ T12 w 7428"/>
                                    <a:gd name="T14" fmla="+- 0 4356 2304"/>
                                    <a:gd name="T15" fmla="*/ 4356 h 3751"/>
                                    <a:gd name="T16" fmla="+- 0 4778 4581"/>
                                    <a:gd name="T17" fmla="*/ T16 w 7428"/>
                                    <a:gd name="T18" fmla="+- 0 4277 2304"/>
                                    <a:gd name="T19" fmla="*/ 4277 h 3751"/>
                                  </a:gdLst>
                                  <a:ahLst/>
                                  <a:cxnLst>
                                    <a:cxn ang="0">
                                      <a:pos x="T1" y="T3"/>
                                    </a:cxn>
                                    <a:cxn ang="0">
                                      <a:pos x="T5" y="T7"/>
                                    </a:cxn>
                                    <a:cxn ang="0">
                                      <a:pos x="T9" y="T11"/>
                                    </a:cxn>
                                    <a:cxn ang="0">
                                      <a:pos x="T13" y="T15"/>
                                    </a:cxn>
                                    <a:cxn ang="0">
                                      <a:pos x="T17" y="T19"/>
                                    </a:cxn>
                                  </a:cxnLst>
                                  <a:rect l="0" t="0" r="r" b="b"/>
                                  <a:pathLst>
                                    <a:path w="7428" h="3751">
                                      <a:moveTo>
                                        <a:pt x="197" y="1973"/>
                                      </a:moveTo>
                                      <a:lnTo>
                                        <a:pt x="115" y="1932"/>
                                      </a:lnTo>
                                      <a:lnTo>
                                        <a:pt x="77" y="2011"/>
                                      </a:lnTo>
                                      <a:lnTo>
                                        <a:pt x="156" y="2052"/>
                                      </a:lnTo>
                                      <a:lnTo>
                                        <a:pt x="197" y="19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772"/>
                              <wps:cNvSpPr>
                                <a:spLocks/>
                              </wps:cNvSpPr>
                              <wps:spPr bwMode="auto">
                                <a:xfrm>
                                  <a:off x="4581" y="2304"/>
                                  <a:ext cx="7428" cy="3751"/>
                                </a:xfrm>
                                <a:custGeom>
                                  <a:avLst/>
                                  <a:gdLst>
                                    <a:gd name="T0" fmla="+- 0 4696 4581"/>
                                    <a:gd name="T1" fmla="*/ T0 w 7428"/>
                                    <a:gd name="T2" fmla="+- 0 4466 2304"/>
                                    <a:gd name="T3" fmla="*/ 4466 h 3751"/>
                                    <a:gd name="T4" fmla="+- 0 4696 4581"/>
                                    <a:gd name="T5" fmla="*/ T4 w 7428"/>
                                    <a:gd name="T6" fmla="+- 0 4438 2304"/>
                                    <a:gd name="T7" fmla="*/ 4438 h 3751"/>
                                    <a:gd name="T8" fmla="+- 0 4682 4581"/>
                                    <a:gd name="T9" fmla="*/ T8 w 7428"/>
                                    <a:gd name="T10" fmla="+- 0 4467 2304"/>
                                    <a:gd name="T11" fmla="*/ 4467 h 3751"/>
                                    <a:gd name="T12" fmla="+- 0 4666 4581"/>
                                    <a:gd name="T13" fmla="*/ T12 w 7428"/>
                                    <a:gd name="T14" fmla="+- 0 4422 2304"/>
                                    <a:gd name="T15" fmla="*/ 4422 h 3751"/>
                                    <a:gd name="T16" fmla="+- 0 4617 4581"/>
                                    <a:gd name="T17" fmla="*/ T16 w 7428"/>
                                    <a:gd name="T18" fmla="+- 0 4397 2304"/>
                                    <a:gd name="T19" fmla="*/ 4397 h 3751"/>
                                    <a:gd name="T20" fmla="+- 0 4581 4581"/>
                                    <a:gd name="T21" fmla="*/ T20 w 7428"/>
                                    <a:gd name="T22" fmla="+- 0 4469 2304"/>
                                    <a:gd name="T23" fmla="*/ 4469 h 3751"/>
                                    <a:gd name="T24" fmla="+- 0 4677 4581"/>
                                    <a:gd name="T25" fmla="*/ T24 w 7428"/>
                                    <a:gd name="T26" fmla="+- 0 4510 2304"/>
                                    <a:gd name="T27" fmla="*/ 4510 h 3751"/>
                                    <a:gd name="T28" fmla="+- 0 4696 4581"/>
                                    <a:gd name="T29" fmla="*/ T28 w 7428"/>
                                    <a:gd name="T30" fmla="+- 0 4466 2304"/>
                                    <a:gd name="T31" fmla="*/ 4466 h 375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428" h="3751">
                                      <a:moveTo>
                                        <a:pt x="115" y="2162"/>
                                      </a:moveTo>
                                      <a:lnTo>
                                        <a:pt x="115" y="2134"/>
                                      </a:lnTo>
                                      <a:lnTo>
                                        <a:pt x="101" y="2163"/>
                                      </a:lnTo>
                                      <a:lnTo>
                                        <a:pt x="85" y="2118"/>
                                      </a:lnTo>
                                      <a:lnTo>
                                        <a:pt x="36" y="2093"/>
                                      </a:lnTo>
                                      <a:lnTo>
                                        <a:pt x="0" y="2165"/>
                                      </a:lnTo>
                                      <a:lnTo>
                                        <a:pt x="96" y="2206"/>
                                      </a:lnTo>
                                      <a:lnTo>
                                        <a:pt x="115" y="216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Freeform 1773"/>
                              <wps:cNvSpPr>
                                <a:spLocks/>
                              </wps:cNvSpPr>
                              <wps:spPr bwMode="auto">
                                <a:xfrm>
                                  <a:off x="4581" y="2304"/>
                                  <a:ext cx="7428" cy="3751"/>
                                </a:xfrm>
                                <a:custGeom>
                                  <a:avLst/>
                                  <a:gdLst>
                                    <a:gd name="T0" fmla="+- 0 4713 4581"/>
                                    <a:gd name="T1" fmla="*/ T0 w 7428"/>
                                    <a:gd name="T2" fmla="+- 0 4428 2304"/>
                                    <a:gd name="T3" fmla="*/ 4428 h 3751"/>
                                    <a:gd name="T4" fmla="+- 0 4660 4581"/>
                                    <a:gd name="T5" fmla="*/ T4 w 7428"/>
                                    <a:gd name="T6" fmla="+- 0 4404 2304"/>
                                    <a:gd name="T7" fmla="*/ 4404 h 3751"/>
                                    <a:gd name="T8" fmla="+- 0 4666 4581"/>
                                    <a:gd name="T9" fmla="*/ T8 w 7428"/>
                                    <a:gd name="T10" fmla="+- 0 4422 2304"/>
                                    <a:gd name="T11" fmla="*/ 4422 h 3751"/>
                                    <a:gd name="T12" fmla="+- 0 4696 4581"/>
                                    <a:gd name="T13" fmla="*/ T12 w 7428"/>
                                    <a:gd name="T14" fmla="+- 0 4438 2304"/>
                                    <a:gd name="T15" fmla="*/ 4438 h 3751"/>
                                    <a:gd name="T16" fmla="+- 0 4696 4581"/>
                                    <a:gd name="T17" fmla="*/ T16 w 7428"/>
                                    <a:gd name="T18" fmla="+- 0 4466 2304"/>
                                    <a:gd name="T19" fmla="*/ 4466 h 3751"/>
                                    <a:gd name="T20" fmla="+- 0 4713 4581"/>
                                    <a:gd name="T21" fmla="*/ T20 w 7428"/>
                                    <a:gd name="T22" fmla="+- 0 4428 2304"/>
                                    <a:gd name="T23" fmla="*/ 4428 h 3751"/>
                                  </a:gdLst>
                                  <a:ahLst/>
                                  <a:cxnLst>
                                    <a:cxn ang="0">
                                      <a:pos x="T1" y="T3"/>
                                    </a:cxn>
                                    <a:cxn ang="0">
                                      <a:pos x="T5" y="T7"/>
                                    </a:cxn>
                                    <a:cxn ang="0">
                                      <a:pos x="T9" y="T11"/>
                                    </a:cxn>
                                    <a:cxn ang="0">
                                      <a:pos x="T13" y="T15"/>
                                    </a:cxn>
                                    <a:cxn ang="0">
                                      <a:pos x="T17" y="T19"/>
                                    </a:cxn>
                                    <a:cxn ang="0">
                                      <a:pos x="T21" y="T23"/>
                                    </a:cxn>
                                  </a:cxnLst>
                                  <a:rect l="0" t="0" r="r" b="b"/>
                                  <a:pathLst>
                                    <a:path w="7428" h="3751">
                                      <a:moveTo>
                                        <a:pt x="132" y="2124"/>
                                      </a:moveTo>
                                      <a:lnTo>
                                        <a:pt x="79" y="2100"/>
                                      </a:lnTo>
                                      <a:lnTo>
                                        <a:pt x="85" y="2118"/>
                                      </a:lnTo>
                                      <a:lnTo>
                                        <a:pt x="115" y="2134"/>
                                      </a:lnTo>
                                      <a:lnTo>
                                        <a:pt x="115" y="2162"/>
                                      </a:lnTo>
                                      <a:lnTo>
                                        <a:pt x="132" y="21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Freeform 1774"/>
                              <wps:cNvSpPr>
                                <a:spLocks/>
                              </wps:cNvSpPr>
                              <wps:spPr bwMode="auto">
                                <a:xfrm>
                                  <a:off x="4581" y="2304"/>
                                  <a:ext cx="7428" cy="3751"/>
                                </a:xfrm>
                                <a:custGeom>
                                  <a:avLst/>
                                  <a:gdLst>
                                    <a:gd name="T0" fmla="+- 0 4696 4581"/>
                                    <a:gd name="T1" fmla="*/ T0 w 7428"/>
                                    <a:gd name="T2" fmla="+- 0 4438 2304"/>
                                    <a:gd name="T3" fmla="*/ 4438 h 3751"/>
                                    <a:gd name="T4" fmla="+- 0 4666 4581"/>
                                    <a:gd name="T5" fmla="*/ T4 w 7428"/>
                                    <a:gd name="T6" fmla="+- 0 4422 2304"/>
                                    <a:gd name="T7" fmla="*/ 4422 h 3751"/>
                                    <a:gd name="T8" fmla="+- 0 4682 4581"/>
                                    <a:gd name="T9" fmla="*/ T8 w 7428"/>
                                    <a:gd name="T10" fmla="+- 0 4467 2304"/>
                                    <a:gd name="T11" fmla="*/ 4467 h 3751"/>
                                    <a:gd name="T12" fmla="+- 0 4696 4581"/>
                                    <a:gd name="T13" fmla="*/ T12 w 7428"/>
                                    <a:gd name="T14" fmla="+- 0 4438 2304"/>
                                    <a:gd name="T15" fmla="*/ 4438 h 3751"/>
                                  </a:gdLst>
                                  <a:ahLst/>
                                  <a:cxnLst>
                                    <a:cxn ang="0">
                                      <a:pos x="T1" y="T3"/>
                                    </a:cxn>
                                    <a:cxn ang="0">
                                      <a:pos x="T5" y="T7"/>
                                    </a:cxn>
                                    <a:cxn ang="0">
                                      <a:pos x="T9" y="T11"/>
                                    </a:cxn>
                                    <a:cxn ang="0">
                                      <a:pos x="T13" y="T15"/>
                                    </a:cxn>
                                  </a:cxnLst>
                                  <a:rect l="0" t="0" r="r" b="b"/>
                                  <a:pathLst>
                                    <a:path w="7428" h="3751">
                                      <a:moveTo>
                                        <a:pt x="115" y="2134"/>
                                      </a:moveTo>
                                      <a:lnTo>
                                        <a:pt x="85" y="2118"/>
                                      </a:lnTo>
                                      <a:lnTo>
                                        <a:pt x="101" y="2163"/>
                                      </a:lnTo>
                                      <a:lnTo>
                                        <a:pt x="115" y="213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7" name="Freeform 1775"/>
                              <wps:cNvSpPr>
                                <a:spLocks/>
                              </wps:cNvSpPr>
                              <wps:spPr bwMode="auto">
                                <a:xfrm>
                                  <a:off x="4581" y="2304"/>
                                  <a:ext cx="7428" cy="3751"/>
                                </a:xfrm>
                                <a:custGeom>
                                  <a:avLst/>
                                  <a:gdLst>
                                    <a:gd name="T0" fmla="+- 0 4879 4581"/>
                                    <a:gd name="T1" fmla="*/ T0 w 7428"/>
                                    <a:gd name="T2" fmla="+- 0 4498 2304"/>
                                    <a:gd name="T3" fmla="*/ 4498 h 3751"/>
                                    <a:gd name="T4" fmla="+- 0 4797 4581"/>
                                    <a:gd name="T5" fmla="*/ T4 w 7428"/>
                                    <a:gd name="T6" fmla="+- 0 4462 2304"/>
                                    <a:gd name="T7" fmla="*/ 4462 h 3751"/>
                                    <a:gd name="T8" fmla="+- 0 4761 4581"/>
                                    <a:gd name="T9" fmla="*/ T8 w 7428"/>
                                    <a:gd name="T10" fmla="+- 0 4546 2304"/>
                                    <a:gd name="T11" fmla="*/ 4546 h 3751"/>
                                    <a:gd name="T12" fmla="+- 0 4843 4581"/>
                                    <a:gd name="T13" fmla="*/ T12 w 7428"/>
                                    <a:gd name="T14" fmla="+- 0 4582 2304"/>
                                    <a:gd name="T15" fmla="*/ 4582 h 3751"/>
                                    <a:gd name="T16" fmla="+- 0 4879 4581"/>
                                    <a:gd name="T17" fmla="*/ T16 w 7428"/>
                                    <a:gd name="T18" fmla="+- 0 4498 2304"/>
                                    <a:gd name="T19" fmla="*/ 4498 h 3751"/>
                                  </a:gdLst>
                                  <a:ahLst/>
                                  <a:cxnLst>
                                    <a:cxn ang="0">
                                      <a:pos x="T1" y="T3"/>
                                    </a:cxn>
                                    <a:cxn ang="0">
                                      <a:pos x="T5" y="T7"/>
                                    </a:cxn>
                                    <a:cxn ang="0">
                                      <a:pos x="T9" y="T11"/>
                                    </a:cxn>
                                    <a:cxn ang="0">
                                      <a:pos x="T13" y="T15"/>
                                    </a:cxn>
                                    <a:cxn ang="0">
                                      <a:pos x="T17" y="T19"/>
                                    </a:cxn>
                                  </a:cxnLst>
                                  <a:rect l="0" t="0" r="r" b="b"/>
                                  <a:pathLst>
                                    <a:path w="7428" h="3751">
                                      <a:moveTo>
                                        <a:pt x="298" y="2194"/>
                                      </a:moveTo>
                                      <a:lnTo>
                                        <a:pt x="216" y="2158"/>
                                      </a:lnTo>
                                      <a:lnTo>
                                        <a:pt x="180" y="2242"/>
                                      </a:lnTo>
                                      <a:lnTo>
                                        <a:pt x="262" y="2278"/>
                                      </a:lnTo>
                                      <a:lnTo>
                                        <a:pt x="298" y="21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Freeform 1776"/>
                              <wps:cNvSpPr>
                                <a:spLocks/>
                              </wps:cNvSpPr>
                              <wps:spPr bwMode="auto">
                                <a:xfrm>
                                  <a:off x="4581" y="2304"/>
                                  <a:ext cx="7428" cy="3751"/>
                                </a:xfrm>
                                <a:custGeom>
                                  <a:avLst/>
                                  <a:gdLst>
                                    <a:gd name="T0" fmla="+- 0 5044 4581"/>
                                    <a:gd name="T1" fmla="*/ T0 w 7428"/>
                                    <a:gd name="T2" fmla="+- 0 4567 2304"/>
                                    <a:gd name="T3" fmla="*/ 4567 h 3751"/>
                                    <a:gd name="T4" fmla="+- 0 4963 4581"/>
                                    <a:gd name="T5" fmla="*/ T4 w 7428"/>
                                    <a:gd name="T6" fmla="+- 0 4534 2304"/>
                                    <a:gd name="T7" fmla="*/ 4534 h 3751"/>
                                    <a:gd name="T8" fmla="+- 0 4927 4581"/>
                                    <a:gd name="T9" fmla="*/ T8 w 7428"/>
                                    <a:gd name="T10" fmla="+- 0 4615 2304"/>
                                    <a:gd name="T11" fmla="*/ 4615 h 3751"/>
                                    <a:gd name="T12" fmla="+- 0 5008 4581"/>
                                    <a:gd name="T13" fmla="*/ T12 w 7428"/>
                                    <a:gd name="T14" fmla="+- 0 4651 2304"/>
                                    <a:gd name="T15" fmla="*/ 4651 h 3751"/>
                                    <a:gd name="T16" fmla="+- 0 5044 4581"/>
                                    <a:gd name="T17" fmla="*/ T16 w 7428"/>
                                    <a:gd name="T18" fmla="+- 0 4567 2304"/>
                                    <a:gd name="T19" fmla="*/ 4567 h 3751"/>
                                  </a:gdLst>
                                  <a:ahLst/>
                                  <a:cxnLst>
                                    <a:cxn ang="0">
                                      <a:pos x="T1" y="T3"/>
                                    </a:cxn>
                                    <a:cxn ang="0">
                                      <a:pos x="T5" y="T7"/>
                                    </a:cxn>
                                    <a:cxn ang="0">
                                      <a:pos x="T9" y="T11"/>
                                    </a:cxn>
                                    <a:cxn ang="0">
                                      <a:pos x="T13" y="T15"/>
                                    </a:cxn>
                                    <a:cxn ang="0">
                                      <a:pos x="T17" y="T19"/>
                                    </a:cxn>
                                  </a:cxnLst>
                                  <a:rect l="0" t="0" r="r" b="b"/>
                                  <a:pathLst>
                                    <a:path w="7428" h="3751">
                                      <a:moveTo>
                                        <a:pt x="463" y="2263"/>
                                      </a:moveTo>
                                      <a:lnTo>
                                        <a:pt x="382" y="2230"/>
                                      </a:lnTo>
                                      <a:lnTo>
                                        <a:pt x="346" y="2311"/>
                                      </a:lnTo>
                                      <a:lnTo>
                                        <a:pt x="427" y="2347"/>
                                      </a:lnTo>
                                      <a:lnTo>
                                        <a:pt x="463" y="22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 name="Freeform 1777"/>
                              <wps:cNvSpPr>
                                <a:spLocks/>
                              </wps:cNvSpPr>
                              <wps:spPr bwMode="auto">
                                <a:xfrm>
                                  <a:off x="4581" y="2304"/>
                                  <a:ext cx="7428" cy="3751"/>
                                </a:xfrm>
                                <a:custGeom>
                                  <a:avLst/>
                                  <a:gdLst>
                                    <a:gd name="T0" fmla="+- 0 5210 4581"/>
                                    <a:gd name="T1" fmla="*/ T0 w 7428"/>
                                    <a:gd name="T2" fmla="+- 0 4639 2304"/>
                                    <a:gd name="T3" fmla="*/ 4639 h 3751"/>
                                    <a:gd name="T4" fmla="+- 0 5128 4581"/>
                                    <a:gd name="T5" fmla="*/ T4 w 7428"/>
                                    <a:gd name="T6" fmla="+- 0 4603 2304"/>
                                    <a:gd name="T7" fmla="*/ 4603 h 3751"/>
                                    <a:gd name="T8" fmla="+- 0 5092 4581"/>
                                    <a:gd name="T9" fmla="*/ T8 w 7428"/>
                                    <a:gd name="T10" fmla="+- 0 4687 2304"/>
                                    <a:gd name="T11" fmla="*/ 4687 h 3751"/>
                                    <a:gd name="T12" fmla="+- 0 5174 4581"/>
                                    <a:gd name="T13" fmla="*/ T12 w 7428"/>
                                    <a:gd name="T14" fmla="+- 0 4721 2304"/>
                                    <a:gd name="T15" fmla="*/ 4721 h 3751"/>
                                    <a:gd name="T16" fmla="+- 0 5210 4581"/>
                                    <a:gd name="T17" fmla="*/ T16 w 7428"/>
                                    <a:gd name="T18" fmla="+- 0 4639 2304"/>
                                    <a:gd name="T19" fmla="*/ 4639 h 3751"/>
                                  </a:gdLst>
                                  <a:ahLst/>
                                  <a:cxnLst>
                                    <a:cxn ang="0">
                                      <a:pos x="T1" y="T3"/>
                                    </a:cxn>
                                    <a:cxn ang="0">
                                      <a:pos x="T5" y="T7"/>
                                    </a:cxn>
                                    <a:cxn ang="0">
                                      <a:pos x="T9" y="T11"/>
                                    </a:cxn>
                                    <a:cxn ang="0">
                                      <a:pos x="T13" y="T15"/>
                                    </a:cxn>
                                    <a:cxn ang="0">
                                      <a:pos x="T17" y="T19"/>
                                    </a:cxn>
                                  </a:cxnLst>
                                  <a:rect l="0" t="0" r="r" b="b"/>
                                  <a:pathLst>
                                    <a:path w="7428" h="3751">
                                      <a:moveTo>
                                        <a:pt x="629" y="2335"/>
                                      </a:moveTo>
                                      <a:lnTo>
                                        <a:pt x="547" y="2299"/>
                                      </a:lnTo>
                                      <a:lnTo>
                                        <a:pt x="511" y="2383"/>
                                      </a:lnTo>
                                      <a:lnTo>
                                        <a:pt x="593" y="2417"/>
                                      </a:lnTo>
                                      <a:lnTo>
                                        <a:pt x="629" y="233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0" name="Freeform 1778"/>
                              <wps:cNvSpPr>
                                <a:spLocks/>
                              </wps:cNvSpPr>
                              <wps:spPr bwMode="auto">
                                <a:xfrm>
                                  <a:off x="4581" y="2304"/>
                                  <a:ext cx="7428" cy="3751"/>
                                </a:xfrm>
                                <a:custGeom>
                                  <a:avLst/>
                                  <a:gdLst>
                                    <a:gd name="T0" fmla="+- 0 5375 4581"/>
                                    <a:gd name="T1" fmla="*/ T0 w 7428"/>
                                    <a:gd name="T2" fmla="+- 0 4709 2304"/>
                                    <a:gd name="T3" fmla="*/ 4709 h 3751"/>
                                    <a:gd name="T4" fmla="+- 0 5294 4581"/>
                                    <a:gd name="T5" fmla="*/ T4 w 7428"/>
                                    <a:gd name="T6" fmla="+- 0 4675 2304"/>
                                    <a:gd name="T7" fmla="*/ 4675 h 3751"/>
                                    <a:gd name="T8" fmla="+- 0 5258 4581"/>
                                    <a:gd name="T9" fmla="*/ T8 w 7428"/>
                                    <a:gd name="T10" fmla="+- 0 4757 2304"/>
                                    <a:gd name="T11" fmla="*/ 4757 h 3751"/>
                                    <a:gd name="T12" fmla="+- 0 5339 4581"/>
                                    <a:gd name="T13" fmla="*/ T12 w 7428"/>
                                    <a:gd name="T14" fmla="+- 0 4793 2304"/>
                                    <a:gd name="T15" fmla="*/ 4793 h 3751"/>
                                    <a:gd name="T16" fmla="+- 0 5375 4581"/>
                                    <a:gd name="T17" fmla="*/ T16 w 7428"/>
                                    <a:gd name="T18" fmla="+- 0 4709 2304"/>
                                    <a:gd name="T19" fmla="*/ 4709 h 3751"/>
                                  </a:gdLst>
                                  <a:ahLst/>
                                  <a:cxnLst>
                                    <a:cxn ang="0">
                                      <a:pos x="T1" y="T3"/>
                                    </a:cxn>
                                    <a:cxn ang="0">
                                      <a:pos x="T5" y="T7"/>
                                    </a:cxn>
                                    <a:cxn ang="0">
                                      <a:pos x="T9" y="T11"/>
                                    </a:cxn>
                                    <a:cxn ang="0">
                                      <a:pos x="T13" y="T15"/>
                                    </a:cxn>
                                    <a:cxn ang="0">
                                      <a:pos x="T17" y="T19"/>
                                    </a:cxn>
                                  </a:cxnLst>
                                  <a:rect l="0" t="0" r="r" b="b"/>
                                  <a:pathLst>
                                    <a:path w="7428" h="3751">
                                      <a:moveTo>
                                        <a:pt x="794" y="2405"/>
                                      </a:moveTo>
                                      <a:lnTo>
                                        <a:pt x="713" y="2371"/>
                                      </a:lnTo>
                                      <a:lnTo>
                                        <a:pt x="677" y="2453"/>
                                      </a:lnTo>
                                      <a:lnTo>
                                        <a:pt x="758" y="2489"/>
                                      </a:lnTo>
                                      <a:lnTo>
                                        <a:pt x="794" y="24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1" name="Freeform 1779"/>
                              <wps:cNvSpPr>
                                <a:spLocks/>
                              </wps:cNvSpPr>
                              <wps:spPr bwMode="auto">
                                <a:xfrm>
                                  <a:off x="4581" y="2304"/>
                                  <a:ext cx="7428" cy="3751"/>
                                </a:xfrm>
                                <a:custGeom>
                                  <a:avLst/>
                                  <a:gdLst>
                                    <a:gd name="T0" fmla="+- 0 5541 4581"/>
                                    <a:gd name="T1" fmla="*/ T0 w 7428"/>
                                    <a:gd name="T2" fmla="+- 0 4781 2304"/>
                                    <a:gd name="T3" fmla="*/ 4781 h 3751"/>
                                    <a:gd name="T4" fmla="+- 0 5459 4581"/>
                                    <a:gd name="T5" fmla="*/ T4 w 7428"/>
                                    <a:gd name="T6" fmla="+- 0 4745 2304"/>
                                    <a:gd name="T7" fmla="*/ 4745 h 3751"/>
                                    <a:gd name="T8" fmla="+- 0 5423 4581"/>
                                    <a:gd name="T9" fmla="*/ T8 w 7428"/>
                                    <a:gd name="T10" fmla="+- 0 4827 2304"/>
                                    <a:gd name="T11" fmla="*/ 4827 h 3751"/>
                                    <a:gd name="T12" fmla="+- 0 5505 4581"/>
                                    <a:gd name="T13" fmla="*/ T12 w 7428"/>
                                    <a:gd name="T14" fmla="+- 0 4863 2304"/>
                                    <a:gd name="T15" fmla="*/ 4863 h 3751"/>
                                    <a:gd name="T16" fmla="+- 0 5541 4581"/>
                                    <a:gd name="T17" fmla="*/ T16 w 7428"/>
                                    <a:gd name="T18" fmla="+- 0 4781 2304"/>
                                    <a:gd name="T19" fmla="*/ 4781 h 3751"/>
                                  </a:gdLst>
                                  <a:ahLst/>
                                  <a:cxnLst>
                                    <a:cxn ang="0">
                                      <a:pos x="T1" y="T3"/>
                                    </a:cxn>
                                    <a:cxn ang="0">
                                      <a:pos x="T5" y="T7"/>
                                    </a:cxn>
                                    <a:cxn ang="0">
                                      <a:pos x="T9" y="T11"/>
                                    </a:cxn>
                                    <a:cxn ang="0">
                                      <a:pos x="T13" y="T15"/>
                                    </a:cxn>
                                    <a:cxn ang="0">
                                      <a:pos x="T17" y="T19"/>
                                    </a:cxn>
                                  </a:cxnLst>
                                  <a:rect l="0" t="0" r="r" b="b"/>
                                  <a:pathLst>
                                    <a:path w="7428" h="3751">
                                      <a:moveTo>
                                        <a:pt x="960" y="2477"/>
                                      </a:moveTo>
                                      <a:lnTo>
                                        <a:pt x="878" y="2441"/>
                                      </a:lnTo>
                                      <a:lnTo>
                                        <a:pt x="842" y="2523"/>
                                      </a:lnTo>
                                      <a:lnTo>
                                        <a:pt x="924" y="2559"/>
                                      </a:lnTo>
                                      <a:lnTo>
                                        <a:pt x="960" y="247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 name="Freeform 1780"/>
                              <wps:cNvSpPr>
                                <a:spLocks/>
                              </wps:cNvSpPr>
                              <wps:spPr bwMode="auto">
                                <a:xfrm>
                                  <a:off x="4581" y="2304"/>
                                  <a:ext cx="7428" cy="3751"/>
                                </a:xfrm>
                                <a:custGeom>
                                  <a:avLst/>
                                  <a:gdLst>
                                    <a:gd name="T0" fmla="+- 0 5707 4581"/>
                                    <a:gd name="T1" fmla="*/ T0 w 7428"/>
                                    <a:gd name="T2" fmla="+- 0 4851 2304"/>
                                    <a:gd name="T3" fmla="*/ 4851 h 3751"/>
                                    <a:gd name="T4" fmla="+- 0 5623 4581"/>
                                    <a:gd name="T5" fmla="*/ T4 w 7428"/>
                                    <a:gd name="T6" fmla="+- 0 4815 2304"/>
                                    <a:gd name="T7" fmla="*/ 4815 h 3751"/>
                                    <a:gd name="T8" fmla="+- 0 5589 4581"/>
                                    <a:gd name="T9" fmla="*/ T8 w 7428"/>
                                    <a:gd name="T10" fmla="+- 0 4899 2304"/>
                                    <a:gd name="T11" fmla="*/ 4899 h 3751"/>
                                    <a:gd name="T12" fmla="+- 0 5671 4581"/>
                                    <a:gd name="T13" fmla="*/ T12 w 7428"/>
                                    <a:gd name="T14" fmla="+- 0 4935 2304"/>
                                    <a:gd name="T15" fmla="*/ 4935 h 3751"/>
                                    <a:gd name="T16" fmla="+- 0 5707 4581"/>
                                    <a:gd name="T17" fmla="*/ T16 w 7428"/>
                                    <a:gd name="T18" fmla="+- 0 4851 2304"/>
                                    <a:gd name="T19" fmla="*/ 4851 h 3751"/>
                                  </a:gdLst>
                                  <a:ahLst/>
                                  <a:cxnLst>
                                    <a:cxn ang="0">
                                      <a:pos x="T1" y="T3"/>
                                    </a:cxn>
                                    <a:cxn ang="0">
                                      <a:pos x="T5" y="T7"/>
                                    </a:cxn>
                                    <a:cxn ang="0">
                                      <a:pos x="T9" y="T11"/>
                                    </a:cxn>
                                    <a:cxn ang="0">
                                      <a:pos x="T13" y="T15"/>
                                    </a:cxn>
                                    <a:cxn ang="0">
                                      <a:pos x="T17" y="T19"/>
                                    </a:cxn>
                                  </a:cxnLst>
                                  <a:rect l="0" t="0" r="r" b="b"/>
                                  <a:pathLst>
                                    <a:path w="7428" h="3751">
                                      <a:moveTo>
                                        <a:pt x="1126" y="2547"/>
                                      </a:moveTo>
                                      <a:lnTo>
                                        <a:pt x="1042" y="2511"/>
                                      </a:lnTo>
                                      <a:lnTo>
                                        <a:pt x="1008" y="2595"/>
                                      </a:lnTo>
                                      <a:lnTo>
                                        <a:pt x="1090" y="2631"/>
                                      </a:lnTo>
                                      <a:lnTo>
                                        <a:pt x="1126" y="25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 name="Freeform 1781"/>
                              <wps:cNvSpPr>
                                <a:spLocks/>
                              </wps:cNvSpPr>
                              <wps:spPr bwMode="auto">
                                <a:xfrm>
                                  <a:off x="4581" y="2304"/>
                                  <a:ext cx="7428" cy="3751"/>
                                </a:xfrm>
                                <a:custGeom>
                                  <a:avLst/>
                                  <a:gdLst>
                                    <a:gd name="T0" fmla="+- 0 5872 4581"/>
                                    <a:gd name="T1" fmla="*/ T0 w 7428"/>
                                    <a:gd name="T2" fmla="+- 0 4923 2304"/>
                                    <a:gd name="T3" fmla="*/ 4923 h 3751"/>
                                    <a:gd name="T4" fmla="+- 0 5788 4581"/>
                                    <a:gd name="T5" fmla="*/ T4 w 7428"/>
                                    <a:gd name="T6" fmla="+- 0 4887 2304"/>
                                    <a:gd name="T7" fmla="*/ 4887 h 3751"/>
                                    <a:gd name="T8" fmla="+- 0 5755 4581"/>
                                    <a:gd name="T9" fmla="*/ T8 w 7428"/>
                                    <a:gd name="T10" fmla="+- 0 4968 2304"/>
                                    <a:gd name="T11" fmla="*/ 4968 h 3751"/>
                                    <a:gd name="T12" fmla="+- 0 5836 4581"/>
                                    <a:gd name="T13" fmla="*/ T12 w 7428"/>
                                    <a:gd name="T14" fmla="+- 0 5004 2304"/>
                                    <a:gd name="T15" fmla="*/ 5004 h 3751"/>
                                    <a:gd name="T16" fmla="+- 0 5872 4581"/>
                                    <a:gd name="T17" fmla="*/ T16 w 7428"/>
                                    <a:gd name="T18" fmla="+- 0 4923 2304"/>
                                    <a:gd name="T19" fmla="*/ 4923 h 3751"/>
                                  </a:gdLst>
                                  <a:ahLst/>
                                  <a:cxnLst>
                                    <a:cxn ang="0">
                                      <a:pos x="T1" y="T3"/>
                                    </a:cxn>
                                    <a:cxn ang="0">
                                      <a:pos x="T5" y="T7"/>
                                    </a:cxn>
                                    <a:cxn ang="0">
                                      <a:pos x="T9" y="T11"/>
                                    </a:cxn>
                                    <a:cxn ang="0">
                                      <a:pos x="T13" y="T15"/>
                                    </a:cxn>
                                    <a:cxn ang="0">
                                      <a:pos x="T17" y="T19"/>
                                    </a:cxn>
                                  </a:cxnLst>
                                  <a:rect l="0" t="0" r="r" b="b"/>
                                  <a:pathLst>
                                    <a:path w="7428" h="3751">
                                      <a:moveTo>
                                        <a:pt x="1291" y="2619"/>
                                      </a:moveTo>
                                      <a:lnTo>
                                        <a:pt x="1207" y="2583"/>
                                      </a:lnTo>
                                      <a:lnTo>
                                        <a:pt x="1174" y="2664"/>
                                      </a:lnTo>
                                      <a:lnTo>
                                        <a:pt x="1255" y="2700"/>
                                      </a:lnTo>
                                      <a:lnTo>
                                        <a:pt x="1291" y="261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782"/>
                              <wps:cNvSpPr>
                                <a:spLocks/>
                              </wps:cNvSpPr>
                              <wps:spPr bwMode="auto">
                                <a:xfrm>
                                  <a:off x="4581" y="2304"/>
                                  <a:ext cx="7428" cy="3751"/>
                                </a:xfrm>
                                <a:custGeom>
                                  <a:avLst/>
                                  <a:gdLst>
                                    <a:gd name="T0" fmla="+- 0 6038 4581"/>
                                    <a:gd name="T1" fmla="*/ T0 w 7428"/>
                                    <a:gd name="T2" fmla="+- 0 4992 2304"/>
                                    <a:gd name="T3" fmla="*/ 4992 h 3751"/>
                                    <a:gd name="T4" fmla="+- 0 5954 4581"/>
                                    <a:gd name="T5" fmla="*/ T4 w 7428"/>
                                    <a:gd name="T6" fmla="+- 0 4956 2304"/>
                                    <a:gd name="T7" fmla="*/ 4956 h 3751"/>
                                    <a:gd name="T8" fmla="+- 0 5920 4581"/>
                                    <a:gd name="T9" fmla="*/ T8 w 7428"/>
                                    <a:gd name="T10" fmla="+- 0 5040 2304"/>
                                    <a:gd name="T11" fmla="*/ 5040 h 3751"/>
                                    <a:gd name="T12" fmla="+- 0 6002 4581"/>
                                    <a:gd name="T13" fmla="*/ T12 w 7428"/>
                                    <a:gd name="T14" fmla="+- 0 5074 2304"/>
                                    <a:gd name="T15" fmla="*/ 5074 h 3751"/>
                                    <a:gd name="T16" fmla="+- 0 6038 4581"/>
                                    <a:gd name="T17" fmla="*/ T16 w 7428"/>
                                    <a:gd name="T18" fmla="+- 0 4992 2304"/>
                                    <a:gd name="T19" fmla="*/ 4992 h 3751"/>
                                  </a:gdLst>
                                  <a:ahLst/>
                                  <a:cxnLst>
                                    <a:cxn ang="0">
                                      <a:pos x="T1" y="T3"/>
                                    </a:cxn>
                                    <a:cxn ang="0">
                                      <a:pos x="T5" y="T7"/>
                                    </a:cxn>
                                    <a:cxn ang="0">
                                      <a:pos x="T9" y="T11"/>
                                    </a:cxn>
                                    <a:cxn ang="0">
                                      <a:pos x="T13" y="T15"/>
                                    </a:cxn>
                                    <a:cxn ang="0">
                                      <a:pos x="T17" y="T19"/>
                                    </a:cxn>
                                  </a:cxnLst>
                                  <a:rect l="0" t="0" r="r" b="b"/>
                                  <a:pathLst>
                                    <a:path w="7428" h="3751">
                                      <a:moveTo>
                                        <a:pt x="1457" y="2688"/>
                                      </a:moveTo>
                                      <a:lnTo>
                                        <a:pt x="1373" y="2652"/>
                                      </a:lnTo>
                                      <a:lnTo>
                                        <a:pt x="1339" y="2736"/>
                                      </a:lnTo>
                                      <a:lnTo>
                                        <a:pt x="1421" y="2770"/>
                                      </a:lnTo>
                                      <a:lnTo>
                                        <a:pt x="1457" y="26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5" name="Freeform 1783"/>
                              <wps:cNvSpPr>
                                <a:spLocks/>
                              </wps:cNvSpPr>
                              <wps:spPr bwMode="auto">
                                <a:xfrm>
                                  <a:off x="4581" y="2304"/>
                                  <a:ext cx="7428" cy="3751"/>
                                </a:xfrm>
                                <a:custGeom>
                                  <a:avLst/>
                                  <a:gdLst>
                                    <a:gd name="T0" fmla="+- 0 6179 4581"/>
                                    <a:gd name="T1" fmla="*/ T0 w 7428"/>
                                    <a:gd name="T2" fmla="+- 0 5004 2304"/>
                                    <a:gd name="T3" fmla="*/ 5004 h 3751"/>
                                    <a:gd name="T4" fmla="+- 0 6095 4581"/>
                                    <a:gd name="T5" fmla="*/ T4 w 7428"/>
                                    <a:gd name="T6" fmla="+- 0 4971 2304"/>
                                    <a:gd name="T7" fmla="*/ 4971 h 3751"/>
                                    <a:gd name="T8" fmla="+- 0 6062 4581"/>
                                    <a:gd name="T9" fmla="*/ T8 w 7428"/>
                                    <a:gd name="T10" fmla="+- 0 5052 2304"/>
                                    <a:gd name="T11" fmla="*/ 5052 h 3751"/>
                                    <a:gd name="T12" fmla="+- 0 6119 4581"/>
                                    <a:gd name="T13" fmla="*/ T12 w 7428"/>
                                    <a:gd name="T14" fmla="+- 0 5029 2304"/>
                                    <a:gd name="T15" fmla="*/ 5029 h 3751"/>
                                    <a:gd name="T16" fmla="+- 0 6119 4581"/>
                                    <a:gd name="T17" fmla="*/ T16 w 7428"/>
                                    <a:gd name="T18" fmla="+- 0 5028 2304"/>
                                    <a:gd name="T19" fmla="*/ 5028 h 3751"/>
                                    <a:gd name="T20" fmla="+- 0 6122 4581"/>
                                    <a:gd name="T21" fmla="*/ T20 w 7428"/>
                                    <a:gd name="T22" fmla="+- 0 5028 2304"/>
                                    <a:gd name="T23" fmla="*/ 5028 h 3751"/>
                                    <a:gd name="T24" fmla="+- 0 6122 4581"/>
                                    <a:gd name="T25" fmla="*/ T24 w 7428"/>
                                    <a:gd name="T26" fmla="+- 0 5126 2304"/>
                                    <a:gd name="T27" fmla="*/ 5126 h 3751"/>
                                    <a:gd name="T28" fmla="+- 0 6129 4581"/>
                                    <a:gd name="T29" fmla="*/ T28 w 7428"/>
                                    <a:gd name="T30" fmla="+- 0 5129 2304"/>
                                    <a:gd name="T31" fmla="*/ 5129 h 3751"/>
                                    <a:gd name="T32" fmla="+- 0 6179 4581"/>
                                    <a:gd name="T33" fmla="*/ T32 w 7428"/>
                                    <a:gd name="T34" fmla="+- 0 5004 2304"/>
                                    <a:gd name="T35" fmla="*/ 5004 h 3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28" h="3751">
                                      <a:moveTo>
                                        <a:pt x="1598" y="2700"/>
                                      </a:moveTo>
                                      <a:lnTo>
                                        <a:pt x="1514" y="2667"/>
                                      </a:lnTo>
                                      <a:lnTo>
                                        <a:pt x="1481" y="2748"/>
                                      </a:lnTo>
                                      <a:lnTo>
                                        <a:pt x="1538" y="2725"/>
                                      </a:lnTo>
                                      <a:lnTo>
                                        <a:pt x="1538" y="2724"/>
                                      </a:lnTo>
                                      <a:lnTo>
                                        <a:pt x="1541" y="2724"/>
                                      </a:lnTo>
                                      <a:lnTo>
                                        <a:pt x="1541" y="2822"/>
                                      </a:lnTo>
                                      <a:lnTo>
                                        <a:pt x="1548" y="2825"/>
                                      </a:lnTo>
                                      <a:lnTo>
                                        <a:pt x="1598" y="270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Freeform 1784"/>
                              <wps:cNvSpPr>
                                <a:spLocks/>
                              </wps:cNvSpPr>
                              <wps:spPr bwMode="auto">
                                <a:xfrm>
                                  <a:off x="4581" y="2304"/>
                                  <a:ext cx="7428" cy="3751"/>
                                </a:xfrm>
                                <a:custGeom>
                                  <a:avLst/>
                                  <a:gdLst>
                                    <a:gd name="T0" fmla="+- 0 6122 4581"/>
                                    <a:gd name="T1" fmla="*/ T0 w 7428"/>
                                    <a:gd name="T2" fmla="+- 0 5126 2304"/>
                                    <a:gd name="T3" fmla="*/ 5126 h 3751"/>
                                    <a:gd name="T4" fmla="+- 0 6122 4581"/>
                                    <a:gd name="T5" fmla="*/ T4 w 7428"/>
                                    <a:gd name="T6" fmla="+- 0 5028 2304"/>
                                    <a:gd name="T7" fmla="*/ 5028 h 3751"/>
                                    <a:gd name="T8" fmla="+- 0 6119 4581"/>
                                    <a:gd name="T9" fmla="*/ T8 w 7428"/>
                                    <a:gd name="T10" fmla="+- 0 5029 2304"/>
                                    <a:gd name="T11" fmla="*/ 5029 h 3751"/>
                                    <a:gd name="T12" fmla="+- 0 6086 4581"/>
                                    <a:gd name="T13" fmla="*/ T12 w 7428"/>
                                    <a:gd name="T14" fmla="+- 0 5110 2304"/>
                                    <a:gd name="T15" fmla="*/ 5110 h 3751"/>
                                    <a:gd name="T16" fmla="+- 0 6122 4581"/>
                                    <a:gd name="T17" fmla="*/ T16 w 7428"/>
                                    <a:gd name="T18" fmla="+- 0 5126 2304"/>
                                    <a:gd name="T19" fmla="*/ 5126 h 3751"/>
                                  </a:gdLst>
                                  <a:ahLst/>
                                  <a:cxnLst>
                                    <a:cxn ang="0">
                                      <a:pos x="T1" y="T3"/>
                                    </a:cxn>
                                    <a:cxn ang="0">
                                      <a:pos x="T5" y="T7"/>
                                    </a:cxn>
                                    <a:cxn ang="0">
                                      <a:pos x="T9" y="T11"/>
                                    </a:cxn>
                                    <a:cxn ang="0">
                                      <a:pos x="T13" y="T15"/>
                                    </a:cxn>
                                    <a:cxn ang="0">
                                      <a:pos x="T17" y="T19"/>
                                    </a:cxn>
                                  </a:cxnLst>
                                  <a:rect l="0" t="0" r="r" b="b"/>
                                  <a:pathLst>
                                    <a:path w="7428" h="3751">
                                      <a:moveTo>
                                        <a:pt x="1541" y="2822"/>
                                      </a:moveTo>
                                      <a:lnTo>
                                        <a:pt x="1541" y="2724"/>
                                      </a:lnTo>
                                      <a:lnTo>
                                        <a:pt x="1538" y="2725"/>
                                      </a:lnTo>
                                      <a:lnTo>
                                        <a:pt x="1505" y="2806"/>
                                      </a:lnTo>
                                      <a:lnTo>
                                        <a:pt x="1541" y="282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7" name="Freeform 1785"/>
                              <wps:cNvSpPr>
                                <a:spLocks/>
                              </wps:cNvSpPr>
                              <wps:spPr bwMode="auto">
                                <a:xfrm>
                                  <a:off x="4581" y="2304"/>
                                  <a:ext cx="7428" cy="3751"/>
                                </a:xfrm>
                                <a:custGeom>
                                  <a:avLst/>
                                  <a:gdLst>
                                    <a:gd name="T0" fmla="+- 0 6122 4581"/>
                                    <a:gd name="T1" fmla="*/ T0 w 7428"/>
                                    <a:gd name="T2" fmla="+- 0 5028 2304"/>
                                    <a:gd name="T3" fmla="*/ 5028 h 3751"/>
                                    <a:gd name="T4" fmla="+- 0 6119 4581"/>
                                    <a:gd name="T5" fmla="*/ T4 w 7428"/>
                                    <a:gd name="T6" fmla="+- 0 5028 2304"/>
                                    <a:gd name="T7" fmla="*/ 5028 h 3751"/>
                                    <a:gd name="T8" fmla="+- 0 6119 4581"/>
                                    <a:gd name="T9" fmla="*/ T8 w 7428"/>
                                    <a:gd name="T10" fmla="+- 0 5029 2304"/>
                                    <a:gd name="T11" fmla="*/ 5029 h 3751"/>
                                    <a:gd name="T12" fmla="+- 0 6122 4581"/>
                                    <a:gd name="T13" fmla="*/ T12 w 7428"/>
                                    <a:gd name="T14" fmla="+- 0 5028 2304"/>
                                    <a:gd name="T15" fmla="*/ 5028 h 3751"/>
                                  </a:gdLst>
                                  <a:ahLst/>
                                  <a:cxnLst>
                                    <a:cxn ang="0">
                                      <a:pos x="T1" y="T3"/>
                                    </a:cxn>
                                    <a:cxn ang="0">
                                      <a:pos x="T5" y="T7"/>
                                    </a:cxn>
                                    <a:cxn ang="0">
                                      <a:pos x="T9" y="T11"/>
                                    </a:cxn>
                                    <a:cxn ang="0">
                                      <a:pos x="T13" y="T15"/>
                                    </a:cxn>
                                  </a:cxnLst>
                                  <a:rect l="0" t="0" r="r" b="b"/>
                                  <a:pathLst>
                                    <a:path w="7428" h="3751">
                                      <a:moveTo>
                                        <a:pt x="1541" y="2724"/>
                                      </a:moveTo>
                                      <a:lnTo>
                                        <a:pt x="1538" y="2724"/>
                                      </a:lnTo>
                                      <a:lnTo>
                                        <a:pt x="1538" y="2725"/>
                                      </a:lnTo>
                                      <a:lnTo>
                                        <a:pt x="1541" y="27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8" name="Freeform 1786"/>
                              <wps:cNvSpPr>
                                <a:spLocks/>
                              </wps:cNvSpPr>
                              <wps:spPr bwMode="auto">
                                <a:xfrm>
                                  <a:off x="4581" y="2304"/>
                                  <a:ext cx="7428" cy="3751"/>
                                </a:xfrm>
                                <a:custGeom>
                                  <a:avLst/>
                                  <a:gdLst>
                                    <a:gd name="T0" fmla="+- 0 6247 4581"/>
                                    <a:gd name="T1" fmla="*/ T0 w 7428"/>
                                    <a:gd name="T2" fmla="+- 0 4836 2304"/>
                                    <a:gd name="T3" fmla="*/ 4836 h 3751"/>
                                    <a:gd name="T4" fmla="+- 0 6163 4581"/>
                                    <a:gd name="T5" fmla="*/ T4 w 7428"/>
                                    <a:gd name="T6" fmla="+- 0 4803 2304"/>
                                    <a:gd name="T7" fmla="*/ 4803 h 3751"/>
                                    <a:gd name="T8" fmla="+- 0 6129 4581"/>
                                    <a:gd name="T9" fmla="*/ T8 w 7428"/>
                                    <a:gd name="T10" fmla="+- 0 4887 2304"/>
                                    <a:gd name="T11" fmla="*/ 4887 h 3751"/>
                                    <a:gd name="T12" fmla="+- 0 6213 4581"/>
                                    <a:gd name="T13" fmla="*/ T12 w 7428"/>
                                    <a:gd name="T14" fmla="+- 0 4920 2304"/>
                                    <a:gd name="T15" fmla="*/ 4920 h 3751"/>
                                    <a:gd name="T16" fmla="+- 0 6247 4581"/>
                                    <a:gd name="T17" fmla="*/ T16 w 7428"/>
                                    <a:gd name="T18" fmla="+- 0 4836 2304"/>
                                    <a:gd name="T19" fmla="*/ 4836 h 3751"/>
                                  </a:gdLst>
                                  <a:ahLst/>
                                  <a:cxnLst>
                                    <a:cxn ang="0">
                                      <a:pos x="T1" y="T3"/>
                                    </a:cxn>
                                    <a:cxn ang="0">
                                      <a:pos x="T5" y="T7"/>
                                    </a:cxn>
                                    <a:cxn ang="0">
                                      <a:pos x="T9" y="T11"/>
                                    </a:cxn>
                                    <a:cxn ang="0">
                                      <a:pos x="T13" y="T15"/>
                                    </a:cxn>
                                    <a:cxn ang="0">
                                      <a:pos x="T17" y="T19"/>
                                    </a:cxn>
                                  </a:cxnLst>
                                  <a:rect l="0" t="0" r="r" b="b"/>
                                  <a:pathLst>
                                    <a:path w="7428" h="3751">
                                      <a:moveTo>
                                        <a:pt x="1666" y="2532"/>
                                      </a:moveTo>
                                      <a:lnTo>
                                        <a:pt x="1582" y="2499"/>
                                      </a:lnTo>
                                      <a:lnTo>
                                        <a:pt x="1548" y="2583"/>
                                      </a:lnTo>
                                      <a:lnTo>
                                        <a:pt x="1632" y="2616"/>
                                      </a:lnTo>
                                      <a:lnTo>
                                        <a:pt x="1666" y="253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1787"/>
                              <wps:cNvSpPr>
                                <a:spLocks/>
                              </wps:cNvSpPr>
                              <wps:spPr bwMode="auto">
                                <a:xfrm>
                                  <a:off x="4581" y="2304"/>
                                  <a:ext cx="7428" cy="3751"/>
                                </a:xfrm>
                                <a:custGeom>
                                  <a:avLst/>
                                  <a:gdLst>
                                    <a:gd name="T0" fmla="+- 0 6345 4581"/>
                                    <a:gd name="T1" fmla="*/ T0 w 7428"/>
                                    <a:gd name="T2" fmla="+- 0 4745 2304"/>
                                    <a:gd name="T3" fmla="*/ 4745 h 3751"/>
                                    <a:gd name="T4" fmla="+- 0 6261 4581"/>
                                    <a:gd name="T5" fmla="*/ T4 w 7428"/>
                                    <a:gd name="T6" fmla="+- 0 4709 2304"/>
                                    <a:gd name="T7" fmla="*/ 4709 h 3751"/>
                                    <a:gd name="T8" fmla="+- 0 6227 4581"/>
                                    <a:gd name="T9" fmla="*/ T8 w 7428"/>
                                    <a:gd name="T10" fmla="+- 0 4793 2304"/>
                                    <a:gd name="T11" fmla="*/ 4793 h 3751"/>
                                    <a:gd name="T12" fmla="+- 0 6309 4581"/>
                                    <a:gd name="T13" fmla="*/ T12 w 7428"/>
                                    <a:gd name="T14" fmla="+- 0 4827 2304"/>
                                    <a:gd name="T15" fmla="*/ 4827 h 3751"/>
                                    <a:gd name="T16" fmla="+- 0 6345 4581"/>
                                    <a:gd name="T17" fmla="*/ T16 w 7428"/>
                                    <a:gd name="T18" fmla="+- 0 4745 2304"/>
                                    <a:gd name="T19" fmla="*/ 4745 h 3751"/>
                                  </a:gdLst>
                                  <a:ahLst/>
                                  <a:cxnLst>
                                    <a:cxn ang="0">
                                      <a:pos x="T1" y="T3"/>
                                    </a:cxn>
                                    <a:cxn ang="0">
                                      <a:pos x="T5" y="T7"/>
                                    </a:cxn>
                                    <a:cxn ang="0">
                                      <a:pos x="T9" y="T11"/>
                                    </a:cxn>
                                    <a:cxn ang="0">
                                      <a:pos x="T13" y="T15"/>
                                    </a:cxn>
                                    <a:cxn ang="0">
                                      <a:pos x="T17" y="T19"/>
                                    </a:cxn>
                                  </a:cxnLst>
                                  <a:rect l="0" t="0" r="r" b="b"/>
                                  <a:pathLst>
                                    <a:path w="7428" h="3751">
                                      <a:moveTo>
                                        <a:pt x="1764" y="2441"/>
                                      </a:moveTo>
                                      <a:lnTo>
                                        <a:pt x="1680" y="2405"/>
                                      </a:lnTo>
                                      <a:lnTo>
                                        <a:pt x="1646" y="2489"/>
                                      </a:lnTo>
                                      <a:lnTo>
                                        <a:pt x="1728" y="2523"/>
                                      </a:lnTo>
                                      <a:lnTo>
                                        <a:pt x="1764" y="24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788"/>
                              <wps:cNvSpPr>
                                <a:spLocks/>
                              </wps:cNvSpPr>
                              <wps:spPr bwMode="auto">
                                <a:xfrm>
                                  <a:off x="4581" y="2304"/>
                                  <a:ext cx="7428" cy="3751"/>
                                </a:xfrm>
                                <a:custGeom>
                                  <a:avLst/>
                                  <a:gdLst>
                                    <a:gd name="T0" fmla="+- 0 6511 4581"/>
                                    <a:gd name="T1" fmla="*/ T0 w 7428"/>
                                    <a:gd name="T2" fmla="+- 0 4815 2304"/>
                                    <a:gd name="T3" fmla="*/ 4815 h 3751"/>
                                    <a:gd name="T4" fmla="+- 0 6427 4581"/>
                                    <a:gd name="T5" fmla="*/ T4 w 7428"/>
                                    <a:gd name="T6" fmla="+- 0 4779 2304"/>
                                    <a:gd name="T7" fmla="*/ 4779 h 3751"/>
                                    <a:gd name="T8" fmla="+- 0 6393 4581"/>
                                    <a:gd name="T9" fmla="*/ T8 w 7428"/>
                                    <a:gd name="T10" fmla="+- 0 4863 2304"/>
                                    <a:gd name="T11" fmla="*/ 4863 h 3751"/>
                                    <a:gd name="T12" fmla="+- 0 6475 4581"/>
                                    <a:gd name="T13" fmla="*/ T12 w 7428"/>
                                    <a:gd name="T14" fmla="+- 0 4896 2304"/>
                                    <a:gd name="T15" fmla="*/ 4896 h 3751"/>
                                    <a:gd name="T16" fmla="+- 0 6511 4581"/>
                                    <a:gd name="T17" fmla="*/ T16 w 7428"/>
                                    <a:gd name="T18" fmla="+- 0 4815 2304"/>
                                    <a:gd name="T19" fmla="*/ 4815 h 3751"/>
                                  </a:gdLst>
                                  <a:ahLst/>
                                  <a:cxnLst>
                                    <a:cxn ang="0">
                                      <a:pos x="T1" y="T3"/>
                                    </a:cxn>
                                    <a:cxn ang="0">
                                      <a:pos x="T5" y="T7"/>
                                    </a:cxn>
                                    <a:cxn ang="0">
                                      <a:pos x="T9" y="T11"/>
                                    </a:cxn>
                                    <a:cxn ang="0">
                                      <a:pos x="T13" y="T15"/>
                                    </a:cxn>
                                    <a:cxn ang="0">
                                      <a:pos x="T17" y="T19"/>
                                    </a:cxn>
                                  </a:cxnLst>
                                  <a:rect l="0" t="0" r="r" b="b"/>
                                  <a:pathLst>
                                    <a:path w="7428" h="3751">
                                      <a:moveTo>
                                        <a:pt x="1930" y="2511"/>
                                      </a:moveTo>
                                      <a:lnTo>
                                        <a:pt x="1846" y="2475"/>
                                      </a:lnTo>
                                      <a:lnTo>
                                        <a:pt x="1812" y="2559"/>
                                      </a:lnTo>
                                      <a:lnTo>
                                        <a:pt x="1894" y="2592"/>
                                      </a:lnTo>
                                      <a:lnTo>
                                        <a:pt x="1930" y="251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1" name="Freeform 1789"/>
                              <wps:cNvSpPr>
                                <a:spLocks/>
                              </wps:cNvSpPr>
                              <wps:spPr bwMode="auto">
                                <a:xfrm>
                                  <a:off x="4581" y="2304"/>
                                  <a:ext cx="7428" cy="3751"/>
                                </a:xfrm>
                                <a:custGeom>
                                  <a:avLst/>
                                  <a:gdLst>
                                    <a:gd name="T0" fmla="+- 0 6676 4581"/>
                                    <a:gd name="T1" fmla="*/ T0 w 7428"/>
                                    <a:gd name="T2" fmla="+- 0 4882 2304"/>
                                    <a:gd name="T3" fmla="*/ 4882 h 3751"/>
                                    <a:gd name="T4" fmla="+- 0 6592 4581"/>
                                    <a:gd name="T5" fmla="*/ T4 w 7428"/>
                                    <a:gd name="T6" fmla="+- 0 4848 2304"/>
                                    <a:gd name="T7" fmla="*/ 4848 h 3751"/>
                                    <a:gd name="T8" fmla="+- 0 6559 4581"/>
                                    <a:gd name="T9" fmla="*/ T8 w 7428"/>
                                    <a:gd name="T10" fmla="+- 0 4932 2304"/>
                                    <a:gd name="T11" fmla="*/ 4932 h 3751"/>
                                    <a:gd name="T12" fmla="+- 0 6643 4581"/>
                                    <a:gd name="T13" fmla="*/ T12 w 7428"/>
                                    <a:gd name="T14" fmla="+- 0 4966 2304"/>
                                    <a:gd name="T15" fmla="*/ 4966 h 3751"/>
                                    <a:gd name="T16" fmla="+- 0 6676 4581"/>
                                    <a:gd name="T17" fmla="*/ T16 w 7428"/>
                                    <a:gd name="T18" fmla="+- 0 4882 2304"/>
                                    <a:gd name="T19" fmla="*/ 4882 h 3751"/>
                                  </a:gdLst>
                                  <a:ahLst/>
                                  <a:cxnLst>
                                    <a:cxn ang="0">
                                      <a:pos x="T1" y="T3"/>
                                    </a:cxn>
                                    <a:cxn ang="0">
                                      <a:pos x="T5" y="T7"/>
                                    </a:cxn>
                                    <a:cxn ang="0">
                                      <a:pos x="T9" y="T11"/>
                                    </a:cxn>
                                    <a:cxn ang="0">
                                      <a:pos x="T13" y="T15"/>
                                    </a:cxn>
                                    <a:cxn ang="0">
                                      <a:pos x="T17" y="T19"/>
                                    </a:cxn>
                                  </a:cxnLst>
                                  <a:rect l="0" t="0" r="r" b="b"/>
                                  <a:pathLst>
                                    <a:path w="7428" h="3751">
                                      <a:moveTo>
                                        <a:pt x="2095" y="2578"/>
                                      </a:moveTo>
                                      <a:lnTo>
                                        <a:pt x="2011" y="2544"/>
                                      </a:lnTo>
                                      <a:lnTo>
                                        <a:pt x="1978" y="2628"/>
                                      </a:lnTo>
                                      <a:lnTo>
                                        <a:pt x="2062" y="2662"/>
                                      </a:lnTo>
                                      <a:lnTo>
                                        <a:pt x="2095" y="257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1790"/>
                              <wps:cNvSpPr>
                                <a:spLocks/>
                              </wps:cNvSpPr>
                              <wps:spPr bwMode="auto">
                                <a:xfrm>
                                  <a:off x="4581" y="2304"/>
                                  <a:ext cx="7428" cy="3751"/>
                                </a:xfrm>
                                <a:custGeom>
                                  <a:avLst/>
                                  <a:gdLst>
                                    <a:gd name="T0" fmla="+- 0 6842 4581"/>
                                    <a:gd name="T1" fmla="*/ T0 w 7428"/>
                                    <a:gd name="T2" fmla="+- 0 4951 2304"/>
                                    <a:gd name="T3" fmla="*/ 4951 h 3751"/>
                                    <a:gd name="T4" fmla="+- 0 6760 4581"/>
                                    <a:gd name="T5" fmla="*/ T4 w 7428"/>
                                    <a:gd name="T6" fmla="+- 0 4918 2304"/>
                                    <a:gd name="T7" fmla="*/ 4918 h 3751"/>
                                    <a:gd name="T8" fmla="+- 0 6724 4581"/>
                                    <a:gd name="T9" fmla="*/ T8 w 7428"/>
                                    <a:gd name="T10" fmla="+- 0 5002 2304"/>
                                    <a:gd name="T11" fmla="*/ 5002 h 3751"/>
                                    <a:gd name="T12" fmla="+- 0 6808 4581"/>
                                    <a:gd name="T13" fmla="*/ T12 w 7428"/>
                                    <a:gd name="T14" fmla="+- 0 5035 2304"/>
                                    <a:gd name="T15" fmla="*/ 5035 h 3751"/>
                                    <a:gd name="T16" fmla="+- 0 6842 4581"/>
                                    <a:gd name="T17" fmla="*/ T16 w 7428"/>
                                    <a:gd name="T18" fmla="+- 0 4951 2304"/>
                                    <a:gd name="T19" fmla="*/ 4951 h 3751"/>
                                  </a:gdLst>
                                  <a:ahLst/>
                                  <a:cxnLst>
                                    <a:cxn ang="0">
                                      <a:pos x="T1" y="T3"/>
                                    </a:cxn>
                                    <a:cxn ang="0">
                                      <a:pos x="T5" y="T7"/>
                                    </a:cxn>
                                    <a:cxn ang="0">
                                      <a:pos x="T9" y="T11"/>
                                    </a:cxn>
                                    <a:cxn ang="0">
                                      <a:pos x="T13" y="T15"/>
                                    </a:cxn>
                                    <a:cxn ang="0">
                                      <a:pos x="T17" y="T19"/>
                                    </a:cxn>
                                  </a:cxnLst>
                                  <a:rect l="0" t="0" r="r" b="b"/>
                                  <a:pathLst>
                                    <a:path w="7428" h="3751">
                                      <a:moveTo>
                                        <a:pt x="2261" y="2647"/>
                                      </a:moveTo>
                                      <a:lnTo>
                                        <a:pt x="2179" y="2614"/>
                                      </a:lnTo>
                                      <a:lnTo>
                                        <a:pt x="2143" y="2698"/>
                                      </a:lnTo>
                                      <a:lnTo>
                                        <a:pt x="2227" y="2731"/>
                                      </a:lnTo>
                                      <a:lnTo>
                                        <a:pt x="2261" y="26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Freeform 1791"/>
                              <wps:cNvSpPr>
                                <a:spLocks/>
                              </wps:cNvSpPr>
                              <wps:spPr bwMode="auto">
                                <a:xfrm>
                                  <a:off x="4581" y="2304"/>
                                  <a:ext cx="7428" cy="3751"/>
                                </a:xfrm>
                                <a:custGeom>
                                  <a:avLst/>
                                  <a:gdLst>
                                    <a:gd name="T0" fmla="+- 0 7010 4581"/>
                                    <a:gd name="T1" fmla="*/ T0 w 7428"/>
                                    <a:gd name="T2" fmla="+- 0 5021 2304"/>
                                    <a:gd name="T3" fmla="*/ 5021 h 3751"/>
                                    <a:gd name="T4" fmla="+- 0 6926 4581"/>
                                    <a:gd name="T5" fmla="*/ T4 w 7428"/>
                                    <a:gd name="T6" fmla="+- 0 4987 2304"/>
                                    <a:gd name="T7" fmla="*/ 4987 h 3751"/>
                                    <a:gd name="T8" fmla="+- 0 6892 4581"/>
                                    <a:gd name="T9" fmla="*/ T8 w 7428"/>
                                    <a:gd name="T10" fmla="+- 0 5069 2304"/>
                                    <a:gd name="T11" fmla="*/ 5069 h 3751"/>
                                    <a:gd name="T12" fmla="+- 0 6974 4581"/>
                                    <a:gd name="T13" fmla="*/ T12 w 7428"/>
                                    <a:gd name="T14" fmla="+- 0 5105 2304"/>
                                    <a:gd name="T15" fmla="*/ 5105 h 3751"/>
                                    <a:gd name="T16" fmla="+- 0 7010 4581"/>
                                    <a:gd name="T17" fmla="*/ T16 w 7428"/>
                                    <a:gd name="T18" fmla="+- 0 5021 2304"/>
                                    <a:gd name="T19" fmla="*/ 5021 h 3751"/>
                                  </a:gdLst>
                                  <a:ahLst/>
                                  <a:cxnLst>
                                    <a:cxn ang="0">
                                      <a:pos x="T1" y="T3"/>
                                    </a:cxn>
                                    <a:cxn ang="0">
                                      <a:pos x="T5" y="T7"/>
                                    </a:cxn>
                                    <a:cxn ang="0">
                                      <a:pos x="T9" y="T11"/>
                                    </a:cxn>
                                    <a:cxn ang="0">
                                      <a:pos x="T13" y="T15"/>
                                    </a:cxn>
                                    <a:cxn ang="0">
                                      <a:pos x="T17" y="T19"/>
                                    </a:cxn>
                                  </a:cxnLst>
                                  <a:rect l="0" t="0" r="r" b="b"/>
                                  <a:pathLst>
                                    <a:path w="7428" h="3751">
                                      <a:moveTo>
                                        <a:pt x="2429" y="2717"/>
                                      </a:moveTo>
                                      <a:lnTo>
                                        <a:pt x="2345" y="2683"/>
                                      </a:lnTo>
                                      <a:lnTo>
                                        <a:pt x="2311" y="2765"/>
                                      </a:lnTo>
                                      <a:lnTo>
                                        <a:pt x="2393" y="2801"/>
                                      </a:lnTo>
                                      <a:lnTo>
                                        <a:pt x="2429" y="27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4" name="Freeform 1792"/>
                              <wps:cNvSpPr>
                                <a:spLocks/>
                              </wps:cNvSpPr>
                              <wps:spPr bwMode="auto">
                                <a:xfrm>
                                  <a:off x="4581" y="2304"/>
                                  <a:ext cx="7428" cy="3751"/>
                                </a:xfrm>
                                <a:custGeom>
                                  <a:avLst/>
                                  <a:gdLst>
                                    <a:gd name="T0" fmla="+- 0 7175 4581"/>
                                    <a:gd name="T1" fmla="*/ T0 w 7428"/>
                                    <a:gd name="T2" fmla="+- 0 5091 2304"/>
                                    <a:gd name="T3" fmla="*/ 5091 h 3751"/>
                                    <a:gd name="T4" fmla="+- 0 7091 4581"/>
                                    <a:gd name="T5" fmla="*/ T4 w 7428"/>
                                    <a:gd name="T6" fmla="+- 0 5057 2304"/>
                                    <a:gd name="T7" fmla="*/ 5057 h 3751"/>
                                    <a:gd name="T8" fmla="+- 0 7058 4581"/>
                                    <a:gd name="T9" fmla="*/ T8 w 7428"/>
                                    <a:gd name="T10" fmla="+- 0 5139 2304"/>
                                    <a:gd name="T11" fmla="*/ 5139 h 3751"/>
                                    <a:gd name="T12" fmla="+- 0 7139 4581"/>
                                    <a:gd name="T13" fmla="*/ T12 w 7428"/>
                                    <a:gd name="T14" fmla="+- 0 5175 2304"/>
                                    <a:gd name="T15" fmla="*/ 5175 h 3751"/>
                                    <a:gd name="T16" fmla="+- 0 7175 4581"/>
                                    <a:gd name="T17" fmla="*/ T16 w 7428"/>
                                    <a:gd name="T18" fmla="+- 0 5091 2304"/>
                                    <a:gd name="T19" fmla="*/ 5091 h 3751"/>
                                  </a:gdLst>
                                  <a:ahLst/>
                                  <a:cxnLst>
                                    <a:cxn ang="0">
                                      <a:pos x="T1" y="T3"/>
                                    </a:cxn>
                                    <a:cxn ang="0">
                                      <a:pos x="T5" y="T7"/>
                                    </a:cxn>
                                    <a:cxn ang="0">
                                      <a:pos x="T9" y="T11"/>
                                    </a:cxn>
                                    <a:cxn ang="0">
                                      <a:pos x="T13" y="T15"/>
                                    </a:cxn>
                                    <a:cxn ang="0">
                                      <a:pos x="T17" y="T19"/>
                                    </a:cxn>
                                  </a:cxnLst>
                                  <a:rect l="0" t="0" r="r" b="b"/>
                                  <a:pathLst>
                                    <a:path w="7428" h="3751">
                                      <a:moveTo>
                                        <a:pt x="2594" y="2787"/>
                                      </a:moveTo>
                                      <a:lnTo>
                                        <a:pt x="2510" y="2753"/>
                                      </a:lnTo>
                                      <a:lnTo>
                                        <a:pt x="2477" y="2835"/>
                                      </a:lnTo>
                                      <a:lnTo>
                                        <a:pt x="2558" y="2871"/>
                                      </a:lnTo>
                                      <a:lnTo>
                                        <a:pt x="2594" y="278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793"/>
                              <wps:cNvSpPr>
                                <a:spLocks/>
                              </wps:cNvSpPr>
                              <wps:spPr bwMode="auto">
                                <a:xfrm>
                                  <a:off x="4581" y="2304"/>
                                  <a:ext cx="7428" cy="3751"/>
                                </a:xfrm>
                                <a:custGeom>
                                  <a:avLst/>
                                  <a:gdLst>
                                    <a:gd name="T0" fmla="+- 0 7341 4581"/>
                                    <a:gd name="T1" fmla="*/ T0 w 7428"/>
                                    <a:gd name="T2" fmla="+- 0 5160 2304"/>
                                    <a:gd name="T3" fmla="*/ 5160 h 3751"/>
                                    <a:gd name="T4" fmla="+- 0 7257 4581"/>
                                    <a:gd name="T5" fmla="*/ T4 w 7428"/>
                                    <a:gd name="T6" fmla="+- 0 5124 2304"/>
                                    <a:gd name="T7" fmla="*/ 5124 h 3751"/>
                                    <a:gd name="T8" fmla="+- 0 7223 4581"/>
                                    <a:gd name="T9" fmla="*/ T8 w 7428"/>
                                    <a:gd name="T10" fmla="+- 0 5208 2304"/>
                                    <a:gd name="T11" fmla="*/ 5208 h 3751"/>
                                    <a:gd name="T12" fmla="+- 0 7307 4581"/>
                                    <a:gd name="T13" fmla="*/ T12 w 7428"/>
                                    <a:gd name="T14" fmla="+- 0 5242 2304"/>
                                    <a:gd name="T15" fmla="*/ 5242 h 3751"/>
                                    <a:gd name="T16" fmla="+- 0 7341 4581"/>
                                    <a:gd name="T17" fmla="*/ T16 w 7428"/>
                                    <a:gd name="T18" fmla="+- 0 5160 2304"/>
                                    <a:gd name="T19" fmla="*/ 5160 h 3751"/>
                                  </a:gdLst>
                                  <a:ahLst/>
                                  <a:cxnLst>
                                    <a:cxn ang="0">
                                      <a:pos x="T1" y="T3"/>
                                    </a:cxn>
                                    <a:cxn ang="0">
                                      <a:pos x="T5" y="T7"/>
                                    </a:cxn>
                                    <a:cxn ang="0">
                                      <a:pos x="T9" y="T11"/>
                                    </a:cxn>
                                    <a:cxn ang="0">
                                      <a:pos x="T13" y="T15"/>
                                    </a:cxn>
                                    <a:cxn ang="0">
                                      <a:pos x="T17" y="T19"/>
                                    </a:cxn>
                                  </a:cxnLst>
                                  <a:rect l="0" t="0" r="r" b="b"/>
                                  <a:pathLst>
                                    <a:path w="7428" h="3751">
                                      <a:moveTo>
                                        <a:pt x="2760" y="2856"/>
                                      </a:moveTo>
                                      <a:lnTo>
                                        <a:pt x="2676" y="2820"/>
                                      </a:lnTo>
                                      <a:lnTo>
                                        <a:pt x="2642" y="2904"/>
                                      </a:lnTo>
                                      <a:lnTo>
                                        <a:pt x="2726" y="2938"/>
                                      </a:lnTo>
                                      <a:lnTo>
                                        <a:pt x="2760" y="28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 name="Freeform 1794"/>
                              <wps:cNvSpPr>
                                <a:spLocks/>
                              </wps:cNvSpPr>
                              <wps:spPr bwMode="auto">
                                <a:xfrm>
                                  <a:off x="4581" y="2304"/>
                                  <a:ext cx="7428" cy="3751"/>
                                </a:xfrm>
                                <a:custGeom>
                                  <a:avLst/>
                                  <a:gdLst>
                                    <a:gd name="T0" fmla="+- 0 7507 4581"/>
                                    <a:gd name="T1" fmla="*/ T0 w 7428"/>
                                    <a:gd name="T2" fmla="+- 0 5230 2304"/>
                                    <a:gd name="T3" fmla="*/ 5230 h 3751"/>
                                    <a:gd name="T4" fmla="+- 0 7425 4581"/>
                                    <a:gd name="T5" fmla="*/ T4 w 7428"/>
                                    <a:gd name="T6" fmla="+- 0 5194 2304"/>
                                    <a:gd name="T7" fmla="*/ 5194 h 3751"/>
                                    <a:gd name="T8" fmla="+- 0 7389 4581"/>
                                    <a:gd name="T9" fmla="*/ T8 w 7428"/>
                                    <a:gd name="T10" fmla="+- 0 5278 2304"/>
                                    <a:gd name="T11" fmla="*/ 5278 h 3751"/>
                                    <a:gd name="T12" fmla="+- 0 7473 4581"/>
                                    <a:gd name="T13" fmla="*/ T12 w 7428"/>
                                    <a:gd name="T14" fmla="+- 0 5311 2304"/>
                                    <a:gd name="T15" fmla="*/ 5311 h 3751"/>
                                    <a:gd name="T16" fmla="+- 0 7507 4581"/>
                                    <a:gd name="T17" fmla="*/ T16 w 7428"/>
                                    <a:gd name="T18" fmla="+- 0 5230 2304"/>
                                    <a:gd name="T19" fmla="*/ 5230 h 3751"/>
                                  </a:gdLst>
                                  <a:ahLst/>
                                  <a:cxnLst>
                                    <a:cxn ang="0">
                                      <a:pos x="T1" y="T3"/>
                                    </a:cxn>
                                    <a:cxn ang="0">
                                      <a:pos x="T5" y="T7"/>
                                    </a:cxn>
                                    <a:cxn ang="0">
                                      <a:pos x="T9" y="T11"/>
                                    </a:cxn>
                                    <a:cxn ang="0">
                                      <a:pos x="T13" y="T15"/>
                                    </a:cxn>
                                    <a:cxn ang="0">
                                      <a:pos x="T17" y="T19"/>
                                    </a:cxn>
                                  </a:cxnLst>
                                  <a:rect l="0" t="0" r="r" b="b"/>
                                  <a:pathLst>
                                    <a:path w="7428" h="3751">
                                      <a:moveTo>
                                        <a:pt x="2926" y="2926"/>
                                      </a:moveTo>
                                      <a:lnTo>
                                        <a:pt x="2844" y="2890"/>
                                      </a:lnTo>
                                      <a:lnTo>
                                        <a:pt x="2808" y="2974"/>
                                      </a:lnTo>
                                      <a:lnTo>
                                        <a:pt x="2892" y="3007"/>
                                      </a:lnTo>
                                      <a:lnTo>
                                        <a:pt x="2926" y="292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7" name="Freeform 1795"/>
                              <wps:cNvSpPr>
                                <a:spLocks/>
                              </wps:cNvSpPr>
                              <wps:spPr bwMode="auto">
                                <a:xfrm>
                                  <a:off x="4581" y="2304"/>
                                  <a:ext cx="7428" cy="3751"/>
                                </a:xfrm>
                                <a:custGeom>
                                  <a:avLst/>
                                  <a:gdLst>
                                    <a:gd name="T0" fmla="+- 0 7675 4581"/>
                                    <a:gd name="T1" fmla="*/ T0 w 7428"/>
                                    <a:gd name="T2" fmla="+- 0 5292 2304"/>
                                    <a:gd name="T3" fmla="*/ 5292 h 3751"/>
                                    <a:gd name="T4" fmla="+- 0 7588 4581"/>
                                    <a:gd name="T5" fmla="*/ T4 w 7428"/>
                                    <a:gd name="T6" fmla="+- 0 5261 2304"/>
                                    <a:gd name="T7" fmla="*/ 5261 h 3751"/>
                                    <a:gd name="T8" fmla="+- 0 7559 4581"/>
                                    <a:gd name="T9" fmla="*/ T8 w 7428"/>
                                    <a:gd name="T10" fmla="+- 0 5345 2304"/>
                                    <a:gd name="T11" fmla="*/ 5345 h 3751"/>
                                    <a:gd name="T12" fmla="+- 0 7643 4581"/>
                                    <a:gd name="T13" fmla="*/ T12 w 7428"/>
                                    <a:gd name="T14" fmla="+- 0 5376 2304"/>
                                    <a:gd name="T15" fmla="*/ 5376 h 3751"/>
                                    <a:gd name="T16" fmla="+- 0 7675 4581"/>
                                    <a:gd name="T17" fmla="*/ T16 w 7428"/>
                                    <a:gd name="T18" fmla="+- 0 5292 2304"/>
                                    <a:gd name="T19" fmla="*/ 5292 h 3751"/>
                                  </a:gdLst>
                                  <a:ahLst/>
                                  <a:cxnLst>
                                    <a:cxn ang="0">
                                      <a:pos x="T1" y="T3"/>
                                    </a:cxn>
                                    <a:cxn ang="0">
                                      <a:pos x="T5" y="T7"/>
                                    </a:cxn>
                                    <a:cxn ang="0">
                                      <a:pos x="T9" y="T11"/>
                                    </a:cxn>
                                    <a:cxn ang="0">
                                      <a:pos x="T13" y="T15"/>
                                    </a:cxn>
                                    <a:cxn ang="0">
                                      <a:pos x="T17" y="T19"/>
                                    </a:cxn>
                                  </a:cxnLst>
                                  <a:rect l="0" t="0" r="r" b="b"/>
                                  <a:pathLst>
                                    <a:path w="7428" h="3751">
                                      <a:moveTo>
                                        <a:pt x="3094" y="2988"/>
                                      </a:moveTo>
                                      <a:lnTo>
                                        <a:pt x="3007" y="2957"/>
                                      </a:lnTo>
                                      <a:lnTo>
                                        <a:pt x="2978" y="3041"/>
                                      </a:lnTo>
                                      <a:lnTo>
                                        <a:pt x="3062" y="3072"/>
                                      </a:lnTo>
                                      <a:lnTo>
                                        <a:pt x="3094" y="29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8" name="Freeform 1796"/>
                              <wps:cNvSpPr>
                                <a:spLocks/>
                              </wps:cNvSpPr>
                              <wps:spPr bwMode="auto">
                                <a:xfrm>
                                  <a:off x="4581" y="2304"/>
                                  <a:ext cx="7428" cy="3751"/>
                                </a:xfrm>
                                <a:custGeom>
                                  <a:avLst/>
                                  <a:gdLst>
                                    <a:gd name="T0" fmla="+- 0 7831 4581"/>
                                    <a:gd name="T1" fmla="*/ T0 w 7428"/>
                                    <a:gd name="T2" fmla="+- 0 5323 2304"/>
                                    <a:gd name="T3" fmla="*/ 5323 h 3751"/>
                                    <a:gd name="T4" fmla="+- 0 7749 4581"/>
                                    <a:gd name="T5" fmla="*/ T4 w 7428"/>
                                    <a:gd name="T6" fmla="+- 0 5285 2304"/>
                                    <a:gd name="T7" fmla="*/ 5285 h 3751"/>
                                    <a:gd name="T8" fmla="+- 0 7718 4581"/>
                                    <a:gd name="T9" fmla="*/ T8 w 7428"/>
                                    <a:gd name="T10" fmla="+- 0 5350 2304"/>
                                    <a:gd name="T11" fmla="*/ 5350 h 3751"/>
                                    <a:gd name="T12" fmla="+- 0 7753 4581"/>
                                    <a:gd name="T13" fmla="*/ T12 w 7428"/>
                                    <a:gd name="T14" fmla="+- 0 5336 2304"/>
                                    <a:gd name="T15" fmla="*/ 5336 h 3751"/>
                                    <a:gd name="T16" fmla="+- 0 7759 4581"/>
                                    <a:gd name="T17" fmla="*/ T16 w 7428"/>
                                    <a:gd name="T18" fmla="+- 0 5321 2304"/>
                                    <a:gd name="T19" fmla="*/ 5321 h 3751"/>
                                    <a:gd name="T20" fmla="+- 0 7773 4581"/>
                                    <a:gd name="T21" fmla="*/ T20 w 7428"/>
                                    <a:gd name="T22" fmla="+- 0 5328 2304"/>
                                    <a:gd name="T23" fmla="*/ 5328 h 3751"/>
                                    <a:gd name="T24" fmla="+- 0 7773 4581"/>
                                    <a:gd name="T25" fmla="*/ T24 w 7428"/>
                                    <a:gd name="T26" fmla="+- 0 5423 2304"/>
                                    <a:gd name="T27" fmla="*/ 5423 h 3751"/>
                                    <a:gd name="T28" fmla="+- 0 7783 4581"/>
                                    <a:gd name="T29" fmla="*/ T28 w 7428"/>
                                    <a:gd name="T30" fmla="+- 0 5427 2304"/>
                                    <a:gd name="T31" fmla="*/ 5427 h 3751"/>
                                    <a:gd name="T32" fmla="+- 0 7831 4581"/>
                                    <a:gd name="T33" fmla="*/ T32 w 7428"/>
                                    <a:gd name="T34" fmla="+- 0 5323 2304"/>
                                    <a:gd name="T35" fmla="*/ 5323 h 3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28" h="3751">
                                      <a:moveTo>
                                        <a:pt x="3250" y="3019"/>
                                      </a:moveTo>
                                      <a:lnTo>
                                        <a:pt x="3168" y="2981"/>
                                      </a:lnTo>
                                      <a:lnTo>
                                        <a:pt x="3137" y="3046"/>
                                      </a:lnTo>
                                      <a:lnTo>
                                        <a:pt x="3172" y="3032"/>
                                      </a:lnTo>
                                      <a:lnTo>
                                        <a:pt x="3178" y="3017"/>
                                      </a:lnTo>
                                      <a:lnTo>
                                        <a:pt x="3192" y="3024"/>
                                      </a:lnTo>
                                      <a:lnTo>
                                        <a:pt x="3192" y="3119"/>
                                      </a:lnTo>
                                      <a:lnTo>
                                        <a:pt x="3202" y="3123"/>
                                      </a:lnTo>
                                      <a:lnTo>
                                        <a:pt x="3250" y="301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9" name="Freeform 1797"/>
                              <wps:cNvSpPr>
                                <a:spLocks/>
                              </wps:cNvSpPr>
                              <wps:spPr bwMode="auto">
                                <a:xfrm>
                                  <a:off x="4581" y="2304"/>
                                  <a:ext cx="7428" cy="3751"/>
                                </a:xfrm>
                                <a:custGeom>
                                  <a:avLst/>
                                  <a:gdLst>
                                    <a:gd name="T0" fmla="+- 0 7773 4581"/>
                                    <a:gd name="T1" fmla="*/ T0 w 7428"/>
                                    <a:gd name="T2" fmla="+- 0 5423 2304"/>
                                    <a:gd name="T3" fmla="*/ 5423 h 3751"/>
                                    <a:gd name="T4" fmla="+- 0 7773 4581"/>
                                    <a:gd name="T5" fmla="*/ T4 w 7428"/>
                                    <a:gd name="T6" fmla="+- 0 5328 2304"/>
                                    <a:gd name="T7" fmla="*/ 5328 h 3751"/>
                                    <a:gd name="T8" fmla="+- 0 7753 4581"/>
                                    <a:gd name="T9" fmla="*/ T8 w 7428"/>
                                    <a:gd name="T10" fmla="+- 0 5336 2304"/>
                                    <a:gd name="T11" fmla="*/ 5336 h 3751"/>
                                    <a:gd name="T12" fmla="+- 0 7727 4581"/>
                                    <a:gd name="T13" fmla="*/ T12 w 7428"/>
                                    <a:gd name="T14" fmla="+- 0 5407 2304"/>
                                    <a:gd name="T15" fmla="*/ 5407 h 3751"/>
                                    <a:gd name="T16" fmla="+- 0 7773 4581"/>
                                    <a:gd name="T17" fmla="*/ T16 w 7428"/>
                                    <a:gd name="T18" fmla="+- 0 5423 2304"/>
                                    <a:gd name="T19" fmla="*/ 5423 h 3751"/>
                                  </a:gdLst>
                                  <a:ahLst/>
                                  <a:cxnLst>
                                    <a:cxn ang="0">
                                      <a:pos x="T1" y="T3"/>
                                    </a:cxn>
                                    <a:cxn ang="0">
                                      <a:pos x="T5" y="T7"/>
                                    </a:cxn>
                                    <a:cxn ang="0">
                                      <a:pos x="T9" y="T11"/>
                                    </a:cxn>
                                    <a:cxn ang="0">
                                      <a:pos x="T13" y="T15"/>
                                    </a:cxn>
                                    <a:cxn ang="0">
                                      <a:pos x="T17" y="T19"/>
                                    </a:cxn>
                                  </a:cxnLst>
                                  <a:rect l="0" t="0" r="r" b="b"/>
                                  <a:pathLst>
                                    <a:path w="7428" h="3751">
                                      <a:moveTo>
                                        <a:pt x="3192" y="3119"/>
                                      </a:moveTo>
                                      <a:lnTo>
                                        <a:pt x="3192" y="3024"/>
                                      </a:lnTo>
                                      <a:lnTo>
                                        <a:pt x="3172" y="3032"/>
                                      </a:lnTo>
                                      <a:lnTo>
                                        <a:pt x="3146" y="3103"/>
                                      </a:lnTo>
                                      <a:lnTo>
                                        <a:pt x="3192" y="311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0" name="Freeform 1798"/>
                              <wps:cNvSpPr>
                                <a:spLocks/>
                              </wps:cNvSpPr>
                              <wps:spPr bwMode="auto">
                                <a:xfrm>
                                  <a:off x="4581" y="2304"/>
                                  <a:ext cx="7428" cy="3751"/>
                                </a:xfrm>
                                <a:custGeom>
                                  <a:avLst/>
                                  <a:gdLst>
                                    <a:gd name="T0" fmla="+- 0 7773 4581"/>
                                    <a:gd name="T1" fmla="*/ T0 w 7428"/>
                                    <a:gd name="T2" fmla="+- 0 5328 2304"/>
                                    <a:gd name="T3" fmla="*/ 5328 h 3751"/>
                                    <a:gd name="T4" fmla="+- 0 7759 4581"/>
                                    <a:gd name="T5" fmla="*/ T4 w 7428"/>
                                    <a:gd name="T6" fmla="+- 0 5321 2304"/>
                                    <a:gd name="T7" fmla="*/ 5321 h 3751"/>
                                    <a:gd name="T8" fmla="+- 0 7753 4581"/>
                                    <a:gd name="T9" fmla="*/ T8 w 7428"/>
                                    <a:gd name="T10" fmla="+- 0 5336 2304"/>
                                    <a:gd name="T11" fmla="*/ 5336 h 3751"/>
                                    <a:gd name="T12" fmla="+- 0 7773 4581"/>
                                    <a:gd name="T13" fmla="*/ T12 w 7428"/>
                                    <a:gd name="T14" fmla="+- 0 5328 2304"/>
                                    <a:gd name="T15" fmla="*/ 5328 h 3751"/>
                                  </a:gdLst>
                                  <a:ahLst/>
                                  <a:cxnLst>
                                    <a:cxn ang="0">
                                      <a:pos x="T1" y="T3"/>
                                    </a:cxn>
                                    <a:cxn ang="0">
                                      <a:pos x="T5" y="T7"/>
                                    </a:cxn>
                                    <a:cxn ang="0">
                                      <a:pos x="T9" y="T11"/>
                                    </a:cxn>
                                    <a:cxn ang="0">
                                      <a:pos x="T13" y="T15"/>
                                    </a:cxn>
                                  </a:cxnLst>
                                  <a:rect l="0" t="0" r="r" b="b"/>
                                  <a:pathLst>
                                    <a:path w="7428" h="3751">
                                      <a:moveTo>
                                        <a:pt x="3192" y="3024"/>
                                      </a:moveTo>
                                      <a:lnTo>
                                        <a:pt x="3178" y="3017"/>
                                      </a:lnTo>
                                      <a:lnTo>
                                        <a:pt x="3172" y="3032"/>
                                      </a:lnTo>
                                      <a:lnTo>
                                        <a:pt x="3192" y="30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799"/>
                              <wps:cNvSpPr>
                                <a:spLocks/>
                              </wps:cNvSpPr>
                              <wps:spPr bwMode="auto">
                                <a:xfrm>
                                  <a:off x="4581" y="2304"/>
                                  <a:ext cx="7428" cy="3751"/>
                                </a:xfrm>
                                <a:custGeom>
                                  <a:avLst/>
                                  <a:gdLst>
                                    <a:gd name="T0" fmla="+- 0 7907 4581"/>
                                    <a:gd name="T1" fmla="*/ T0 w 7428"/>
                                    <a:gd name="T2" fmla="+- 0 5160 2304"/>
                                    <a:gd name="T3" fmla="*/ 5160 h 3751"/>
                                    <a:gd name="T4" fmla="+- 0 7826 4581"/>
                                    <a:gd name="T5" fmla="*/ T4 w 7428"/>
                                    <a:gd name="T6" fmla="+- 0 5122 2304"/>
                                    <a:gd name="T7" fmla="*/ 5122 h 3751"/>
                                    <a:gd name="T8" fmla="+- 0 7787 4581"/>
                                    <a:gd name="T9" fmla="*/ T8 w 7428"/>
                                    <a:gd name="T10" fmla="+- 0 5203 2304"/>
                                    <a:gd name="T11" fmla="*/ 5203 h 3751"/>
                                    <a:gd name="T12" fmla="+- 0 7869 4581"/>
                                    <a:gd name="T13" fmla="*/ T12 w 7428"/>
                                    <a:gd name="T14" fmla="+- 0 5242 2304"/>
                                    <a:gd name="T15" fmla="*/ 5242 h 3751"/>
                                    <a:gd name="T16" fmla="+- 0 7907 4581"/>
                                    <a:gd name="T17" fmla="*/ T16 w 7428"/>
                                    <a:gd name="T18" fmla="+- 0 5160 2304"/>
                                    <a:gd name="T19" fmla="*/ 5160 h 3751"/>
                                  </a:gdLst>
                                  <a:ahLst/>
                                  <a:cxnLst>
                                    <a:cxn ang="0">
                                      <a:pos x="T1" y="T3"/>
                                    </a:cxn>
                                    <a:cxn ang="0">
                                      <a:pos x="T5" y="T7"/>
                                    </a:cxn>
                                    <a:cxn ang="0">
                                      <a:pos x="T9" y="T11"/>
                                    </a:cxn>
                                    <a:cxn ang="0">
                                      <a:pos x="T13" y="T15"/>
                                    </a:cxn>
                                    <a:cxn ang="0">
                                      <a:pos x="T17" y="T19"/>
                                    </a:cxn>
                                  </a:cxnLst>
                                  <a:rect l="0" t="0" r="r" b="b"/>
                                  <a:pathLst>
                                    <a:path w="7428" h="3751">
                                      <a:moveTo>
                                        <a:pt x="3326" y="2856"/>
                                      </a:moveTo>
                                      <a:lnTo>
                                        <a:pt x="3245" y="2818"/>
                                      </a:lnTo>
                                      <a:lnTo>
                                        <a:pt x="3206" y="2899"/>
                                      </a:lnTo>
                                      <a:lnTo>
                                        <a:pt x="3288" y="2938"/>
                                      </a:lnTo>
                                      <a:lnTo>
                                        <a:pt x="3326" y="28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 name="Freeform 1800"/>
                              <wps:cNvSpPr>
                                <a:spLocks/>
                              </wps:cNvSpPr>
                              <wps:spPr bwMode="auto">
                                <a:xfrm>
                                  <a:off x="4581" y="2304"/>
                                  <a:ext cx="7428" cy="3751"/>
                                </a:xfrm>
                                <a:custGeom>
                                  <a:avLst/>
                                  <a:gdLst>
                                    <a:gd name="T0" fmla="+- 0 7984 4581"/>
                                    <a:gd name="T1" fmla="*/ T0 w 7428"/>
                                    <a:gd name="T2" fmla="+- 0 4997 2304"/>
                                    <a:gd name="T3" fmla="*/ 4997 h 3751"/>
                                    <a:gd name="T4" fmla="+- 0 7903 4581"/>
                                    <a:gd name="T5" fmla="*/ T4 w 7428"/>
                                    <a:gd name="T6" fmla="+- 0 4959 2304"/>
                                    <a:gd name="T7" fmla="*/ 4959 h 3751"/>
                                    <a:gd name="T8" fmla="+- 0 7864 4581"/>
                                    <a:gd name="T9" fmla="*/ T8 w 7428"/>
                                    <a:gd name="T10" fmla="+- 0 5040 2304"/>
                                    <a:gd name="T11" fmla="*/ 5040 h 3751"/>
                                    <a:gd name="T12" fmla="+- 0 7946 4581"/>
                                    <a:gd name="T13" fmla="*/ T12 w 7428"/>
                                    <a:gd name="T14" fmla="+- 0 5079 2304"/>
                                    <a:gd name="T15" fmla="*/ 5079 h 3751"/>
                                    <a:gd name="T16" fmla="+- 0 7984 4581"/>
                                    <a:gd name="T17" fmla="*/ T16 w 7428"/>
                                    <a:gd name="T18" fmla="+- 0 4997 2304"/>
                                    <a:gd name="T19" fmla="*/ 4997 h 3751"/>
                                  </a:gdLst>
                                  <a:ahLst/>
                                  <a:cxnLst>
                                    <a:cxn ang="0">
                                      <a:pos x="T1" y="T3"/>
                                    </a:cxn>
                                    <a:cxn ang="0">
                                      <a:pos x="T5" y="T7"/>
                                    </a:cxn>
                                    <a:cxn ang="0">
                                      <a:pos x="T9" y="T11"/>
                                    </a:cxn>
                                    <a:cxn ang="0">
                                      <a:pos x="T13" y="T15"/>
                                    </a:cxn>
                                    <a:cxn ang="0">
                                      <a:pos x="T17" y="T19"/>
                                    </a:cxn>
                                  </a:cxnLst>
                                  <a:rect l="0" t="0" r="r" b="b"/>
                                  <a:pathLst>
                                    <a:path w="7428" h="3751">
                                      <a:moveTo>
                                        <a:pt x="3403" y="2693"/>
                                      </a:moveTo>
                                      <a:lnTo>
                                        <a:pt x="3322" y="2655"/>
                                      </a:lnTo>
                                      <a:lnTo>
                                        <a:pt x="3283" y="2736"/>
                                      </a:lnTo>
                                      <a:lnTo>
                                        <a:pt x="3365" y="2775"/>
                                      </a:lnTo>
                                      <a:lnTo>
                                        <a:pt x="3403" y="269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3" name="Freeform 1801"/>
                              <wps:cNvSpPr>
                                <a:spLocks/>
                              </wps:cNvSpPr>
                              <wps:spPr bwMode="auto">
                                <a:xfrm>
                                  <a:off x="4581" y="2304"/>
                                  <a:ext cx="7428" cy="3751"/>
                                </a:xfrm>
                                <a:custGeom>
                                  <a:avLst/>
                                  <a:gdLst>
                                    <a:gd name="T0" fmla="+- 0 8061 4581"/>
                                    <a:gd name="T1" fmla="*/ T0 w 7428"/>
                                    <a:gd name="T2" fmla="+- 0 4834 2304"/>
                                    <a:gd name="T3" fmla="*/ 4834 h 3751"/>
                                    <a:gd name="T4" fmla="+- 0 7979 4581"/>
                                    <a:gd name="T5" fmla="*/ T4 w 7428"/>
                                    <a:gd name="T6" fmla="+- 0 4795 2304"/>
                                    <a:gd name="T7" fmla="*/ 4795 h 3751"/>
                                    <a:gd name="T8" fmla="+- 0 7941 4581"/>
                                    <a:gd name="T9" fmla="*/ T8 w 7428"/>
                                    <a:gd name="T10" fmla="+- 0 4877 2304"/>
                                    <a:gd name="T11" fmla="*/ 4877 h 3751"/>
                                    <a:gd name="T12" fmla="+- 0 8023 4581"/>
                                    <a:gd name="T13" fmla="*/ T12 w 7428"/>
                                    <a:gd name="T14" fmla="+- 0 4915 2304"/>
                                    <a:gd name="T15" fmla="*/ 4915 h 3751"/>
                                    <a:gd name="T16" fmla="+- 0 8061 4581"/>
                                    <a:gd name="T17" fmla="*/ T16 w 7428"/>
                                    <a:gd name="T18" fmla="+- 0 4834 2304"/>
                                    <a:gd name="T19" fmla="*/ 4834 h 3751"/>
                                  </a:gdLst>
                                  <a:ahLst/>
                                  <a:cxnLst>
                                    <a:cxn ang="0">
                                      <a:pos x="T1" y="T3"/>
                                    </a:cxn>
                                    <a:cxn ang="0">
                                      <a:pos x="T5" y="T7"/>
                                    </a:cxn>
                                    <a:cxn ang="0">
                                      <a:pos x="T9" y="T11"/>
                                    </a:cxn>
                                    <a:cxn ang="0">
                                      <a:pos x="T13" y="T15"/>
                                    </a:cxn>
                                    <a:cxn ang="0">
                                      <a:pos x="T17" y="T19"/>
                                    </a:cxn>
                                  </a:cxnLst>
                                  <a:rect l="0" t="0" r="r" b="b"/>
                                  <a:pathLst>
                                    <a:path w="7428" h="3751">
                                      <a:moveTo>
                                        <a:pt x="3480" y="2530"/>
                                      </a:moveTo>
                                      <a:lnTo>
                                        <a:pt x="3398" y="2491"/>
                                      </a:lnTo>
                                      <a:lnTo>
                                        <a:pt x="3360" y="2573"/>
                                      </a:lnTo>
                                      <a:lnTo>
                                        <a:pt x="3442" y="2611"/>
                                      </a:lnTo>
                                      <a:lnTo>
                                        <a:pt x="3480" y="253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4" name="Freeform 1802"/>
                              <wps:cNvSpPr>
                                <a:spLocks/>
                              </wps:cNvSpPr>
                              <wps:spPr bwMode="auto">
                                <a:xfrm>
                                  <a:off x="4581" y="2304"/>
                                  <a:ext cx="7428" cy="3751"/>
                                </a:xfrm>
                                <a:custGeom>
                                  <a:avLst/>
                                  <a:gdLst>
                                    <a:gd name="T0" fmla="+- 0 8128 4581"/>
                                    <a:gd name="T1" fmla="*/ T0 w 7428"/>
                                    <a:gd name="T2" fmla="+- 0 4649 2304"/>
                                    <a:gd name="T3" fmla="*/ 4649 h 3751"/>
                                    <a:gd name="T4" fmla="+- 0 8056 4581"/>
                                    <a:gd name="T5" fmla="*/ T4 w 7428"/>
                                    <a:gd name="T6" fmla="+- 0 4627 2304"/>
                                    <a:gd name="T7" fmla="*/ 4627 h 3751"/>
                                    <a:gd name="T8" fmla="+- 0 8015 4581"/>
                                    <a:gd name="T9" fmla="*/ T8 w 7428"/>
                                    <a:gd name="T10" fmla="+- 0 4714 2304"/>
                                    <a:gd name="T11" fmla="*/ 4714 h 3751"/>
                                    <a:gd name="T12" fmla="+- 0 8068 4581"/>
                                    <a:gd name="T13" fmla="*/ T12 w 7428"/>
                                    <a:gd name="T14" fmla="+- 0 4739 2304"/>
                                    <a:gd name="T15" fmla="*/ 4739 h 3751"/>
                                    <a:gd name="T16" fmla="+- 0 8068 4581"/>
                                    <a:gd name="T17" fmla="*/ T16 w 7428"/>
                                    <a:gd name="T18" fmla="+- 0 4726 2304"/>
                                    <a:gd name="T19" fmla="*/ 4726 h 3751"/>
                                    <a:gd name="T20" fmla="+- 0 8109 4581"/>
                                    <a:gd name="T21" fmla="*/ T20 w 7428"/>
                                    <a:gd name="T22" fmla="+- 0 4707 2304"/>
                                    <a:gd name="T23" fmla="*/ 4707 h 3751"/>
                                    <a:gd name="T24" fmla="+- 0 8128 4581"/>
                                    <a:gd name="T25" fmla="*/ T24 w 7428"/>
                                    <a:gd name="T26" fmla="+- 0 4649 2304"/>
                                    <a:gd name="T27" fmla="*/ 4649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3547" y="2345"/>
                                      </a:moveTo>
                                      <a:lnTo>
                                        <a:pt x="3475" y="2323"/>
                                      </a:lnTo>
                                      <a:lnTo>
                                        <a:pt x="3434" y="2410"/>
                                      </a:lnTo>
                                      <a:lnTo>
                                        <a:pt x="3487" y="2435"/>
                                      </a:lnTo>
                                      <a:lnTo>
                                        <a:pt x="3487" y="2422"/>
                                      </a:lnTo>
                                      <a:lnTo>
                                        <a:pt x="3528" y="2403"/>
                                      </a:lnTo>
                                      <a:lnTo>
                                        <a:pt x="3547" y="234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5" name="Freeform 1803"/>
                              <wps:cNvSpPr>
                                <a:spLocks/>
                              </wps:cNvSpPr>
                              <wps:spPr bwMode="auto">
                                <a:xfrm>
                                  <a:off x="4581" y="2304"/>
                                  <a:ext cx="7428" cy="3751"/>
                                </a:xfrm>
                                <a:custGeom>
                                  <a:avLst/>
                                  <a:gdLst>
                                    <a:gd name="T0" fmla="+- 0 8109 4581"/>
                                    <a:gd name="T1" fmla="*/ T0 w 7428"/>
                                    <a:gd name="T2" fmla="+- 0 4707 2304"/>
                                    <a:gd name="T3" fmla="*/ 4707 h 3751"/>
                                    <a:gd name="T4" fmla="+- 0 8068 4581"/>
                                    <a:gd name="T5" fmla="*/ T4 w 7428"/>
                                    <a:gd name="T6" fmla="+- 0 4726 2304"/>
                                    <a:gd name="T7" fmla="*/ 4726 h 3751"/>
                                    <a:gd name="T8" fmla="+- 0 8099 4581"/>
                                    <a:gd name="T9" fmla="*/ T8 w 7428"/>
                                    <a:gd name="T10" fmla="+- 0 4735 2304"/>
                                    <a:gd name="T11" fmla="*/ 4735 h 3751"/>
                                    <a:gd name="T12" fmla="+- 0 8109 4581"/>
                                    <a:gd name="T13" fmla="*/ T12 w 7428"/>
                                    <a:gd name="T14" fmla="+- 0 4707 2304"/>
                                    <a:gd name="T15" fmla="*/ 4707 h 3751"/>
                                  </a:gdLst>
                                  <a:ahLst/>
                                  <a:cxnLst>
                                    <a:cxn ang="0">
                                      <a:pos x="T1" y="T3"/>
                                    </a:cxn>
                                    <a:cxn ang="0">
                                      <a:pos x="T5" y="T7"/>
                                    </a:cxn>
                                    <a:cxn ang="0">
                                      <a:pos x="T9" y="T11"/>
                                    </a:cxn>
                                    <a:cxn ang="0">
                                      <a:pos x="T13" y="T15"/>
                                    </a:cxn>
                                  </a:cxnLst>
                                  <a:rect l="0" t="0" r="r" b="b"/>
                                  <a:pathLst>
                                    <a:path w="7428" h="3751">
                                      <a:moveTo>
                                        <a:pt x="3528" y="2403"/>
                                      </a:moveTo>
                                      <a:lnTo>
                                        <a:pt x="3487" y="2422"/>
                                      </a:lnTo>
                                      <a:lnTo>
                                        <a:pt x="3518" y="2431"/>
                                      </a:lnTo>
                                      <a:lnTo>
                                        <a:pt x="3528" y="240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6" name="Freeform 1804"/>
                              <wps:cNvSpPr>
                                <a:spLocks/>
                              </wps:cNvSpPr>
                              <wps:spPr bwMode="auto">
                                <a:xfrm>
                                  <a:off x="4581" y="2304"/>
                                  <a:ext cx="7428" cy="3751"/>
                                </a:xfrm>
                                <a:custGeom>
                                  <a:avLst/>
                                  <a:gdLst>
                                    <a:gd name="T0" fmla="+- 0 8121 4581"/>
                                    <a:gd name="T1" fmla="*/ T0 w 7428"/>
                                    <a:gd name="T2" fmla="+- 0 4702 2304"/>
                                    <a:gd name="T3" fmla="*/ 4702 h 3751"/>
                                    <a:gd name="T4" fmla="+- 0 8109 4581"/>
                                    <a:gd name="T5" fmla="*/ T4 w 7428"/>
                                    <a:gd name="T6" fmla="+- 0 4707 2304"/>
                                    <a:gd name="T7" fmla="*/ 4707 h 3751"/>
                                    <a:gd name="T8" fmla="+- 0 8099 4581"/>
                                    <a:gd name="T9" fmla="*/ T8 w 7428"/>
                                    <a:gd name="T10" fmla="+- 0 4735 2304"/>
                                    <a:gd name="T11" fmla="*/ 4735 h 3751"/>
                                    <a:gd name="T12" fmla="+- 0 8068 4581"/>
                                    <a:gd name="T13" fmla="*/ T12 w 7428"/>
                                    <a:gd name="T14" fmla="+- 0 4726 2304"/>
                                    <a:gd name="T15" fmla="*/ 4726 h 3751"/>
                                    <a:gd name="T16" fmla="+- 0 8068 4581"/>
                                    <a:gd name="T17" fmla="*/ T16 w 7428"/>
                                    <a:gd name="T18" fmla="+- 0 4739 2304"/>
                                    <a:gd name="T19" fmla="*/ 4739 h 3751"/>
                                    <a:gd name="T20" fmla="+- 0 8097 4581"/>
                                    <a:gd name="T21" fmla="*/ T20 w 7428"/>
                                    <a:gd name="T22" fmla="+- 0 4752 2304"/>
                                    <a:gd name="T23" fmla="*/ 4752 h 3751"/>
                                    <a:gd name="T24" fmla="+- 0 8121 4581"/>
                                    <a:gd name="T25" fmla="*/ T24 w 7428"/>
                                    <a:gd name="T26" fmla="+- 0 4702 2304"/>
                                    <a:gd name="T27" fmla="*/ 4702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3540" y="2398"/>
                                      </a:moveTo>
                                      <a:lnTo>
                                        <a:pt x="3528" y="2403"/>
                                      </a:lnTo>
                                      <a:lnTo>
                                        <a:pt x="3518" y="2431"/>
                                      </a:lnTo>
                                      <a:lnTo>
                                        <a:pt x="3487" y="2422"/>
                                      </a:lnTo>
                                      <a:lnTo>
                                        <a:pt x="3487" y="2435"/>
                                      </a:lnTo>
                                      <a:lnTo>
                                        <a:pt x="3516" y="2448"/>
                                      </a:lnTo>
                                      <a:lnTo>
                                        <a:pt x="3540" y="239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7" name="Freeform 1805"/>
                              <wps:cNvSpPr>
                                <a:spLocks/>
                              </wps:cNvSpPr>
                              <wps:spPr bwMode="auto">
                                <a:xfrm>
                                  <a:off x="4581" y="2304"/>
                                  <a:ext cx="7428" cy="3751"/>
                                </a:xfrm>
                                <a:custGeom>
                                  <a:avLst/>
                                  <a:gdLst>
                                    <a:gd name="T0" fmla="+- 0 8299 4581"/>
                                    <a:gd name="T1" fmla="*/ T0 w 7428"/>
                                    <a:gd name="T2" fmla="+- 0 4704 2304"/>
                                    <a:gd name="T3" fmla="*/ 4704 h 3751"/>
                                    <a:gd name="T4" fmla="+- 0 8212 4581"/>
                                    <a:gd name="T5" fmla="*/ T4 w 7428"/>
                                    <a:gd name="T6" fmla="+- 0 4678 2304"/>
                                    <a:gd name="T7" fmla="*/ 4678 h 3751"/>
                                    <a:gd name="T8" fmla="+- 0 8186 4581"/>
                                    <a:gd name="T9" fmla="*/ T8 w 7428"/>
                                    <a:gd name="T10" fmla="+- 0 4764 2304"/>
                                    <a:gd name="T11" fmla="*/ 4764 h 3751"/>
                                    <a:gd name="T12" fmla="+- 0 8272 4581"/>
                                    <a:gd name="T13" fmla="*/ T12 w 7428"/>
                                    <a:gd name="T14" fmla="+- 0 4791 2304"/>
                                    <a:gd name="T15" fmla="*/ 4791 h 3751"/>
                                    <a:gd name="T16" fmla="+- 0 8299 4581"/>
                                    <a:gd name="T17" fmla="*/ T16 w 7428"/>
                                    <a:gd name="T18" fmla="+- 0 4704 2304"/>
                                    <a:gd name="T19" fmla="*/ 4704 h 3751"/>
                                  </a:gdLst>
                                  <a:ahLst/>
                                  <a:cxnLst>
                                    <a:cxn ang="0">
                                      <a:pos x="T1" y="T3"/>
                                    </a:cxn>
                                    <a:cxn ang="0">
                                      <a:pos x="T5" y="T7"/>
                                    </a:cxn>
                                    <a:cxn ang="0">
                                      <a:pos x="T9" y="T11"/>
                                    </a:cxn>
                                    <a:cxn ang="0">
                                      <a:pos x="T13" y="T15"/>
                                    </a:cxn>
                                    <a:cxn ang="0">
                                      <a:pos x="T17" y="T19"/>
                                    </a:cxn>
                                  </a:cxnLst>
                                  <a:rect l="0" t="0" r="r" b="b"/>
                                  <a:pathLst>
                                    <a:path w="7428" h="3751">
                                      <a:moveTo>
                                        <a:pt x="3718" y="2400"/>
                                      </a:moveTo>
                                      <a:lnTo>
                                        <a:pt x="3631" y="2374"/>
                                      </a:lnTo>
                                      <a:lnTo>
                                        <a:pt x="3605" y="2460"/>
                                      </a:lnTo>
                                      <a:lnTo>
                                        <a:pt x="3691" y="2487"/>
                                      </a:lnTo>
                                      <a:lnTo>
                                        <a:pt x="3718" y="240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8" name="Freeform 1806"/>
                              <wps:cNvSpPr>
                                <a:spLocks/>
                              </wps:cNvSpPr>
                              <wps:spPr bwMode="auto">
                                <a:xfrm>
                                  <a:off x="4581" y="2304"/>
                                  <a:ext cx="7428" cy="3751"/>
                                </a:xfrm>
                                <a:custGeom>
                                  <a:avLst/>
                                  <a:gdLst>
                                    <a:gd name="T0" fmla="+- 0 8471 4581"/>
                                    <a:gd name="T1" fmla="*/ T0 w 7428"/>
                                    <a:gd name="T2" fmla="+- 0 4759 2304"/>
                                    <a:gd name="T3" fmla="*/ 4759 h 3751"/>
                                    <a:gd name="T4" fmla="+- 0 8385 4581"/>
                                    <a:gd name="T5" fmla="*/ T4 w 7428"/>
                                    <a:gd name="T6" fmla="+- 0 4733 2304"/>
                                    <a:gd name="T7" fmla="*/ 4733 h 3751"/>
                                    <a:gd name="T8" fmla="+- 0 8356 4581"/>
                                    <a:gd name="T9" fmla="*/ T8 w 7428"/>
                                    <a:gd name="T10" fmla="+- 0 4817 2304"/>
                                    <a:gd name="T11" fmla="*/ 4817 h 3751"/>
                                    <a:gd name="T12" fmla="+- 0 8443 4581"/>
                                    <a:gd name="T13" fmla="*/ T12 w 7428"/>
                                    <a:gd name="T14" fmla="+- 0 4846 2304"/>
                                    <a:gd name="T15" fmla="*/ 4846 h 3751"/>
                                    <a:gd name="T16" fmla="+- 0 8471 4581"/>
                                    <a:gd name="T17" fmla="*/ T16 w 7428"/>
                                    <a:gd name="T18" fmla="+- 0 4759 2304"/>
                                    <a:gd name="T19" fmla="*/ 4759 h 3751"/>
                                  </a:gdLst>
                                  <a:ahLst/>
                                  <a:cxnLst>
                                    <a:cxn ang="0">
                                      <a:pos x="T1" y="T3"/>
                                    </a:cxn>
                                    <a:cxn ang="0">
                                      <a:pos x="T5" y="T7"/>
                                    </a:cxn>
                                    <a:cxn ang="0">
                                      <a:pos x="T9" y="T11"/>
                                    </a:cxn>
                                    <a:cxn ang="0">
                                      <a:pos x="T13" y="T15"/>
                                    </a:cxn>
                                    <a:cxn ang="0">
                                      <a:pos x="T17" y="T19"/>
                                    </a:cxn>
                                  </a:cxnLst>
                                  <a:rect l="0" t="0" r="r" b="b"/>
                                  <a:pathLst>
                                    <a:path w="7428" h="3751">
                                      <a:moveTo>
                                        <a:pt x="3890" y="2455"/>
                                      </a:moveTo>
                                      <a:lnTo>
                                        <a:pt x="3804" y="2429"/>
                                      </a:lnTo>
                                      <a:lnTo>
                                        <a:pt x="3775" y="2513"/>
                                      </a:lnTo>
                                      <a:lnTo>
                                        <a:pt x="3862" y="2542"/>
                                      </a:lnTo>
                                      <a:lnTo>
                                        <a:pt x="3890" y="245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 name="Freeform 1807"/>
                              <wps:cNvSpPr>
                                <a:spLocks/>
                              </wps:cNvSpPr>
                              <wps:spPr bwMode="auto">
                                <a:xfrm>
                                  <a:off x="4581" y="2304"/>
                                  <a:ext cx="7428" cy="3751"/>
                                </a:xfrm>
                                <a:custGeom>
                                  <a:avLst/>
                                  <a:gdLst>
                                    <a:gd name="T0" fmla="+- 0 8632 4581"/>
                                    <a:gd name="T1" fmla="*/ T0 w 7428"/>
                                    <a:gd name="T2" fmla="+- 0 4812 2304"/>
                                    <a:gd name="T3" fmla="*/ 4812 h 3751"/>
                                    <a:gd name="T4" fmla="+- 0 8555 4581"/>
                                    <a:gd name="T5" fmla="*/ T4 w 7428"/>
                                    <a:gd name="T6" fmla="+- 0 4788 2304"/>
                                    <a:gd name="T7" fmla="*/ 4788 h 3751"/>
                                    <a:gd name="T8" fmla="+- 0 8529 4581"/>
                                    <a:gd name="T9" fmla="*/ T8 w 7428"/>
                                    <a:gd name="T10" fmla="+- 0 4872 2304"/>
                                    <a:gd name="T11" fmla="*/ 4872 h 3751"/>
                                    <a:gd name="T12" fmla="+- 0 8579 4581"/>
                                    <a:gd name="T13" fmla="*/ T12 w 7428"/>
                                    <a:gd name="T14" fmla="+- 0 4889 2304"/>
                                    <a:gd name="T15" fmla="*/ 4889 h 3751"/>
                                    <a:gd name="T16" fmla="+- 0 8579 4581"/>
                                    <a:gd name="T17" fmla="*/ T16 w 7428"/>
                                    <a:gd name="T18" fmla="+- 0 4831 2304"/>
                                    <a:gd name="T19" fmla="*/ 4831 h 3751"/>
                                    <a:gd name="T20" fmla="+- 0 8584 4581"/>
                                    <a:gd name="T21" fmla="*/ T20 w 7428"/>
                                    <a:gd name="T22" fmla="+- 0 4822 2304"/>
                                    <a:gd name="T23" fmla="*/ 4822 h 3751"/>
                                    <a:gd name="T24" fmla="+- 0 8593 4581"/>
                                    <a:gd name="T25" fmla="*/ T24 w 7428"/>
                                    <a:gd name="T26" fmla="+- 0 4827 2304"/>
                                    <a:gd name="T27" fmla="*/ 4827 h 3751"/>
                                    <a:gd name="T28" fmla="+- 0 8632 4581"/>
                                    <a:gd name="T29" fmla="*/ T28 w 7428"/>
                                    <a:gd name="T30" fmla="+- 0 4812 2304"/>
                                    <a:gd name="T31" fmla="*/ 4812 h 375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428" h="3751">
                                      <a:moveTo>
                                        <a:pt x="4051" y="2508"/>
                                      </a:moveTo>
                                      <a:lnTo>
                                        <a:pt x="3974" y="2484"/>
                                      </a:lnTo>
                                      <a:lnTo>
                                        <a:pt x="3948" y="2568"/>
                                      </a:lnTo>
                                      <a:lnTo>
                                        <a:pt x="3998" y="2585"/>
                                      </a:lnTo>
                                      <a:lnTo>
                                        <a:pt x="3998" y="2527"/>
                                      </a:lnTo>
                                      <a:lnTo>
                                        <a:pt x="4003" y="2518"/>
                                      </a:lnTo>
                                      <a:lnTo>
                                        <a:pt x="4012" y="2523"/>
                                      </a:lnTo>
                                      <a:lnTo>
                                        <a:pt x="4051" y="250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0" name="Freeform 1808"/>
                              <wps:cNvSpPr>
                                <a:spLocks/>
                              </wps:cNvSpPr>
                              <wps:spPr bwMode="auto">
                                <a:xfrm>
                                  <a:off x="4581" y="2304"/>
                                  <a:ext cx="7428" cy="3751"/>
                                </a:xfrm>
                                <a:custGeom>
                                  <a:avLst/>
                                  <a:gdLst>
                                    <a:gd name="T0" fmla="+- 0 8593 4581"/>
                                    <a:gd name="T1" fmla="*/ T0 w 7428"/>
                                    <a:gd name="T2" fmla="+- 0 4827 2304"/>
                                    <a:gd name="T3" fmla="*/ 4827 h 3751"/>
                                    <a:gd name="T4" fmla="+- 0 8584 4581"/>
                                    <a:gd name="T5" fmla="*/ T4 w 7428"/>
                                    <a:gd name="T6" fmla="+- 0 4822 2304"/>
                                    <a:gd name="T7" fmla="*/ 4822 h 3751"/>
                                    <a:gd name="T8" fmla="+- 0 8579 4581"/>
                                    <a:gd name="T9" fmla="*/ T8 w 7428"/>
                                    <a:gd name="T10" fmla="+- 0 4831 2304"/>
                                    <a:gd name="T11" fmla="*/ 4831 h 3751"/>
                                    <a:gd name="T12" fmla="+- 0 8593 4581"/>
                                    <a:gd name="T13" fmla="*/ T12 w 7428"/>
                                    <a:gd name="T14" fmla="+- 0 4827 2304"/>
                                    <a:gd name="T15" fmla="*/ 4827 h 3751"/>
                                  </a:gdLst>
                                  <a:ahLst/>
                                  <a:cxnLst>
                                    <a:cxn ang="0">
                                      <a:pos x="T1" y="T3"/>
                                    </a:cxn>
                                    <a:cxn ang="0">
                                      <a:pos x="T5" y="T7"/>
                                    </a:cxn>
                                    <a:cxn ang="0">
                                      <a:pos x="T9" y="T11"/>
                                    </a:cxn>
                                    <a:cxn ang="0">
                                      <a:pos x="T13" y="T15"/>
                                    </a:cxn>
                                  </a:cxnLst>
                                  <a:rect l="0" t="0" r="r" b="b"/>
                                  <a:pathLst>
                                    <a:path w="7428" h="3751">
                                      <a:moveTo>
                                        <a:pt x="4012" y="2523"/>
                                      </a:moveTo>
                                      <a:lnTo>
                                        <a:pt x="4003" y="2518"/>
                                      </a:lnTo>
                                      <a:lnTo>
                                        <a:pt x="3998" y="2527"/>
                                      </a:lnTo>
                                      <a:lnTo>
                                        <a:pt x="4012" y="25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1" name="Freeform 1809"/>
                              <wps:cNvSpPr>
                                <a:spLocks/>
                              </wps:cNvSpPr>
                              <wps:spPr bwMode="auto">
                                <a:xfrm>
                                  <a:off x="4581" y="2304"/>
                                  <a:ext cx="7428" cy="3751"/>
                                </a:xfrm>
                                <a:custGeom>
                                  <a:avLst/>
                                  <a:gdLst>
                                    <a:gd name="T0" fmla="+- 0 8663 4581"/>
                                    <a:gd name="T1" fmla="*/ T0 w 7428"/>
                                    <a:gd name="T2" fmla="+- 0 4867 2304"/>
                                    <a:gd name="T3" fmla="*/ 4867 h 3751"/>
                                    <a:gd name="T4" fmla="+- 0 8593 4581"/>
                                    <a:gd name="T5" fmla="*/ T4 w 7428"/>
                                    <a:gd name="T6" fmla="+- 0 4827 2304"/>
                                    <a:gd name="T7" fmla="*/ 4827 h 3751"/>
                                    <a:gd name="T8" fmla="+- 0 8579 4581"/>
                                    <a:gd name="T9" fmla="*/ T8 w 7428"/>
                                    <a:gd name="T10" fmla="+- 0 4831 2304"/>
                                    <a:gd name="T11" fmla="*/ 4831 h 3751"/>
                                    <a:gd name="T12" fmla="+- 0 8579 4581"/>
                                    <a:gd name="T13" fmla="*/ T12 w 7428"/>
                                    <a:gd name="T14" fmla="+- 0 4889 2304"/>
                                    <a:gd name="T15" fmla="*/ 4889 h 3751"/>
                                    <a:gd name="T16" fmla="+- 0 8639 4581"/>
                                    <a:gd name="T17" fmla="*/ T16 w 7428"/>
                                    <a:gd name="T18" fmla="+- 0 4908 2304"/>
                                    <a:gd name="T19" fmla="*/ 4908 h 3751"/>
                                    <a:gd name="T20" fmla="+- 0 8663 4581"/>
                                    <a:gd name="T21" fmla="*/ T20 w 7428"/>
                                    <a:gd name="T22" fmla="+- 0 4867 2304"/>
                                    <a:gd name="T23" fmla="*/ 4867 h 3751"/>
                                  </a:gdLst>
                                  <a:ahLst/>
                                  <a:cxnLst>
                                    <a:cxn ang="0">
                                      <a:pos x="T1" y="T3"/>
                                    </a:cxn>
                                    <a:cxn ang="0">
                                      <a:pos x="T5" y="T7"/>
                                    </a:cxn>
                                    <a:cxn ang="0">
                                      <a:pos x="T9" y="T11"/>
                                    </a:cxn>
                                    <a:cxn ang="0">
                                      <a:pos x="T13" y="T15"/>
                                    </a:cxn>
                                    <a:cxn ang="0">
                                      <a:pos x="T17" y="T19"/>
                                    </a:cxn>
                                    <a:cxn ang="0">
                                      <a:pos x="T21" y="T23"/>
                                    </a:cxn>
                                  </a:cxnLst>
                                  <a:rect l="0" t="0" r="r" b="b"/>
                                  <a:pathLst>
                                    <a:path w="7428" h="3751">
                                      <a:moveTo>
                                        <a:pt x="4082" y="2563"/>
                                      </a:moveTo>
                                      <a:lnTo>
                                        <a:pt x="4012" y="2523"/>
                                      </a:lnTo>
                                      <a:lnTo>
                                        <a:pt x="3998" y="2527"/>
                                      </a:lnTo>
                                      <a:lnTo>
                                        <a:pt x="3998" y="2585"/>
                                      </a:lnTo>
                                      <a:lnTo>
                                        <a:pt x="4058" y="2604"/>
                                      </a:lnTo>
                                      <a:lnTo>
                                        <a:pt x="4082" y="25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2" name="Freeform 1810"/>
                              <wps:cNvSpPr>
                                <a:spLocks/>
                              </wps:cNvSpPr>
                              <wps:spPr bwMode="auto">
                                <a:xfrm>
                                  <a:off x="4581" y="2304"/>
                                  <a:ext cx="7428" cy="3751"/>
                                </a:xfrm>
                                <a:custGeom>
                                  <a:avLst/>
                                  <a:gdLst>
                                    <a:gd name="T0" fmla="+- 0 8738 4581"/>
                                    <a:gd name="T1" fmla="*/ T0 w 7428"/>
                                    <a:gd name="T2" fmla="+- 0 4671 2304"/>
                                    <a:gd name="T3" fmla="*/ 4671 h 3751"/>
                                    <a:gd name="T4" fmla="+- 0 8685 4581"/>
                                    <a:gd name="T5" fmla="*/ T4 w 7428"/>
                                    <a:gd name="T6" fmla="+- 0 4647 2304"/>
                                    <a:gd name="T7" fmla="*/ 4647 h 3751"/>
                                    <a:gd name="T8" fmla="+- 0 8630 4581"/>
                                    <a:gd name="T9" fmla="*/ T8 w 7428"/>
                                    <a:gd name="T10" fmla="+- 0 4745 2304"/>
                                    <a:gd name="T11" fmla="*/ 4745 h 3751"/>
                                    <a:gd name="T12" fmla="+- 0 8685 4581"/>
                                    <a:gd name="T13" fmla="*/ T12 w 7428"/>
                                    <a:gd name="T14" fmla="+- 0 4778 2304"/>
                                    <a:gd name="T15" fmla="*/ 4778 h 3751"/>
                                    <a:gd name="T16" fmla="+- 0 8685 4581"/>
                                    <a:gd name="T17" fmla="*/ T16 w 7428"/>
                                    <a:gd name="T18" fmla="+- 0 4745 2304"/>
                                    <a:gd name="T19" fmla="*/ 4745 h 3751"/>
                                    <a:gd name="T20" fmla="+- 0 8708 4581"/>
                                    <a:gd name="T21" fmla="*/ T20 w 7428"/>
                                    <a:gd name="T22" fmla="+- 0 4737 2304"/>
                                    <a:gd name="T23" fmla="*/ 4737 h 3751"/>
                                    <a:gd name="T24" fmla="+- 0 8738 4581"/>
                                    <a:gd name="T25" fmla="*/ T24 w 7428"/>
                                    <a:gd name="T26" fmla="+- 0 4671 2304"/>
                                    <a:gd name="T27" fmla="*/ 4671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4157" y="2367"/>
                                      </a:moveTo>
                                      <a:lnTo>
                                        <a:pt x="4104" y="2343"/>
                                      </a:lnTo>
                                      <a:lnTo>
                                        <a:pt x="4049" y="2441"/>
                                      </a:lnTo>
                                      <a:lnTo>
                                        <a:pt x="4104" y="2474"/>
                                      </a:lnTo>
                                      <a:lnTo>
                                        <a:pt x="4104" y="2441"/>
                                      </a:lnTo>
                                      <a:lnTo>
                                        <a:pt x="4127" y="2433"/>
                                      </a:lnTo>
                                      <a:lnTo>
                                        <a:pt x="4157" y="236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811"/>
                              <wps:cNvSpPr>
                                <a:spLocks/>
                              </wps:cNvSpPr>
                              <wps:spPr bwMode="auto">
                                <a:xfrm>
                                  <a:off x="4581" y="2304"/>
                                  <a:ext cx="7428" cy="3751"/>
                                </a:xfrm>
                                <a:custGeom>
                                  <a:avLst/>
                                  <a:gdLst>
                                    <a:gd name="T0" fmla="+- 0 8708 4581"/>
                                    <a:gd name="T1" fmla="*/ T0 w 7428"/>
                                    <a:gd name="T2" fmla="+- 0 4737 2304"/>
                                    <a:gd name="T3" fmla="*/ 4737 h 3751"/>
                                    <a:gd name="T4" fmla="+- 0 8685 4581"/>
                                    <a:gd name="T5" fmla="*/ T4 w 7428"/>
                                    <a:gd name="T6" fmla="+- 0 4745 2304"/>
                                    <a:gd name="T7" fmla="*/ 4745 h 3751"/>
                                    <a:gd name="T8" fmla="+- 0 8702 4581"/>
                                    <a:gd name="T9" fmla="*/ T8 w 7428"/>
                                    <a:gd name="T10" fmla="+- 0 4752 2304"/>
                                    <a:gd name="T11" fmla="*/ 4752 h 3751"/>
                                    <a:gd name="T12" fmla="+- 0 8708 4581"/>
                                    <a:gd name="T13" fmla="*/ T12 w 7428"/>
                                    <a:gd name="T14" fmla="+- 0 4737 2304"/>
                                    <a:gd name="T15" fmla="*/ 4737 h 3751"/>
                                  </a:gdLst>
                                  <a:ahLst/>
                                  <a:cxnLst>
                                    <a:cxn ang="0">
                                      <a:pos x="T1" y="T3"/>
                                    </a:cxn>
                                    <a:cxn ang="0">
                                      <a:pos x="T5" y="T7"/>
                                    </a:cxn>
                                    <a:cxn ang="0">
                                      <a:pos x="T9" y="T11"/>
                                    </a:cxn>
                                    <a:cxn ang="0">
                                      <a:pos x="T13" y="T15"/>
                                    </a:cxn>
                                  </a:cxnLst>
                                  <a:rect l="0" t="0" r="r" b="b"/>
                                  <a:pathLst>
                                    <a:path w="7428" h="3751">
                                      <a:moveTo>
                                        <a:pt x="4127" y="2433"/>
                                      </a:moveTo>
                                      <a:lnTo>
                                        <a:pt x="4104" y="2441"/>
                                      </a:lnTo>
                                      <a:lnTo>
                                        <a:pt x="4121" y="2448"/>
                                      </a:lnTo>
                                      <a:lnTo>
                                        <a:pt x="4127" y="243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4" name="Freeform 1812"/>
                              <wps:cNvSpPr>
                                <a:spLocks/>
                              </wps:cNvSpPr>
                              <wps:spPr bwMode="auto">
                                <a:xfrm>
                                  <a:off x="4581" y="2304"/>
                                  <a:ext cx="7428" cy="3751"/>
                                </a:xfrm>
                                <a:custGeom>
                                  <a:avLst/>
                                  <a:gdLst>
                                    <a:gd name="T0" fmla="+- 0 8743 4581"/>
                                    <a:gd name="T1" fmla="*/ T0 w 7428"/>
                                    <a:gd name="T2" fmla="+- 0 4726 2304"/>
                                    <a:gd name="T3" fmla="*/ 4726 h 3751"/>
                                    <a:gd name="T4" fmla="+- 0 8708 4581"/>
                                    <a:gd name="T5" fmla="*/ T4 w 7428"/>
                                    <a:gd name="T6" fmla="+- 0 4737 2304"/>
                                    <a:gd name="T7" fmla="*/ 4737 h 3751"/>
                                    <a:gd name="T8" fmla="+- 0 8702 4581"/>
                                    <a:gd name="T9" fmla="*/ T8 w 7428"/>
                                    <a:gd name="T10" fmla="+- 0 4752 2304"/>
                                    <a:gd name="T11" fmla="*/ 4752 h 3751"/>
                                    <a:gd name="T12" fmla="+- 0 8685 4581"/>
                                    <a:gd name="T13" fmla="*/ T12 w 7428"/>
                                    <a:gd name="T14" fmla="+- 0 4745 2304"/>
                                    <a:gd name="T15" fmla="*/ 4745 h 3751"/>
                                    <a:gd name="T16" fmla="+- 0 8685 4581"/>
                                    <a:gd name="T17" fmla="*/ T16 w 7428"/>
                                    <a:gd name="T18" fmla="+- 0 4778 2304"/>
                                    <a:gd name="T19" fmla="*/ 4778 h 3751"/>
                                    <a:gd name="T20" fmla="+- 0 8707 4581"/>
                                    <a:gd name="T21" fmla="*/ T20 w 7428"/>
                                    <a:gd name="T22" fmla="+- 0 4791 2304"/>
                                    <a:gd name="T23" fmla="*/ 4791 h 3751"/>
                                    <a:gd name="T24" fmla="+- 0 8743 4581"/>
                                    <a:gd name="T25" fmla="*/ T24 w 7428"/>
                                    <a:gd name="T26" fmla="+- 0 4726 2304"/>
                                    <a:gd name="T27" fmla="*/ 4726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4162" y="2422"/>
                                      </a:moveTo>
                                      <a:lnTo>
                                        <a:pt x="4127" y="2433"/>
                                      </a:lnTo>
                                      <a:lnTo>
                                        <a:pt x="4121" y="2448"/>
                                      </a:lnTo>
                                      <a:lnTo>
                                        <a:pt x="4104" y="2441"/>
                                      </a:lnTo>
                                      <a:lnTo>
                                        <a:pt x="4104" y="2474"/>
                                      </a:lnTo>
                                      <a:lnTo>
                                        <a:pt x="4126" y="2487"/>
                                      </a:lnTo>
                                      <a:lnTo>
                                        <a:pt x="4162" y="242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Freeform 1813"/>
                              <wps:cNvSpPr>
                                <a:spLocks/>
                              </wps:cNvSpPr>
                              <wps:spPr bwMode="auto">
                                <a:xfrm>
                                  <a:off x="4581" y="2304"/>
                                  <a:ext cx="7428" cy="3751"/>
                                </a:xfrm>
                                <a:custGeom>
                                  <a:avLst/>
                                  <a:gdLst>
                                    <a:gd name="T0" fmla="+- 0 8903 4581"/>
                                    <a:gd name="T1" fmla="*/ T0 w 7428"/>
                                    <a:gd name="T2" fmla="+- 0 4740 2304"/>
                                    <a:gd name="T3" fmla="*/ 4740 h 3751"/>
                                    <a:gd name="T4" fmla="+- 0 8819 4581"/>
                                    <a:gd name="T5" fmla="*/ T4 w 7428"/>
                                    <a:gd name="T6" fmla="+- 0 4704 2304"/>
                                    <a:gd name="T7" fmla="*/ 4704 h 3751"/>
                                    <a:gd name="T8" fmla="+- 0 8783 4581"/>
                                    <a:gd name="T9" fmla="*/ T8 w 7428"/>
                                    <a:gd name="T10" fmla="+- 0 4788 2304"/>
                                    <a:gd name="T11" fmla="*/ 4788 h 3751"/>
                                    <a:gd name="T12" fmla="+- 0 8867 4581"/>
                                    <a:gd name="T13" fmla="*/ T12 w 7428"/>
                                    <a:gd name="T14" fmla="+- 0 4824 2304"/>
                                    <a:gd name="T15" fmla="*/ 4824 h 3751"/>
                                    <a:gd name="T16" fmla="+- 0 8903 4581"/>
                                    <a:gd name="T17" fmla="*/ T16 w 7428"/>
                                    <a:gd name="T18" fmla="+- 0 4740 2304"/>
                                    <a:gd name="T19" fmla="*/ 4740 h 3751"/>
                                  </a:gdLst>
                                  <a:ahLst/>
                                  <a:cxnLst>
                                    <a:cxn ang="0">
                                      <a:pos x="T1" y="T3"/>
                                    </a:cxn>
                                    <a:cxn ang="0">
                                      <a:pos x="T5" y="T7"/>
                                    </a:cxn>
                                    <a:cxn ang="0">
                                      <a:pos x="T9" y="T11"/>
                                    </a:cxn>
                                    <a:cxn ang="0">
                                      <a:pos x="T13" y="T15"/>
                                    </a:cxn>
                                    <a:cxn ang="0">
                                      <a:pos x="T17" y="T19"/>
                                    </a:cxn>
                                  </a:cxnLst>
                                  <a:rect l="0" t="0" r="r" b="b"/>
                                  <a:pathLst>
                                    <a:path w="7428" h="3751">
                                      <a:moveTo>
                                        <a:pt x="4322" y="2436"/>
                                      </a:moveTo>
                                      <a:lnTo>
                                        <a:pt x="4238" y="2400"/>
                                      </a:lnTo>
                                      <a:lnTo>
                                        <a:pt x="4202" y="2484"/>
                                      </a:lnTo>
                                      <a:lnTo>
                                        <a:pt x="4286" y="2520"/>
                                      </a:lnTo>
                                      <a:lnTo>
                                        <a:pt x="4322" y="243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 name="Freeform 1814"/>
                              <wps:cNvSpPr>
                                <a:spLocks/>
                              </wps:cNvSpPr>
                              <wps:spPr bwMode="auto">
                                <a:xfrm>
                                  <a:off x="4581" y="2304"/>
                                  <a:ext cx="7428" cy="3751"/>
                                </a:xfrm>
                                <a:custGeom>
                                  <a:avLst/>
                                  <a:gdLst>
                                    <a:gd name="T0" fmla="+- 0 9069 4581"/>
                                    <a:gd name="T1" fmla="*/ T0 w 7428"/>
                                    <a:gd name="T2" fmla="+- 0 4812 2304"/>
                                    <a:gd name="T3" fmla="*/ 4812 h 3751"/>
                                    <a:gd name="T4" fmla="+- 0 8985 4581"/>
                                    <a:gd name="T5" fmla="*/ T4 w 7428"/>
                                    <a:gd name="T6" fmla="+- 0 4776 2304"/>
                                    <a:gd name="T7" fmla="*/ 4776 h 3751"/>
                                    <a:gd name="T8" fmla="+- 0 8949 4581"/>
                                    <a:gd name="T9" fmla="*/ T8 w 7428"/>
                                    <a:gd name="T10" fmla="+- 0 4860 2304"/>
                                    <a:gd name="T11" fmla="*/ 4860 h 3751"/>
                                    <a:gd name="T12" fmla="+- 0 9033 4581"/>
                                    <a:gd name="T13" fmla="*/ T12 w 7428"/>
                                    <a:gd name="T14" fmla="+- 0 4896 2304"/>
                                    <a:gd name="T15" fmla="*/ 4896 h 3751"/>
                                    <a:gd name="T16" fmla="+- 0 9069 4581"/>
                                    <a:gd name="T17" fmla="*/ T16 w 7428"/>
                                    <a:gd name="T18" fmla="+- 0 4812 2304"/>
                                    <a:gd name="T19" fmla="*/ 4812 h 3751"/>
                                  </a:gdLst>
                                  <a:ahLst/>
                                  <a:cxnLst>
                                    <a:cxn ang="0">
                                      <a:pos x="T1" y="T3"/>
                                    </a:cxn>
                                    <a:cxn ang="0">
                                      <a:pos x="T5" y="T7"/>
                                    </a:cxn>
                                    <a:cxn ang="0">
                                      <a:pos x="T9" y="T11"/>
                                    </a:cxn>
                                    <a:cxn ang="0">
                                      <a:pos x="T13" y="T15"/>
                                    </a:cxn>
                                    <a:cxn ang="0">
                                      <a:pos x="T17" y="T19"/>
                                    </a:cxn>
                                  </a:cxnLst>
                                  <a:rect l="0" t="0" r="r" b="b"/>
                                  <a:pathLst>
                                    <a:path w="7428" h="3751">
                                      <a:moveTo>
                                        <a:pt x="4488" y="2508"/>
                                      </a:moveTo>
                                      <a:lnTo>
                                        <a:pt x="4404" y="2472"/>
                                      </a:lnTo>
                                      <a:lnTo>
                                        <a:pt x="4368" y="2556"/>
                                      </a:lnTo>
                                      <a:lnTo>
                                        <a:pt x="4452" y="2592"/>
                                      </a:lnTo>
                                      <a:lnTo>
                                        <a:pt x="4488" y="250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7" name="Freeform 1815"/>
                              <wps:cNvSpPr>
                                <a:spLocks/>
                              </wps:cNvSpPr>
                              <wps:spPr bwMode="auto">
                                <a:xfrm>
                                  <a:off x="4581" y="2304"/>
                                  <a:ext cx="7428" cy="3751"/>
                                </a:xfrm>
                                <a:custGeom>
                                  <a:avLst/>
                                  <a:gdLst>
                                    <a:gd name="T0" fmla="+- 0 9232 4581"/>
                                    <a:gd name="T1" fmla="*/ T0 w 7428"/>
                                    <a:gd name="T2" fmla="+- 0 4884 2304"/>
                                    <a:gd name="T3" fmla="*/ 4884 h 3751"/>
                                    <a:gd name="T4" fmla="+- 0 9151 4581"/>
                                    <a:gd name="T5" fmla="*/ T4 w 7428"/>
                                    <a:gd name="T6" fmla="+- 0 4848 2304"/>
                                    <a:gd name="T7" fmla="*/ 4848 h 3751"/>
                                    <a:gd name="T8" fmla="+- 0 9115 4581"/>
                                    <a:gd name="T9" fmla="*/ T8 w 7428"/>
                                    <a:gd name="T10" fmla="+- 0 4932 2304"/>
                                    <a:gd name="T11" fmla="*/ 4932 h 3751"/>
                                    <a:gd name="T12" fmla="+- 0 9196 4581"/>
                                    <a:gd name="T13" fmla="*/ T12 w 7428"/>
                                    <a:gd name="T14" fmla="+- 0 4968 2304"/>
                                    <a:gd name="T15" fmla="*/ 4968 h 3751"/>
                                    <a:gd name="T16" fmla="+- 0 9232 4581"/>
                                    <a:gd name="T17" fmla="*/ T16 w 7428"/>
                                    <a:gd name="T18" fmla="+- 0 4884 2304"/>
                                    <a:gd name="T19" fmla="*/ 4884 h 3751"/>
                                  </a:gdLst>
                                  <a:ahLst/>
                                  <a:cxnLst>
                                    <a:cxn ang="0">
                                      <a:pos x="T1" y="T3"/>
                                    </a:cxn>
                                    <a:cxn ang="0">
                                      <a:pos x="T5" y="T7"/>
                                    </a:cxn>
                                    <a:cxn ang="0">
                                      <a:pos x="T9" y="T11"/>
                                    </a:cxn>
                                    <a:cxn ang="0">
                                      <a:pos x="T13" y="T15"/>
                                    </a:cxn>
                                    <a:cxn ang="0">
                                      <a:pos x="T17" y="T19"/>
                                    </a:cxn>
                                  </a:cxnLst>
                                  <a:rect l="0" t="0" r="r" b="b"/>
                                  <a:pathLst>
                                    <a:path w="7428" h="3751">
                                      <a:moveTo>
                                        <a:pt x="4651" y="2580"/>
                                      </a:moveTo>
                                      <a:lnTo>
                                        <a:pt x="4570" y="2544"/>
                                      </a:lnTo>
                                      <a:lnTo>
                                        <a:pt x="4534" y="2628"/>
                                      </a:lnTo>
                                      <a:lnTo>
                                        <a:pt x="4615" y="2664"/>
                                      </a:lnTo>
                                      <a:lnTo>
                                        <a:pt x="4651" y="258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8" name="Freeform 1816"/>
                              <wps:cNvSpPr>
                                <a:spLocks/>
                              </wps:cNvSpPr>
                              <wps:spPr bwMode="auto">
                                <a:xfrm>
                                  <a:off x="4581" y="2304"/>
                                  <a:ext cx="7428" cy="3751"/>
                                </a:xfrm>
                                <a:custGeom>
                                  <a:avLst/>
                                  <a:gdLst>
                                    <a:gd name="T0" fmla="+- 0 9398 4581"/>
                                    <a:gd name="T1" fmla="*/ T0 w 7428"/>
                                    <a:gd name="T2" fmla="+- 0 4956 2304"/>
                                    <a:gd name="T3" fmla="*/ 4956 h 3751"/>
                                    <a:gd name="T4" fmla="+- 0 9316 4581"/>
                                    <a:gd name="T5" fmla="*/ T4 w 7428"/>
                                    <a:gd name="T6" fmla="+- 0 4920 2304"/>
                                    <a:gd name="T7" fmla="*/ 4920 h 3751"/>
                                    <a:gd name="T8" fmla="+- 0 9280 4581"/>
                                    <a:gd name="T9" fmla="*/ T8 w 7428"/>
                                    <a:gd name="T10" fmla="+- 0 5004 2304"/>
                                    <a:gd name="T11" fmla="*/ 5004 h 3751"/>
                                    <a:gd name="T12" fmla="+- 0 9362 4581"/>
                                    <a:gd name="T13" fmla="*/ T12 w 7428"/>
                                    <a:gd name="T14" fmla="+- 0 5040 2304"/>
                                    <a:gd name="T15" fmla="*/ 5040 h 3751"/>
                                    <a:gd name="T16" fmla="+- 0 9398 4581"/>
                                    <a:gd name="T17" fmla="*/ T16 w 7428"/>
                                    <a:gd name="T18" fmla="+- 0 4956 2304"/>
                                    <a:gd name="T19" fmla="*/ 4956 h 3751"/>
                                  </a:gdLst>
                                  <a:ahLst/>
                                  <a:cxnLst>
                                    <a:cxn ang="0">
                                      <a:pos x="T1" y="T3"/>
                                    </a:cxn>
                                    <a:cxn ang="0">
                                      <a:pos x="T5" y="T7"/>
                                    </a:cxn>
                                    <a:cxn ang="0">
                                      <a:pos x="T9" y="T11"/>
                                    </a:cxn>
                                    <a:cxn ang="0">
                                      <a:pos x="T13" y="T15"/>
                                    </a:cxn>
                                    <a:cxn ang="0">
                                      <a:pos x="T17" y="T19"/>
                                    </a:cxn>
                                  </a:cxnLst>
                                  <a:rect l="0" t="0" r="r" b="b"/>
                                  <a:pathLst>
                                    <a:path w="7428" h="3751">
                                      <a:moveTo>
                                        <a:pt x="4817" y="2652"/>
                                      </a:moveTo>
                                      <a:lnTo>
                                        <a:pt x="4735" y="2616"/>
                                      </a:lnTo>
                                      <a:lnTo>
                                        <a:pt x="4699" y="2700"/>
                                      </a:lnTo>
                                      <a:lnTo>
                                        <a:pt x="4781" y="2736"/>
                                      </a:lnTo>
                                      <a:lnTo>
                                        <a:pt x="4817" y="26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9" name="Freeform 1817"/>
                              <wps:cNvSpPr>
                                <a:spLocks/>
                              </wps:cNvSpPr>
                              <wps:spPr bwMode="auto">
                                <a:xfrm>
                                  <a:off x="4581" y="2304"/>
                                  <a:ext cx="7428" cy="3751"/>
                                </a:xfrm>
                                <a:custGeom>
                                  <a:avLst/>
                                  <a:gdLst>
                                    <a:gd name="T0" fmla="+- 0 9563 4581"/>
                                    <a:gd name="T1" fmla="*/ T0 w 7428"/>
                                    <a:gd name="T2" fmla="+- 0 5028 2304"/>
                                    <a:gd name="T3" fmla="*/ 5028 h 3751"/>
                                    <a:gd name="T4" fmla="+- 0 9482 4581"/>
                                    <a:gd name="T5" fmla="*/ T4 w 7428"/>
                                    <a:gd name="T6" fmla="+- 0 4992 2304"/>
                                    <a:gd name="T7" fmla="*/ 4992 h 3751"/>
                                    <a:gd name="T8" fmla="+- 0 9446 4581"/>
                                    <a:gd name="T9" fmla="*/ T8 w 7428"/>
                                    <a:gd name="T10" fmla="+- 0 5074 2304"/>
                                    <a:gd name="T11" fmla="*/ 5074 h 3751"/>
                                    <a:gd name="T12" fmla="+- 0 9527 4581"/>
                                    <a:gd name="T13" fmla="*/ T12 w 7428"/>
                                    <a:gd name="T14" fmla="+- 0 5110 2304"/>
                                    <a:gd name="T15" fmla="*/ 5110 h 3751"/>
                                    <a:gd name="T16" fmla="+- 0 9563 4581"/>
                                    <a:gd name="T17" fmla="*/ T16 w 7428"/>
                                    <a:gd name="T18" fmla="+- 0 5028 2304"/>
                                    <a:gd name="T19" fmla="*/ 5028 h 3751"/>
                                  </a:gdLst>
                                  <a:ahLst/>
                                  <a:cxnLst>
                                    <a:cxn ang="0">
                                      <a:pos x="T1" y="T3"/>
                                    </a:cxn>
                                    <a:cxn ang="0">
                                      <a:pos x="T5" y="T7"/>
                                    </a:cxn>
                                    <a:cxn ang="0">
                                      <a:pos x="T9" y="T11"/>
                                    </a:cxn>
                                    <a:cxn ang="0">
                                      <a:pos x="T13" y="T15"/>
                                    </a:cxn>
                                    <a:cxn ang="0">
                                      <a:pos x="T17" y="T19"/>
                                    </a:cxn>
                                  </a:cxnLst>
                                  <a:rect l="0" t="0" r="r" b="b"/>
                                  <a:pathLst>
                                    <a:path w="7428" h="3751">
                                      <a:moveTo>
                                        <a:pt x="4982" y="2724"/>
                                      </a:moveTo>
                                      <a:lnTo>
                                        <a:pt x="4901" y="2688"/>
                                      </a:lnTo>
                                      <a:lnTo>
                                        <a:pt x="4865" y="2770"/>
                                      </a:lnTo>
                                      <a:lnTo>
                                        <a:pt x="4946" y="2806"/>
                                      </a:lnTo>
                                      <a:lnTo>
                                        <a:pt x="4982" y="27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0" name="Freeform 1818"/>
                              <wps:cNvSpPr>
                                <a:spLocks/>
                              </wps:cNvSpPr>
                              <wps:spPr bwMode="auto">
                                <a:xfrm>
                                  <a:off x="4581" y="2304"/>
                                  <a:ext cx="7428" cy="3751"/>
                                </a:xfrm>
                                <a:custGeom>
                                  <a:avLst/>
                                  <a:gdLst>
                                    <a:gd name="T0" fmla="+- 0 9729 4581"/>
                                    <a:gd name="T1" fmla="*/ T0 w 7428"/>
                                    <a:gd name="T2" fmla="+- 0 5100 2304"/>
                                    <a:gd name="T3" fmla="*/ 5100 h 3751"/>
                                    <a:gd name="T4" fmla="+- 0 9645 4581"/>
                                    <a:gd name="T5" fmla="*/ T4 w 7428"/>
                                    <a:gd name="T6" fmla="+- 0 5064 2304"/>
                                    <a:gd name="T7" fmla="*/ 5064 h 3751"/>
                                    <a:gd name="T8" fmla="+- 0 9609 4581"/>
                                    <a:gd name="T9" fmla="*/ T8 w 7428"/>
                                    <a:gd name="T10" fmla="+- 0 5146 2304"/>
                                    <a:gd name="T11" fmla="*/ 5146 h 3751"/>
                                    <a:gd name="T12" fmla="+- 0 9693 4581"/>
                                    <a:gd name="T13" fmla="*/ T12 w 7428"/>
                                    <a:gd name="T14" fmla="+- 0 5182 2304"/>
                                    <a:gd name="T15" fmla="*/ 5182 h 3751"/>
                                    <a:gd name="T16" fmla="+- 0 9729 4581"/>
                                    <a:gd name="T17" fmla="*/ T16 w 7428"/>
                                    <a:gd name="T18" fmla="+- 0 5100 2304"/>
                                    <a:gd name="T19" fmla="*/ 5100 h 3751"/>
                                  </a:gdLst>
                                  <a:ahLst/>
                                  <a:cxnLst>
                                    <a:cxn ang="0">
                                      <a:pos x="T1" y="T3"/>
                                    </a:cxn>
                                    <a:cxn ang="0">
                                      <a:pos x="T5" y="T7"/>
                                    </a:cxn>
                                    <a:cxn ang="0">
                                      <a:pos x="T9" y="T11"/>
                                    </a:cxn>
                                    <a:cxn ang="0">
                                      <a:pos x="T13" y="T15"/>
                                    </a:cxn>
                                    <a:cxn ang="0">
                                      <a:pos x="T17" y="T19"/>
                                    </a:cxn>
                                  </a:cxnLst>
                                  <a:rect l="0" t="0" r="r" b="b"/>
                                  <a:pathLst>
                                    <a:path w="7428" h="3751">
                                      <a:moveTo>
                                        <a:pt x="5148" y="2796"/>
                                      </a:moveTo>
                                      <a:lnTo>
                                        <a:pt x="5064" y="2760"/>
                                      </a:lnTo>
                                      <a:lnTo>
                                        <a:pt x="5028" y="2842"/>
                                      </a:lnTo>
                                      <a:lnTo>
                                        <a:pt x="5112" y="2878"/>
                                      </a:lnTo>
                                      <a:lnTo>
                                        <a:pt x="5148" y="27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819"/>
                              <wps:cNvSpPr>
                                <a:spLocks/>
                              </wps:cNvSpPr>
                              <wps:spPr bwMode="auto">
                                <a:xfrm>
                                  <a:off x="4581" y="2304"/>
                                  <a:ext cx="7428" cy="3751"/>
                                </a:xfrm>
                                <a:custGeom>
                                  <a:avLst/>
                                  <a:gdLst>
                                    <a:gd name="T0" fmla="+- 0 9892 4581"/>
                                    <a:gd name="T1" fmla="*/ T0 w 7428"/>
                                    <a:gd name="T2" fmla="+- 0 5172 2304"/>
                                    <a:gd name="T3" fmla="*/ 5172 h 3751"/>
                                    <a:gd name="T4" fmla="+- 0 9811 4581"/>
                                    <a:gd name="T5" fmla="*/ T4 w 7428"/>
                                    <a:gd name="T6" fmla="+- 0 5136 2304"/>
                                    <a:gd name="T7" fmla="*/ 5136 h 3751"/>
                                    <a:gd name="T8" fmla="+- 0 9775 4581"/>
                                    <a:gd name="T9" fmla="*/ T8 w 7428"/>
                                    <a:gd name="T10" fmla="+- 0 5218 2304"/>
                                    <a:gd name="T11" fmla="*/ 5218 h 3751"/>
                                    <a:gd name="T12" fmla="+- 0 9859 4581"/>
                                    <a:gd name="T13" fmla="*/ T12 w 7428"/>
                                    <a:gd name="T14" fmla="+- 0 5254 2304"/>
                                    <a:gd name="T15" fmla="*/ 5254 h 3751"/>
                                    <a:gd name="T16" fmla="+- 0 9892 4581"/>
                                    <a:gd name="T17" fmla="*/ T16 w 7428"/>
                                    <a:gd name="T18" fmla="+- 0 5172 2304"/>
                                    <a:gd name="T19" fmla="*/ 5172 h 3751"/>
                                  </a:gdLst>
                                  <a:ahLst/>
                                  <a:cxnLst>
                                    <a:cxn ang="0">
                                      <a:pos x="T1" y="T3"/>
                                    </a:cxn>
                                    <a:cxn ang="0">
                                      <a:pos x="T5" y="T7"/>
                                    </a:cxn>
                                    <a:cxn ang="0">
                                      <a:pos x="T9" y="T11"/>
                                    </a:cxn>
                                    <a:cxn ang="0">
                                      <a:pos x="T13" y="T15"/>
                                    </a:cxn>
                                    <a:cxn ang="0">
                                      <a:pos x="T17" y="T19"/>
                                    </a:cxn>
                                  </a:cxnLst>
                                  <a:rect l="0" t="0" r="r" b="b"/>
                                  <a:pathLst>
                                    <a:path w="7428" h="3751">
                                      <a:moveTo>
                                        <a:pt x="5311" y="2868"/>
                                      </a:moveTo>
                                      <a:lnTo>
                                        <a:pt x="5230" y="2832"/>
                                      </a:lnTo>
                                      <a:lnTo>
                                        <a:pt x="5194" y="2914"/>
                                      </a:lnTo>
                                      <a:lnTo>
                                        <a:pt x="5278" y="2950"/>
                                      </a:lnTo>
                                      <a:lnTo>
                                        <a:pt x="5311" y="286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2" name="Freeform 1820"/>
                              <wps:cNvSpPr>
                                <a:spLocks/>
                              </wps:cNvSpPr>
                              <wps:spPr bwMode="auto">
                                <a:xfrm>
                                  <a:off x="4581" y="2304"/>
                                  <a:ext cx="7428" cy="3751"/>
                                </a:xfrm>
                                <a:custGeom>
                                  <a:avLst/>
                                  <a:gdLst>
                                    <a:gd name="T0" fmla="+- 0 10058 4581"/>
                                    <a:gd name="T1" fmla="*/ T0 w 7428"/>
                                    <a:gd name="T2" fmla="+- 0 5244 2304"/>
                                    <a:gd name="T3" fmla="*/ 5244 h 3751"/>
                                    <a:gd name="T4" fmla="+- 0 9976 4581"/>
                                    <a:gd name="T5" fmla="*/ T4 w 7428"/>
                                    <a:gd name="T6" fmla="+- 0 5208 2304"/>
                                    <a:gd name="T7" fmla="*/ 5208 h 3751"/>
                                    <a:gd name="T8" fmla="+- 0 9940 4581"/>
                                    <a:gd name="T9" fmla="*/ T8 w 7428"/>
                                    <a:gd name="T10" fmla="+- 0 5290 2304"/>
                                    <a:gd name="T11" fmla="*/ 5290 h 3751"/>
                                    <a:gd name="T12" fmla="+- 0 10022 4581"/>
                                    <a:gd name="T13" fmla="*/ T12 w 7428"/>
                                    <a:gd name="T14" fmla="+- 0 5326 2304"/>
                                    <a:gd name="T15" fmla="*/ 5326 h 3751"/>
                                    <a:gd name="T16" fmla="+- 0 10058 4581"/>
                                    <a:gd name="T17" fmla="*/ T16 w 7428"/>
                                    <a:gd name="T18" fmla="+- 0 5244 2304"/>
                                    <a:gd name="T19" fmla="*/ 5244 h 3751"/>
                                  </a:gdLst>
                                  <a:ahLst/>
                                  <a:cxnLst>
                                    <a:cxn ang="0">
                                      <a:pos x="T1" y="T3"/>
                                    </a:cxn>
                                    <a:cxn ang="0">
                                      <a:pos x="T5" y="T7"/>
                                    </a:cxn>
                                    <a:cxn ang="0">
                                      <a:pos x="T9" y="T11"/>
                                    </a:cxn>
                                    <a:cxn ang="0">
                                      <a:pos x="T13" y="T15"/>
                                    </a:cxn>
                                    <a:cxn ang="0">
                                      <a:pos x="T17" y="T19"/>
                                    </a:cxn>
                                  </a:cxnLst>
                                  <a:rect l="0" t="0" r="r" b="b"/>
                                  <a:pathLst>
                                    <a:path w="7428" h="3751">
                                      <a:moveTo>
                                        <a:pt x="5477" y="2940"/>
                                      </a:moveTo>
                                      <a:lnTo>
                                        <a:pt x="5395" y="2904"/>
                                      </a:lnTo>
                                      <a:lnTo>
                                        <a:pt x="5359" y="2986"/>
                                      </a:lnTo>
                                      <a:lnTo>
                                        <a:pt x="5441" y="3022"/>
                                      </a:lnTo>
                                      <a:lnTo>
                                        <a:pt x="5477" y="294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3" name="Freeform 1821"/>
                              <wps:cNvSpPr>
                                <a:spLocks/>
                              </wps:cNvSpPr>
                              <wps:spPr bwMode="auto">
                                <a:xfrm>
                                  <a:off x="4581" y="2304"/>
                                  <a:ext cx="7428" cy="3751"/>
                                </a:xfrm>
                                <a:custGeom>
                                  <a:avLst/>
                                  <a:gdLst>
                                    <a:gd name="T0" fmla="+- 0 10223 4581"/>
                                    <a:gd name="T1" fmla="*/ T0 w 7428"/>
                                    <a:gd name="T2" fmla="+- 0 5316 2304"/>
                                    <a:gd name="T3" fmla="*/ 5316 h 3751"/>
                                    <a:gd name="T4" fmla="+- 0 10142 4581"/>
                                    <a:gd name="T5" fmla="*/ T4 w 7428"/>
                                    <a:gd name="T6" fmla="+- 0 5280 2304"/>
                                    <a:gd name="T7" fmla="*/ 5280 h 3751"/>
                                    <a:gd name="T8" fmla="+- 0 10106 4581"/>
                                    <a:gd name="T9" fmla="*/ T8 w 7428"/>
                                    <a:gd name="T10" fmla="+- 0 5362 2304"/>
                                    <a:gd name="T11" fmla="*/ 5362 h 3751"/>
                                    <a:gd name="T12" fmla="+- 0 10187 4581"/>
                                    <a:gd name="T13" fmla="*/ T12 w 7428"/>
                                    <a:gd name="T14" fmla="+- 0 5398 2304"/>
                                    <a:gd name="T15" fmla="*/ 5398 h 3751"/>
                                    <a:gd name="T16" fmla="+- 0 10223 4581"/>
                                    <a:gd name="T17" fmla="*/ T16 w 7428"/>
                                    <a:gd name="T18" fmla="+- 0 5316 2304"/>
                                    <a:gd name="T19" fmla="*/ 5316 h 3751"/>
                                  </a:gdLst>
                                  <a:ahLst/>
                                  <a:cxnLst>
                                    <a:cxn ang="0">
                                      <a:pos x="T1" y="T3"/>
                                    </a:cxn>
                                    <a:cxn ang="0">
                                      <a:pos x="T5" y="T7"/>
                                    </a:cxn>
                                    <a:cxn ang="0">
                                      <a:pos x="T9" y="T11"/>
                                    </a:cxn>
                                    <a:cxn ang="0">
                                      <a:pos x="T13" y="T15"/>
                                    </a:cxn>
                                    <a:cxn ang="0">
                                      <a:pos x="T17" y="T19"/>
                                    </a:cxn>
                                  </a:cxnLst>
                                  <a:rect l="0" t="0" r="r" b="b"/>
                                  <a:pathLst>
                                    <a:path w="7428" h="3751">
                                      <a:moveTo>
                                        <a:pt x="5642" y="3012"/>
                                      </a:moveTo>
                                      <a:lnTo>
                                        <a:pt x="5561" y="2976"/>
                                      </a:lnTo>
                                      <a:lnTo>
                                        <a:pt x="5525" y="3058"/>
                                      </a:lnTo>
                                      <a:lnTo>
                                        <a:pt x="5606" y="3094"/>
                                      </a:lnTo>
                                      <a:lnTo>
                                        <a:pt x="5642" y="30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 name="Freeform 1822"/>
                              <wps:cNvSpPr>
                                <a:spLocks/>
                              </wps:cNvSpPr>
                              <wps:spPr bwMode="auto">
                                <a:xfrm>
                                  <a:off x="4581" y="2304"/>
                                  <a:ext cx="7428" cy="3751"/>
                                </a:xfrm>
                                <a:custGeom>
                                  <a:avLst/>
                                  <a:gdLst>
                                    <a:gd name="T0" fmla="+- 0 10389 4581"/>
                                    <a:gd name="T1" fmla="*/ T0 w 7428"/>
                                    <a:gd name="T2" fmla="+- 0 5388 2304"/>
                                    <a:gd name="T3" fmla="*/ 5388 h 3751"/>
                                    <a:gd name="T4" fmla="+- 0 10305 4581"/>
                                    <a:gd name="T5" fmla="*/ T4 w 7428"/>
                                    <a:gd name="T6" fmla="+- 0 5352 2304"/>
                                    <a:gd name="T7" fmla="*/ 5352 h 3751"/>
                                    <a:gd name="T8" fmla="+- 0 10269 4581"/>
                                    <a:gd name="T9" fmla="*/ T8 w 7428"/>
                                    <a:gd name="T10" fmla="+- 0 5434 2304"/>
                                    <a:gd name="T11" fmla="*/ 5434 h 3751"/>
                                    <a:gd name="T12" fmla="+- 0 10353 4581"/>
                                    <a:gd name="T13" fmla="*/ T12 w 7428"/>
                                    <a:gd name="T14" fmla="+- 0 5470 2304"/>
                                    <a:gd name="T15" fmla="*/ 5470 h 3751"/>
                                    <a:gd name="T16" fmla="+- 0 10389 4581"/>
                                    <a:gd name="T17" fmla="*/ T16 w 7428"/>
                                    <a:gd name="T18" fmla="+- 0 5388 2304"/>
                                    <a:gd name="T19" fmla="*/ 5388 h 3751"/>
                                  </a:gdLst>
                                  <a:ahLst/>
                                  <a:cxnLst>
                                    <a:cxn ang="0">
                                      <a:pos x="T1" y="T3"/>
                                    </a:cxn>
                                    <a:cxn ang="0">
                                      <a:pos x="T5" y="T7"/>
                                    </a:cxn>
                                    <a:cxn ang="0">
                                      <a:pos x="T9" y="T11"/>
                                    </a:cxn>
                                    <a:cxn ang="0">
                                      <a:pos x="T13" y="T15"/>
                                    </a:cxn>
                                    <a:cxn ang="0">
                                      <a:pos x="T17" y="T19"/>
                                    </a:cxn>
                                  </a:cxnLst>
                                  <a:rect l="0" t="0" r="r" b="b"/>
                                  <a:pathLst>
                                    <a:path w="7428" h="3751">
                                      <a:moveTo>
                                        <a:pt x="5808" y="3084"/>
                                      </a:moveTo>
                                      <a:lnTo>
                                        <a:pt x="5724" y="3048"/>
                                      </a:lnTo>
                                      <a:lnTo>
                                        <a:pt x="5688" y="3130"/>
                                      </a:lnTo>
                                      <a:lnTo>
                                        <a:pt x="5772" y="3166"/>
                                      </a:lnTo>
                                      <a:lnTo>
                                        <a:pt x="5808" y="308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5" name="Freeform 1823"/>
                              <wps:cNvSpPr>
                                <a:spLocks/>
                              </wps:cNvSpPr>
                              <wps:spPr bwMode="auto">
                                <a:xfrm>
                                  <a:off x="4581" y="2304"/>
                                  <a:ext cx="7428" cy="3751"/>
                                </a:xfrm>
                                <a:custGeom>
                                  <a:avLst/>
                                  <a:gdLst>
                                    <a:gd name="T0" fmla="+- 0 10555 4581"/>
                                    <a:gd name="T1" fmla="*/ T0 w 7428"/>
                                    <a:gd name="T2" fmla="+- 0 5458 2304"/>
                                    <a:gd name="T3" fmla="*/ 5458 h 3751"/>
                                    <a:gd name="T4" fmla="+- 0 10471 4581"/>
                                    <a:gd name="T5" fmla="*/ T4 w 7428"/>
                                    <a:gd name="T6" fmla="+- 0 5422 2304"/>
                                    <a:gd name="T7" fmla="*/ 5422 h 3751"/>
                                    <a:gd name="T8" fmla="+- 0 10435 4581"/>
                                    <a:gd name="T9" fmla="*/ T8 w 7428"/>
                                    <a:gd name="T10" fmla="+- 0 5506 2304"/>
                                    <a:gd name="T11" fmla="*/ 5506 h 3751"/>
                                    <a:gd name="T12" fmla="+- 0 10519 4581"/>
                                    <a:gd name="T13" fmla="*/ T12 w 7428"/>
                                    <a:gd name="T14" fmla="+- 0 5542 2304"/>
                                    <a:gd name="T15" fmla="*/ 5542 h 3751"/>
                                    <a:gd name="T16" fmla="+- 0 10555 4581"/>
                                    <a:gd name="T17" fmla="*/ T16 w 7428"/>
                                    <a:gd name="T18" fmla="+- 0 5458 2304"/>
                                    <a:gd name="T19" fmla="*/ 5458 h 3751"/>
                                  </a:gdLst>
                                  <a:ahLst/>
                                  <a:cxnLst>
                                    <a:cxn ang="0">
                                      <a:pos x="T1" y="T3"/>
                                    </a:cxn>
                                    <a:cxn ang="0">
                                      <a:pos x="T5" y="T7"/>
                                    </a:cxn>
                                    <a:cxn ang="0">
                                      <a:pos x="T9" y="T11"/>
                                    </a:cxn>
                                    <a:cxn ang="0">
                                      <a:pos x="T13" y="T15"/>
                                    </a:cxn>
                                    <a:cxn ang="0">
                                      <a:pos x="T17" y="T19"/>
                                    </a:cxn>
                                  </a:cxnLst>
                                  <a:rect l="0" t="0" r="r" b="b"/>
                                  <a:pathLst>
                                    <a:path w="7428" h="3751">
                                      <a:moveTo>
                                        <a:pt x="5974" y="3154"/>
                                      </a:moveTo>
                                      <a:lnTo>
                                        <a:pt x="5890" y="3118"/>
                                      </a:lnTo>
                                      <a:lnTo>
                                        <a:pt x="5854" y="3202"/>
                                      </a:lnTo>
                                      <a:lnTo>
                                        <a:pt x="5938" y="3238"/>
                                      </a:lnTo>
                                      <a:lnTo>
                                        <a:pt x="5974" y="315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6" name="Freeform 1824"/>
                              <wps:cNvSpPr>
                                <a:spLocks/>
                              </wps:cNvSpPr>
                              <wps:spPr bwMode="auto">
                                <a:xfrm>
                                  <a:off x="4581" y="2304"/>
                                  <a:ext cx="7428" cy="3751"/>
                                </a:xfrm>
                                <a:custGeom>
                                  <a:avLst/>
                                  <a:gdLst>
                                    <a:gd name="T0" fmla="+- 0 10718 4581"/>
                                    <a:gd name="T1" fmla="*/ T0 w 7428"/>
                                    <a:gd name="T2" fmla="+- 0 5530 2304"/>
                                    <a:gd name="T3" fmla="*/ 5530 h 3751"/>
                                    <a:gd name="T4" fmla="+- 0 10636 4581"/>
                                    <a:gd name="T5" fmla="*/ T4 w 7428"/>
                                    <a:gd name="T6" fmla="+- 0 5494 2304"/>
                                    <a:gd name="T7" fmla="*/ 5494 h 3751"/>
                                    <a:gd name="T8" fmla="+- 0 10600 4581"/>
                                    <a:gd name="T9" fmla="*/ T8 w 7428"/>
                                    <a:gd name="T10" fmla="+- 0 5578 2304"/>
                                    <a:gd name="T11" fmla="*/ 5578 h 3751"/>
                                    <a:gd name="T12" fmla="+- 0 10682 4581"/>
                                    <a:gd name="T13" fmla="*/ T12 w 7428"/>
                                    <a:gd name="T14" fmla="+- 0 5614 2304"/>
                                    <a:gd name="T15" fmla="*/ 5614 h 3751"/>
                                    <a:gd name="T16" fmla="+- 0 10718 4581"/>
                                    <a:gd name="T17" fmla="*/ T16 w 7428"/>
                                    <a:gd name="T18" fmla="+- 0 5530 2304"/>
                                    <a:gd name="T19" fmla="*/ 5530 h 3751"/>
                                  </a:gdLst>
                                  <a:ahLst/>
                                  <a:cxnLst>
                                    <a:cxn ang="0">
                                      <a:pos x="T1" y="T3"/>
                                    </a:cxn>
                                    <a:cxn ang="0">
                                      <a:pos x="T5" y="T7"/>
                                    </a:cxn>
                                    <a:cxn ang="0">
                                      <a:pos x="T9" y="T11"/>
                                    </a:cxn>
                                    <a:cxn ang="0">
                                      <a:pos x="T13" y="T15"/>
                                    </a:cxn>
                                    <a:cxn ang="0">
                                      <a:pos x="T17" y="T19"/>
                                    </a:cxn>
                                  </a:cxnLst>
                                  <a:rect l="0" t="0" r="r" b="b"/>
                                  <a:pathLst>
                                    <a:path w="7428" h="3751">
                                      <a:moveTo>
                                        <a:pt x="6137" y="3226"/>
                                      </a:moveTo>
                                      <a:lnTo>
                                        <a:pt x="6055" y="3190"/>
                                      </a:lnTo>
                                      <a:lnTo>
                                        <a:pt x="6019" y="3274"/>
                                      </a:lnTo>
                                      <a:lnTo>
                                        <a:pt x="6101" y="3310"/>
                                      </a:lnTo>
                                      <a:lnTo>
                                        <a:pt x="6137" y="322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7" name="Freeform 1825"/>
                              <wps:cNvSpPr>
                                <a:spLocks/>
                              </wps:cNvSpPr>
                              <wps:spPr bwMode="auto">
                                <a:xfrm>
                                  <a:off x="4581" y="2304"/>
                                  <a:ext cx="7428" cy="3751"/>
                                </a:xfrm>
                                <a:custGeom>
                                  <a:avLst/>
                                  <a:gdLst>
                                    <a:gd name="T0" fmla="+- 0 10883 4581"/>
                                    <a:gd name="T1" fmla="*/ T0 w 7428"/>
                                    <a:gd name="T2" fmla="+- 0 5602 2304"/>
                                    <a:gd name="T3" fmla="*/ 5602 h 3751"/>
                                    <a:gd name="T4" fmla="+- 0 10802 4581"/>
                                    <a:gd name="T5" fmla="*/ T4 w 7428"/>
                                    <a:gd name="T6" fmla="+- 0 5566 2304"/>
                                    <a:gd name="T7" fmla="*/ 5566 h 3751"/>
                                    <a:gd name="T8" fmla="+- 0 10766 4581"/>
                                    <a:gd name="T9" fmla="*/ T8 w 7428"/>
                                    <a:gd name="T10" fmla="+- 0 5650 2304"/>
                                    <a:gd name="T11" fmla="*/ 5650 h 3751"/>
                                    <a:gd name="T12" fmla="+- 0 10847 4581"/>
                                    <a:gd name="T13" fmla="*/ T12 w 7428"/>
                                    <a:gd name="T14" fmla="+- 0 5686 2304"/>
                                    <a:gd name="T15" fmla="*/ 5686 h 3751"/>
                                    <a:gd name="T16" fmla="+- 0 10883 4581"/>
                                    <a:gd name="T17" fmla="*/ T16 w 7428"/>
                                    <a:gd name="T18" fmla="+- 0 5602 2304"/>
                                    <a:gd name="T19" fmla="*/ 5602 h 3751"/>
                                  </a:gdLst>
                                  <a:ahLst/>
                                  <a:cxnLst>
                                    <a:cxn ang="0">
                                      <a:pos x="T1" y="T3"/>
                                    </a:cxn>
                                    <a:cxn ang="0">
                                      <a:pos x="T5" y="T7"/>
                                    </a:cxn>
                                    <a:cxn ang="0">
                                      <a:pos x="T9" y="T11"/>
                                    </a:cxn>
                                    <a:cxn ang="0">
                                      <a:pos x="T13" y="T15"/>
                                    </a:cxn>
                                    <a:cxn ang="0">
                                      <a:pos x="T17" y="T19"/>
                                    </a:cxn>
                                  </a:cxnLst>
                                  <a:rect l="0" t="0" r="r" b="b"/>
                                  <a:pathLst>
                                    <a:path w="7428" h="3751">
                                      <a:moveTo>
                                        <a:pt x="6302" y="3298"/>
                                      </a:moveTo>
                                      <a:lnTo>
                                        <a:pt x="6221" y="3262"/>
                                      </a:lnTo>
                                      <a:lnTo>
                                        <a:pt x="6185" y="3346"/>
                                      </a:lnTo>
                                      <a:lnTo>
                                        <a:pt x="6266" y="3382"/>
                                      </a:lnTo>
                                      <a:lnTo>
                                        <a:pt x="6302" y="329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8" name="Freeform 1826"/>
                              <wps:cNvSpPr>
                                <a:spLocks/>
                              </wps:cNvSpPr>
                              <wps:spPr bwMode="auto">
                                <a:xfrm>
                                  <a:off x="4581" y="2304"/>
                                  <a:ext cx="7428" cy="3751"/>
                                </a:xfrm>
                                <a:custGeom>
                                  <a:avLst/>
                                  <a:gdLst>
                                    <a:gd name="T0" fmla="+- 0 11049 4581"/>
                                    <a:gd name="T1" fmla="*/ T0 w 7428"/>
                                    <a:gd name="T2" fmla="+- 0 5674 2304"/>
                                    <a:gd name="T3" fmla="*/ 5674 h 3751"/>
                                    <a:gd name="T4" fmla="+- 0 10967 4581"/>
                                    <a:gd name="T5" fmla="*/ T4 w 7428"/>
                                    <a:gd name="T6" fmla="+- 0 5638 2304"/>
                                    <a:gd name="T7" fmla="*/ 5638 h 3751"/>
                                    <a:gd name="T8" fmla="+- 0 10931 4581"/>
                                    <a:gd name="T9" fmla="*/ T8 w 7428"/>
                                    <a:gd name="T10" fmla="+- 0 5722 2304"/>
                                    <a:gd name="T11" fmla="*/ 5722 h 3751"/>
                                    <a:gd name="T12" fmla="+- 0 11013 4581"/>
                                    <a:gd name="T13" fmla="*/ T12 w 7428"/>
                                    <a:gd name="T14" fmla="+- 0 5758 2304"/>
                                    <a:gd name="T15" fmla="*/ 5758 h 3751"/>
                                    <a:gd name="T16" fmla="+- 0 11049 4581"/>
                                    <a:gd name="T17" fmla="*/ T16 w 7428"/>
                                    <a:gd name="T18" fmla="+- 0 5674 2304"/>
                                    <a:gd name="T19" fmla="*/ 5674 h 3751"/>
                                  </a:gdLst>
                                  <a:ahLst/>
                                  <a:cxnLst>
                                    <a:cxn ang="0">
                                      <a:pos x="T1" y="T3"/>
                                    </a:cxn>
                                    <a:cxn ang="0">
                                      <a:pos x="T5" y="T7"/>
                                    </a:cxn>
                                    <a:cxn ang="0">
                                      <a:pos x="T9" y="T11"/>
                                    </a:cxn>
                                    <a:cxn ang="0">
                                      <a:pos x="T13" y="T15"/>
                                    </a:cxn>
                                    <a:cxn ang="0">
                                      <a:pos x="T17" y="T19"/>
                                    </a:cxn>
                                  </a:cxnLst>
                                  <a:rect l="0" t="0" r="r" b="b"/>
                                  <a:pathLst>
                                    <a:path w="7428" h="3751">
                                      <a:moveTo>
                                        <a:pt x="6468" y="3370"/>
                                      </a:moveTo>
                                      <a:lnTo>
                                        <a:pt x="6386" y="3334"/>
                                      </a:lnTo>
                                      <a:lnTo>
                                        <a:pt x="6350" y="3418"/>
                                      </a:lnTo>
                                      <a:lnTo>
                                        <a:pt x="6432" y="3454"/>
                                      </a:lnTo>
                                      <a:lnTo>
                                        <a:pt x="6468" y="337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9" name="Freeform 1827"/>
                              <wps:cNvSpPr>
                                <a:spLocks/>
                              </wps:cNvSpPr>
                              <wps:spPr bwMode="auto">
                                <a:xfrm>
                                  <a:off x="4581" y="2304"/>
                                  <a:ext cx="7428" cy="3751"/>
                                </a:xfrm>
                                <a:custGeom>
                                  <a:avLst/>
                                  <a:gdLst>
                                    <a:gd name="T0" fmla="+- 0 11215 4581"/>
                                    <a:gd name="T1" fmla="*/ T0 w 7428"/>
                                    <a:gd name="T2" fmla="+- 0 5746 2304"/>
                                    <a:gd name="T3" fmla="*/ 5746 h 3751"/>
                                    <a:gd name="T4" fmla="+- 0 11131 4581"/>
                                    <a:gd name="T5" fmla="*/ T4 w 7428"/>
                                    <a:gd name="T6" fmla="+- 0 5710 2304"/>
                                    <a:gd name="T7" fmla="*/ 5710 h 3751"/>
                                    <a:gd name="T8" fmla="+- 0 11095 4581"/>
                                    <a:gd name="T9" fmla="*/ T8 w 7428"/>
                                    <a:gd name="T10" fmla="+- 0 5791 2304"/>
                                    <a:gd name="T11" fmla="*/ 5791 h 3751"/>
                                    <a:gd name="T12" fmla="+- 0 11179 4581"/>
                                    <a:gd name="T13" fmla="*/ T12 w 7428"/>
                                    <a:gd name="T14" fmla="+- 0 5827 2304"/>
                                    <a:gd name="T15" fmla="*/ 5827 h 3751"/>
                                    <a:gd name="T16" fmla="+- 0 11215 4581"/>
                                    <a:gd name="T17" fmla="*/ T16 w 7428"/>
                                    <a:gd name="T18" fmla="+- 0 5746 2304"/>
                                    <a:gd name="T19" fmla="*/ 5746 h 3751"/>
                                  </a:gdLst>
                                  <a:ahLst/>
                                  <a:cxnLst>
                                    <a:cxn ang="0">
                                      <a:pos x="T1" y="T3"/>
                                    </a:cxn>
                                    <a:cxn ang="0">
                                      <a:pos x="T5" y="T7"/>
                                    </a:cxn>
                                    <a:cxn ang="0">
                                      <a:pos x="T9" y="T11"/>
                                    </a:cxn>
                                    <a:cxn ang="0">
                                      <a:pos x="T13" y="T15"/>
                                    </a:cxn>
                                    <a:cxn ang="0">
                                      <a:pos x="T17" y="T19"/>
                                    </a:cxn>
                                  </a:cxnLst>
                                  <a:rect l="0" t="0" r="r" b="b"/>
                                  <a:pathLst>
                                    <a:path w="7428" h="3751">
                                      <a:moveTo>
                                        <a:pt x="6634" y="3442"/>
                                      </a:moveTo>
                                      <a:lnTo>
                                        <a:pt x="6550" y="3406"/>
                                      </a:lnTo>
                                      <a:lnTo>
                                        <a:pt x="6514" y="3487"/>
                                      </a:lnTo>
                                      <a:lnTo>
                                        <a:pt x="6598" y="3523"/>
                                      </a:lnTo>
                                      <a:lnTo>
                                        <a:pt x="6634" y="344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828"/>
                              <wps:cNvSpPr>
                                <a:spLocks/>
                              </wps:cNvSpPr>
                              <wps:spPr bwMode="auto">
                                <a:xfrm>
                                  <a:off x="4581" y="2304"/>
                                  <a:ext cx="7428" cy="3751"/>
                                </a:xfrm>
                                <a:custGeom>
                                  <a:avLst/>
                                  <a:gdLst>
                                    <a:gd name="T0" fmla="+- 0 11380 4581"/>
                                    <a:gd name="T1" fmla="*/ T0 w 7428"/>
                                    <a:gd name="T2" fmla="+- 0 5818 2304"/>
                                    <a:gd name="T3" fmla="*/ 5818 h 3751"/>
                                    <a:gd name="T4" fmla="+- 0 11296 4581"/>
                                    <a:gd name="T5" fmla="*/ T4 w 7428"/>
                                    <a:gd name="T6" fmla="+- 0 5782 2304"/>
                                    <a:gd name="T7" fmla="*/ 5782 h 3751"/>
                                    <a:gd name="T8" fmla="+- 0 11260 4581"/>
                                    <a:gd name="T9" fmla="*/ T8 w 7428"/>
                                    <a:gd name="T10" fmla="+- 0 5863 2304"/>
                                    <a:gd name="T11" fmla="*/ 5863 h 3751"/>
                                    <a:gd name="T12" fmla="+- 0 11344 4581"/>
                                    <a:gd name="T13" fmla="*/ T12 w 7428"/>
                                    <a:gd name="T14" fmla="+- 0 5899 2304"/>
                                    <a:gd name="T15" fmla="*/ 5899 h 3751"/>
                                    <a:gd name="T16" fmla="+- 0 11380 4581"/>
                                    <a:gd name="T17" fmla="*/ T16 w 7428"/>
                                    <a:gd name="T18" fmla="+- 0 5818 2304"/>
                                    <a:gd name="T19" fmla="*/ 5818 h 3751"/>
                                  </a:gdLst>
                                  <a:ahLst/>
                                  <a:cxnLst>
                                    <a:cxn ang="0">
                                      <a:pos x="T1" y="T3"/>
                                    </a:cxn>
                                    <a:cxn ang="0">
                                      <a:pos x="T5" y="T7"/>
                                    </a:cxn>
                                    <a:cxn ang="0">
                                      <a:pos x="T9" y="T11"/>
                                    </a:cxn>
                                    <a:cxn ang="0">
                                      <a:pos x="T13" y="T15"/>
                                    </a:cxn>
                                    <a:cxn ang="0">
                                      <a:pos x="T17" y="T19"/>
                                    </a:cxn>
                                  </a:cxnLst>
                                  <a:rect l="0" t="0" r="r" b="b"/>
                                  <a:pathLst>
                                    <a:path w="7428" h="3751">
                                      <a:moveTo>
                                        <a:pt x="6799" y="3514"/>
                                      </a:moveTo>
                                      <a:lnTo>
                                        <a:pt x="6715" y="3478"/>
                                      </a:lnTo>
                                      <a:lnTo>
                                        <a:pt x="6679" y="3559"/>
                                      </a:lnTo>
                                      <a:lnTo>
                                        <a:pt x="6763" y="3595"/>
                                      </a:lnTo>
                                      <a:lnTo>
                                        <a:pt x="6799" y="351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1" name="Freeform 1829"/>
                              <wps:cNvSpPr>
                                <a:spLocks/>
                              </wps:cNvSpPr>
                              <wps:spPr bwMode="auto">
                                <a:xfrm>
                                  <a:off x="4581" y="2304"/>
                                  <a:ext cx="7428" cy="3751"/>
                                </a:xfrm>
                                <a:custGeom>
                                  <a:avLst/>
                                  <a:gdLst>
                                    <a:gd name="T0" fmla="+- 0 11543 4581"/>
                                    <a:gd name="T1" fmla="*/ T0 w 7428"/>
                                    <a:gd name="T2" fmla="+- 0 5890 2304"/>
                                    <a:gd name="T3" fmla="*/ 5890 h 3751"/>
                                    <a:gd name="T4" fmla="+- 0 11462 4581"/>
                                    <a:gd name="T5" fmla="*/ T4 w 7428"/>
                                    <a:gd name="T6" fmla="+- 0 5854 2304"/>
                                    <a:gd name="T7" fmla="*/ 5854 h 3751"/>
                                    <a:gd name="T8" fmla="+- 0 11426 4581"/>
                                    <a:gd name="T9" fmla="*/ T8 w 7428"/>
                                    <a:gd name="T10" fmla="+- 0 5935 2304"/>
                                    <a:gd name="T11" fmla="*/ 5935 h 3751"/>
                                    <a:gd name="T12" fmla="+- 0 11507 4581"/>
                                    <a:gd name="T13" fmla="*/ T12 w 7428"/>
                                    <a:gd name="T14" fmla="+- 0 5971 2304"/>
                                    <a:gd name="T15" fmla="*/ 5971 h 3751"/>
                                    <a:gd name="T16" fmla="+- 0 11543 4581"/>
                                    <a:gd name="T17" fmla="*/ T16 w 7428"/>
                                    <a:gd name="T18" fmla="+- 0 5890 2304"/>
                                    <a:gd name="T19" fmla="*/ 5890 h 3751"/>
                                  </a:gdLst>
                                  <a:ahLst/>
                                  <a:cxnLst>
                                    <a:cxn ang="0">
                                      <a:pos x="T1" y="T3"/>
                                    </a:cxn>
                                    <a:cxn ang="0">
                                      <a:pos x="T5" y="T7"/>
                                    </a:cxn>
                                    <a:cxn ang="0">
                                      <a:pos x="T9" y="T11"/>
                                    </a:cxn>
                                    <a:cxn ang="0">
                                      <a:pos x="T13" y="T15"/>
                                    </a:cxn>
                                    <a:cxn ang="0">
                                      <a:pos x="T17" y="T19"/>
                                    </a:cxn>
                                  </a:cxnLst>
                                  <a:rect l="0" t="0" r="r" b="b"/>
                                  <a:pathLst>
                                    <a:path w="7428" h="3751">
                                      <a:moveTo>
                                        <a:pt x="6962" y="3586"/>
                                      </a:moveTo>
                                      <a:lnTo>
                                        <a:pt x="6881" y="3550"/>
                                      </a:lnTo>
                                      <a:lnTo>
                                        <a:pt x="6845" y="3631"/>
                                      </a:lnTo>
                                      <a:lnTo>
                                        <a:pt x="6926" y="3667"/>
                                      </a:lnTo>
                                      <a:lnTo>
                                        <a:pt x="6962" y="358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Freeform 1830"/>
                              <wps:cNvSpPr>
                                <a:spLocks/>
                              </wps:cNvSpPr>
                              <wps:spPr bwMode="auto">
                                <a:xfrm>
                                  <a:off x="4581" y="2304"/>
                                  <a:ext cx="7428" cy="3751"/>
                                </a:xfrm>
                                <a:custGeom>
                                  <a:avLst/>
                                  <a:gdLst>
                                    <a:gd name="T0" fmla="+- 0 11687 4581"/>
                                    <a:gd name="T1" fmla="*/ T0 w 7428"/>
                                    <a:gd name="T2" fmla="+- 0 5952 2304"/>
                                    <a:gd name="T3" fmla="*/ 5952 h 3751"/>
                                    <a:gd name="T4" fmla="+- 0 11627 4581"/>
                                    <a:gd name="T5" fmla="*/ T4 w 7428"/>
                                    <a:gd name="T6" fmla="+- 0 5926 2304"/>
                                    <a:gd name="T7" fmla="*/ 5926 h 3751"/>
                                    <a:gd name="T8" fmla="+- 0 11591 4581"/>
                                    <a:gd name="T9" fmla="*/ T8 w 7428"/>
                                    <a:gd name="T10" fmla="+- 0 6007 2304"/>
                                    <a:gd name="T11" fmla="*/ 6007 h 3751"/>
                                    <a:gd name="T12" fmla="+- 0 11625 4581"/>
                                    <a:gd name="T13" fmla="*/ T12 w 7428"/>
                                    <a:gd name="T14" fmla="+- 0 6022 2304"/>
                                    <a:gd name="T15" fmla="*/ 6022 h 3751"/>
                                    <a:gd name="T16" fmla="+- 0 11625 4581"/>
                                    <a:gd name="T17" fmla="*/ T16 w 7428"/>
                                    <a:gd name="T18" fmla="+- 0 5983 2304"/>
                                    <a:gd name="T19" fmla="*/ 5983 h 3751"/>
                                    <a:gd name="T20" fmla="+- 0 11630 4581"/>
                                    <a:gd name="T21" fmla="*/ T20 w 7428"/>
                                    <a:gd name="T22" fmla="+- 0 5962 2304"/>
                                    <a:gd name="T23" fmla="*/ 5962 h 3751"/>
                                    <a:gd name="T24" fmla="+- 0 11658 4581"/>
                                    <a:gd name="T25" fmla="*/ T24 w 7428"/>
                                    <a:gd name="T26" fmla="+- 0 5967 2304"/>
                                    <a:gd name="T27" fmla="*/ 5967 h 3751"/>
                                    <a:gd name="T28" fmla="+- 0 11687 4581"/>
                                    <a:gd name="T29" fmla="*/ T28 w 7428"/>
                                    <a:gd name="T30" fmla="+- 0 5952 2304"/>
                                    <a:gd name="T31" fmla="*/ 5952 h 375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428" h="3751">
                                      <a:moveTo>
                                        <a:pt x="7106" y="3648"/>
                                      </a:moveTo>
                                      <a:lnTo>
                                        <a:pt x="7046" y="3622"/>
                                      </a:lnTo>
                                      <a:lnTo>
                                        <a:pt x="7010" y="3703"/>
                                      </a:lnTo>
                                      <a:lnTo>
                                        <a:pt x="7044" y="3718"/>
                                      </a:lnTo>
                                      <a:lnTo>
                                        <a:pt x="7044" y="3679"/>
                                      </a:lnTo>
                                      <a:lnTo>
                                        <a:pt x="7049" y="3658"/>
                                      </a:lnTo>
                                      <a:lnTo>
                                        <a:pt x="7077" y="3663"/>
                                      </a:lnTo>
                                      <a:lnTo>
                                        <a:pt x="7106" y="364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3" name="Freeform 1831"/>
                              <wps:cNvSpPr>
                                <a:spLocks/>
                              </wps:cNvSpPr>
                              <wps:spPr bwMode="auto">
                                <a:xfrm>
                                  <a:off x="4581" y="2304"/>
                                  <a:ext cx="7428" cy="3751"/>
                                </a:xfrm>
                                <a:custGeom>
                                  <a:avLst/>
                                  <a:gdLst>
                                    <a:gd name="T0" fmla="+- 0 11658 4581"/>
                                    <a:gd name="T1" fmla="*/ T0 w 7428"/>
                                    <a:gd name="T2" fmla="+- 0 5967 2304"/>
                                    <a:gd name="T3" fmla="*/ 5967 h 3751"/>
                                    <a:gd name="T4" fmla="+- 0 11630 4581"/>
                                    <a:gd name="T5" fmla="*/ T4 w 7428"/>
                                    <a:gd name="T6" fmla="+- 0 5962 2304"/>
                                    <a:gd name="T7" fmla="*/ 5962 h 3751"/>
                                    <a:gd name="T8" fmla="+- 0 11625 4581"/>
                                    <a:gd name="T9" fmla="*/ T8 w 7428"/>
                                    <a:gd name="T10" fmla="+- 0 5983 2304"/>
                                    <a:gd name="T11" fmla="*/ 5983 h 3751"/>
                                    <a:gd name="T12" fmla="+- 0 11658 4581"/>
                                    <a:gd name="T13" fmla="*/ T12 w 7428"/>
                                    <a:gd name="T14" fmla="+- 0 5967 2304"/>
                                    <a:gd name="T15" fmla="*/ 5967 h 3751"/>
                                  </a:gdLst>
                                  <a:ahLst/>
                                  <a:cxnLst>
                                    <a:cxn ang="0">
                                      <a:pos x="T1" y="T3"/>
                                    </a:cxn>
                                    <a:cxn ang="0">
                                      <a:pos x="T5" y="T7"/>
                                    </a:cxn>
                                    <a:cxn ang="0">
                                      <a:pos x="T9" y="T11"/>
                                    </a:cxn>
                                    <a:cxn ang="0">
                                      <a:pos x="T13" y="T15"/>
                                    </a:cxn>
                                  </a:cxnLst>
                                  <a:rect l="0" t="0" r="r" b="b"/>
                                  <a:pathLst>
                                    <a:path w="7428" h="3751">
                                      <a:moveTo>
                                        <a:pt x="7077" y="3663"/>
                                      </a:moveTo>
                                      <a:lnTo>
                                        <a:pt x="7049" y="3658"/>
                                      </a:lnTo>
                                      <a:lnTo>
                                        <a:pt x="7044" y="3679"/>
                                      </a:lnTo>
                                      <a:lnTo>
                                        <a:pt x="7077" y="36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 name="Freeform 1832"/>
                              <wps:cNvSpPr>
                                <a:spLocks/>
                              </wps:cNvSpPr>
                              <wps:spPr bwMode="auto">
                                <a:xfrm>
                                  <a:off x="4581" y="2304"/>
                                  <a:ext cx="7428" cy="3751"/>
                                </a:xfrm>
                                <a:custGeom>
                                  <a:avLst/>
                                  <a:gdLst>
                                    <a:gd name="T0" fmla="+- 0 11719 4581"/>
                                    <a:gd name="T1" fmla="*/ T0 w 7428"/>
                                    <a:gd name="T2" fmla="+- 0 5979 2304"/>
                                    <a:gd name="T3" fmla="*/ 5979 h 3751"/>
                                    <a:gd name="T4" fmla="+- 0 11658 4581"/>
                                    <a:gd name="T5" fmla="*/ T4 w 7428"/>
                                    <a:gd name="T6" fmla="+- 0 5967 2304"/>
                                    <a:gd name="T7" fmla="*/ 5967 h 3751"/>
                                    <a:gd name="T8" fmla="+- 0 11625 4581"/>
                                    <a:gd name="T9" fmla="*/ T8 w 7428"/>
                                    <a:gd name="T10" fmla="+- 0 5983 2304"/>
                                    <a:gd name="T11" fmla="*/ 5983 h 3751"/>
                                    <a:gd name="T12" fmla="+- 0 11625 4581"/>
                                    <a:gd name="T13" fmla="*/ T12 w 7428"/>
                                    <a:gd name="T14" fmla="+- 0 6022 2304"/>
                                    <a:gd name="T15" fmla="*/ 6022 h 3751"/>
                                    <a:gd name="T16" fmla="+- 0 11702 4581"/>
                                    <a:gd name="T17" fmla="*/ T16 w 7428"/>
                                    <a:gd name="T18" fmla="+- 0 6055 2304"/>
                                    <a:gd name="T19" fmla="*/ 6055 h 3751"/>
                                    <a:gd name="T20" fmla="+- 0 11719 4581"/>
                                    <a:gd name="T21" fmla="*/ T20 w 7428"/>
                                    <a:gd name="T22" fmla="+- 0 5979 2304"/>
                                    <a:gd name="T23" fmla="*/ 5979 h 3751"/>
                                  </a:gdLst>
                                  <a:ahLst/>
                                  <a:cxnLst>
                                    <a:cxn ang="0">
                                      <a:pos x="T1" y="T3"/>
                                    </a:cxn>
                                    <a:cxn ang="0">
                                      <a:pos x="T5" y="T7"/>
                                    </a:cxn>
                                    <a:cxn ang="0">
                                      <a:pos x="T9" y="T11"/>
                                    </a:cxn>
                                    <a:cxn ang="0">
                                      <a:pos x="T13" y="T15"/>
                                    </a:cxn>
                                    <a:cxn ang="0">
                                      <a:pos x="T17" y="T19"/>
                                    </a:cxn>
                                    <a:cxn ang="0">
                                      <a:pos x="T21" y="T23"/>
                                    </a:cxn>
                                  </a:cxnLst>
                                  <a:rect l="0" t="0" r="r" b="b"/>
                                  <a:pathLst>
                                    <a:path w="7428" h="3751">
                                      <a:moveTo>
                                        <a:pt x="7138" y="3675"/>
                                      </a:moveTo>
                                      <a:lnTo>
                                        <a:pt x="7077" y="3663"/>
                                      </a:lnTo>
                                      <a:lnTo>
                                        <a:pt x="7044" y="3679"/>
                                      </a:lnTo>
                                      <a:lnTo>
                                        <a:pt x="7044" y="3718"/>
                                      </a:lnTo>
                                      <a:lnTo>
                                        <a:pt x="7121" y="3751"/>
                                      </a:lnTo>
                                      <a:lnTo>
                                        <a:pt x="7138" y="367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5" name="Freeform 1833"/>
                              <wps:cNvSpPr>
                                <a:spLocks/>
                              </wps:cNvSpPr>
                              <wps:spPr bwMode="auto">
                                <a:xfrm>
                                  <a:off x="4581" y="2304"/>
                                  <a:ext cx="7428" cy="3751"/>
                                </a:xfrm>
                                <a:custGeom>
                                  <a:avLst/>
                                  <a:gdLst>
                                    <a:gd name="T0" fmla="+- 0 11755 4581"/>
                                    <a:gd name="T1" fmla="*/ T0 w 7428"/>
                                    <a:gd name="T2" fmla="+- 0 5803 2304"/>
                                    <a:gd name="T3" fmla="*/ 5803 h 3751"/>
                                    <a:gd name="T4" fmla="+- 0 11666 4581"/>
                                    <a:gd name="T5" fmla="*/ T4 w 7428"/>
                                    <a:gd name="T6" fmla="+- 0 5784 2304"/>
                                    <a:gd name="T7" fmla="*/ 5784 h 3751"/>
                                    <a:gd name="T8" fmla="+- 0 11649 4581"/>
                                    <a:gd name="T9" fmla="*/ T8 w 7428"/>
                                    <a:gd name="T10" fmla="+- 0 5873 2304"/>
                                    <a:gd name="T11" fmla="*/ 5873 h 3751"/>
                                    <a:gd name="T12" fmla="+- 0 11738 4581"/>
                                    <a:gd name="T13" fmla="*/ T12 w 7428"/>
                                    <a:gd name="T14" fmla="+- 0 5890 2304"/>
                                    <a:gd name="T15" fmla="*/ 5890 h 3751"/>
                                    <a:gd name="T16" fmla="+- 0 11755 4581"/>
                                    <a:gd name="T17" fmla="*/ T16 w 7428"/>
                                    <a:gd name="T18" fmla="+- 0 5803 2304"/>
                                    <a:gd name="T19" fmla="*/ 5803 h 3751"/>
                                  </a:gdLst>
                                  <a:ahLst/>
                                  <a:cxnLst>
                                    <a:cxn ang="0">
                                      <a:pos x="T1" y="T3"/>
                                    </a:cxn>
                                    <a:cxn ang="0">
                                      <a:pos x="T5" y="T7"/>
                                    </a:cxn>
                                    <a:cxn ang="0">
                                      <a:pos x="T9" y="T11"/>
                                    </a:cxn>
                                    <a:cxn ang="0">
                                      <a:pos x="T13" y="T15"/>
                                    </a:cxn>
                                    <a:cxn ang="0">
                                      <a:pos x="T17" y="T19"/>
                                    </a:cxn>
                                  </a:cxnLst>
                                  <a:rect l="0" t="0" r="r" b="b"/>
                                  <a:pathLst>
                                    <a:path w="7428" h="3751">
                                      <a:moveTo>
                                        <a:pt x="7174" y="3499"/>
                                      </a:moveTo>
                                      <a:lnTo>
                                        <a:pt x="7085" y="3480"/>
                                      </a:lnTo>
                                      <a:lnTo>
                                        <a:pt x="7068" y="3569"/>
                                      </a:lnTo>
                                      <a:lnTo>
                                        <a:pt x="7157" y="3586"/>
                                      </a:lnTo>
                                      <a:lnTo>
                                        <a:pt x="7174" y="349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6" name="Freeform 1834"/>
                              <wps:cNvSpPr>
                                <a:spLocks/>
                              </wps:cNvSpPr>
                              <wps:spPr bwMode="auto">
                                <a:xfrm>
                                  <a:off x="4581" y="2304"/>
                                  <a:ext cx="7428" cy="3751"/>
                                </a:xfrm>
                                <a:custGeom>
                                  <a:avLst/>
                                  <a:gdLst>
                                    <a:gd name="T0" fmla="+- 0 11791 4581"/>
                                    <a:gd name="T1" fmla="*/ T0 w 7428"/>
                                    <a:gd name="T2" fmla="+- 0 5626 2304"/>
                                    <a:gd name="T3" fmla="*/ 5626 h 3751"/>
                                    <a:gd name="T4" fmla="+- 0 11702 4581"/>
                                    <a:gd name="T5" fmla="*/ T4 w 7428"/>
                                    <a:gd name="T6" fmla="+- 0 5609 2304"/>
                                    <a:gd name="T7" fmla="*/ 5609 h 3751"/>
                                    <a:gd name="T8" fmla="+- 0 11685 4581"/>
                                    <a:gd name="T9" fmla="*/ T8 w 7428"/>
                                    <a:gd name="T10" fmla="+- 0 5695 2304"/>
                                    <a:gd name="T11" fmla="*/ 5695 h 3751"/>
                                    <a:gd name="T12" fmla="+- 0 11774 4581"/>
                                    <a:gd name="T13" fmla="*/ T12 w 7428"/>
                                    <a:gd name="T14" fmla="+- 0 5715 2304"/>
                                    <a:gd name="T15" fmla="*/ 5715 h 3751"/>
                                    <a:gd name="T16" fmla="+- 0 11791 4581"/>
                                    <a:gd name="T17" fmla="*/ T16 w 7428"/>
                                    <a:gd name="T18" fmla="+- 0 5626 2304"/>
                                    <a:gd name="T19" fmla="*/ 5626 h 3751"/>
                                  </a:gdLst>
                                  <a:ahLst/>
                                  <a:cxnLst>
                                    <a:cxn ang="0">
                                      <a:pos x="T1" y="T3"/>
                                    </a:cxn>
                                    <a:cxn ang="0">
                                      <a:pos x="T5" y="T7"/>
                                    </a:cxn>
                                    <a:cxn ang="0">
                                      <a:pos x="T9" y="T11"/>
                                    </a:cxn>
                                    <a:cxn ang="0">
                                      <a:pos x="T13" y="T15"/>
                                    </a:cxn>
                                    <a:cxn ang="0">
                                      <a:pos x="T17" y="T19"/>
                                    </a:cxn>
                                  </a:cxnLst>
                                  <a:rect l="0" t="0" r="r" b="b"/>
                                  <a:pathLst>
                                    <a:path w="7428" h="3751">
                                      <a:moveTo>
                                        <a:pt x="7210" y="3322"/>
                                      </a:moveTo>
                                      <a:lnTo>
                                        <a:pt x="7121" y="3305"/>
                                      </a:lnTo>
                                      <a:lnTo>
                                        <a:pt x="7104" y="3391"/>
                                      </a:lnTo>
                                      <a:lnTo>
                                        <a:pt x="7193" y="3411"/>
                                      </a:lnTo>
                                      <a:lnTo>
                                        <a:pt x="7210" y="332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7" name="Freeform 1835"/>
                              <wps:cNvSpPr>
                                <a:spLocks/>
                              </wps:cNvSpPr>
                              <wps:spPr bwMode="auto">
                                <a:xfrm>
                                  <a:off x="4581" y="2304"/>
                                  <a:ext cx="7428" cy="3751"/>
                                </a:xfrm>
                                <a:custGeom>
                                  <a:avLst/>
                                  <a:gdLst>
                                    <a:gd name="T0" fmla="+- 0 11827 4581"/>
                                    <a:gd name="T1" fmla="*/ T0 w 7428"/>
                                    <a:gd name="T2" fmla="+- 0 5451 2304"/>
                                    <a:gd name="T3" fmla="*/ 5451 h 3751"/>
                                    <a:gd name="T4" fmla="+- 0 11740 4581"/>
                                    <a:gd name="T5" fmla="*/ T4 w 7428"/>
                                    <a:gd name="T6" fmla="+- 0 5431 2304"/>
                                    <a:gd name="T7" fmla="*/ 5431 h 3751"/>
                                    <a:gd name="T8" fmla="+- 0 11721 4581"/>
                                    <a:gd name="T9" fmla="*/ T8 w 7428"/>
                                    <a:gd name="T10" fmla="+- 0 5520 2304"/>
                                    <a:gd name="T11" fmla="*/ 5520 h 3751"/>
                                    <a:gd name="T12" fmla="+- 0 11810 4581"/>
                                    <a:gd name="T13" fmla="*/ T12 w 7428"/>
                                    <a:gd name="T14" fmla="+- 0 5539 2304"/>
                                    <a:gd name="T15" fmla="*/ 5539 h 3751"/>
                                    <a:gd name="T16" fmla="+- 0 11827 4581"/>
                                    <a:gd name="T17" fmla="*/ T16 w 7428"/>
                                    <a:gd name="T18" fmla="+- 0 5451 2304"/>
                                    <a:gd name="T19" fmla="*/ 5451 h 3751"/>
                                  </a:gdLst>
                                  <a:ahLst/>
                                  <a:cxnLst>
                                    <a:cxn ang="0">
                                      <a:pos x="T1" y="T3"/>
                                    </a:cxn>
                                    <a:cxn ang="0">
                                      <a:pos x="T5" y="T7"/>
                                    </a:cxn>
                                    <a:cxn ang="0">
                                      <a:pos x="T9" y="T11"/>
                                    </a:cxn>
                                    <a:cxn ang="0">
                                      <a:pos x="T13" y="T15"/>
                                    </a:cxn>
                                    <a:cxn ang="0">
                                      <a:pos x="T17" y="T19"/>
                                    </a:cxn>
                                  </a:cxnLst>
                                  <a:rect l="0" t="0" r="r" b="b"/>
                                  <a:pathLst>
                                    <a:path w="7428" h="3751">
                                      <a:moveTo>
                                        <a:pt x="7246" y="3147"/>
                                      </a:moveTo>
                                      <a:lnTo>
                                        <a:pt x="7159" y="3127"/>
                                      </a:lnTo>
                                      <a:lnTo>
                                        <a:pt x="7140" y="3216"/>
                                      </a:lnTo>
                                      <a:lnTo>
                                        <a:pt x="7229" y="3235"/>
                                      </a:lnTo>
                                      <a:lnTo>
                                        <a:pt x="7246" y="31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1836"/>
                              <wps:cNvSpPr>
                                <a:spLocks/>
                              </wps:cNvSpPr>
                              <wps:spPr bwMode="auto">
                                <a:xfrm>
                                  <a:off x="4581" y="2304"/>
                                  <a:ext cx="7428" cy="3751"/>
                                </a:xfrm>
                                <a:custGeom>
                                  <a:avLst/>
                                  <a:gdLst>
                                    <a:gd name="T0" fmla="+- 0 11863 4581"/>
                                    <a:gd name="T1" fmla="*/ T0 w 7428"/>
                                    <a:gd name="T2" fmla="+- 0 5273 2304"/>
                                    <a:gd name="T3" fmla="*/ 5273 h 3751"/>
                                    <a:gd name="T4" fmla="+- 0 11776 4581"/>
                                    <a:gd name="T5" fmla="*/ T4 w 7428"/>
                                    <a:gd name="T6" fmla="+- 0 5256 2304"/>
                                    <a:gd name="T7" fmla="*/ 5256 h 3751"/>
                                    <a:gd name="T8" fmla="+- 0 11757 4581"/>
                                    <a:gd name="T9" fmla="*/ T8 w 7428"/>
                                    <a:gd name="T10" fmla="+- 0 5345 2304"/>
                                    <a:gd name="T11" fmla="*/ 5345 h 3751"/>
                                    <a:gd name="T12" fmla="+- 0 11846 4581"/>
                                    <a:gd name="T13" fmla="*/ T12 w 7428"/>
                                    <a:gd name="T14" fmla="+- 0 5362 2304"/>
                                    <a:gd name="T15" fmla="*/ 5362 h 3751"/>
                                    <a:gd name="T16" fmla="+- 0 11863 4581"/>
                                    <a:gd name="T17" fmla="*/ T16 w 7428"/>
                                    <a:gd name="T18" fmla="+- 0 5273 2304"/>
                                    <a:gd name="T19" fmla="*/ 5273 h 3751"/>
                                  </a:gdLst>
                                  <a:ahLst/>
                                  <a:cxnLst>
                                    <a:cxn ang="0">
                                      <a:pos x="T1" y="T3"/>
                                    </a:cxn>
                                    <a:cxn ang="0">
                                      <a:pos x="T5" y="T7"/>
                                    </a:cxn>
                                    <a:cxn ang="0">
                                      <a:pos x="T9" y="T11"/>
                                    </a:cxn>
                                    <a:cxn ang="0">
                                      <a:pos x="T13" y="T15"/>
                                    </a:cxn>
                                    <a:cxn ang="0">
                                      <a:pos x="T17" y="T19"/>
                                    </a:cxn>
                                  </a:cxnLst>
                                  <a:rect l="0" t="0" r="r" b="b"/>
                                  <a:pathLst>
                                    <a:path w="7428" h="3751">
                                      <a:moveTo>
                                        <a:pt x="7282" y="2969"/>
                                      </a:moveTo>
                                      <a:lnTo>
                                        <a:pt x="7195" y="2952"/>
                                      </a:lnTo>
                                      <a:lnTo>
                                        <a:pt x="7176" y="3041"/>
                                      </a:lnTo>
                                      <a:lnTo>
                                        <a:pt x="7265" y="3058"/>
                                      </a:lnTo>
                                      <a:lnTo>
                                        <a:pt x="7282" y="296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 name="Freeform 1837"/>
                              <wps:cNvSpPr>
                                <a:spLocks/>
                              </wps:cNvSpPr>
                              <wps:spPr bwMode="auto">
                                <a:xfrm>
                                  <a:off x="4581" y="2304"/>
                                  <a:ext cx="7428" cy="3751"/>
                                </a:xfrm>
                                <a:custGeom>
                                  <a:avLst/>
                                  <a:gdLst>
                                    <a:gd name="T0" fmla="+- 0 11901 4581"/>
                                    <a:gd name="T1" fmla="*/ T0 w 7428"/>
                                    <a:gd name="T2" fmla="+- 0 5098 2304"/>
                                    <a:gd name="T3" fmla="*/ 5098 h 3751"/>
                                    <a:gd name="T4" fmla="+- 0 11812 4581"/>
                                    <a:gd name="T5" fmla="*/ T4 w 7428"/>
                                    <a:gd name="T6" fmla="+- 0 5079 2304"/>
                                    <a:gd name="T7" fmla="*/ 5079 h 3751"/>
                                    <a:gd name="T8" fmla="+- 0 11793 4581"/>
                                    <a:gd name="T9" fmla="*/ T8 w 7428"/>
                                    <a:gd name="T10" fmla="+- 0 5167 2304"/>
                                    <a:gd name="T11" fmla="*/ 5167 h 3751"/>
                                    <a:gd name="T12" fmla="+- 0 11882 4581"/>
                                    <a:gd name="T13" fmla="*/ T12 w 7428"/>
                                    <a:gd name="T14" fmla="+- 0 5187 2304"/>
                                    <a:gd name="T15" fmla="*/ 5187 h 3751"/>
                                    <a:gd name="T16" fmla="+- 0 11901 4581"/>
                                    <a:gd name="T17" fmla="*/ T16 w 7428"/>
                                    <a:gd name="T18" fmla="+- 0 5098 2304"/>
                                    <a:gd name="T19" fmla="*/ 5098 h 3751"/>
                                  </a:gdLst>
                                  <a:ahLst/>
                                  <a:cxnLst>
                                    <a:cxn ang="0">
                                      <a:pos x="T1" y="T3"/>
                                    </a:cxn>
                                    <a:cxn ang="0">
                                      <a:pos x="T5" y="T7"/>
                                    </a:cxn>
                                    <a:cxn ang="0">
                                      <a:pos x="T9" y="T11"/>
                                    </a:cxn>
                                    <a:cxn ang="0">
                                      <a:pos x="T13" y="T15"/>
                                    </a:cxn>
                                    <a:cxn ang="0">
                                      <a:pos x="T17" y="T19"/>
                                    </a:cxn>
                                  </a:cxnLst>
                                  <a:rect l="0" t="0" r="r" b="b"/>
                                  <a:pathLst>
                                    <a:path w="7428" h="3751">
                                      <a:moveTo>
                                        <a:pt x="7320" y="2794"/>
                                      </a:moveTo>
                                      <a:lnTo>
                                        <a:pt x="7231" y="2775"/>
                                      </a:lnTo>
                                      <a:lnTo>
                                        <a:pt x="7212" y="2863"/>
                                      </a:lnTo>
                                      <a:lnTo>
                                        <a:pt x="7301" y="2883"/>
                                      </a:lnTo>
                                      <a:lnTo>
                                        <a:pt x="7320" y="27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838"/>
                              <wps:cNvSpPr>
                                <a:spLocks/>
                              </wps:cNvSpPr>
                              <wps:spPr bwMode="auto">
                                <a:xfrm>
                                  <a:off x="4581" y="2304"/>
                                  <a:ext cx="7428" cy="3751"/>
                                </a:xfrm>
                                <a:custGeom>
                                  <a:avLst/>
                                  <a:gdLst>
                                    <a:gd name="T0" fmla="+- 0 11937 4581"/>
                                    <a:gd name="T1" fmla="*/ T0 w 7428"/>
                                    <a:gd name="T2" fmla="+- 0 4920 2304"/>
                                    <a:gd name="T3" fmla="*/ 4920 h 3751"/>
                                    <a:gd name="T4" fmla="+- 0 11848 4581"/>
                                    <a:gd name="T5" fmla="*/ T4 w 7428"/>
                                    <a:gd name="T6" fmla="+- 0 4903 2304"/>
                                    <a:gd name="T7" fmla="*/ 4903 h 3751"/>
                                    <a:gd name="T8" fmla="+- 0 11829 4581"/>
                                    <a:gd name="T9" fmla="*/ T8 w 7428"/>
                                    <a:gd name="T10" fmla="+- 0 4992 2304"/>
                                    <a:gd name="T11" fmla="*/ 4992 h 3751"/>
                                    <a:gd name="T12" fmla="+- 0 11918 4581"/>
                                    <a:gd name="T13" fmla="*/ T12 w 7428"/>
                                    <a:gd name="T14" fmla="+- 0 5009 2304"/>
                                    <a:gd name="T15" fmla="*/ 5009 h 3751"/>
                                    <a:gd name="T16" fmla="+- 0 11937 4581"/>
                                    <a:gd name="T17" fmla="*/ T16 w 7428"/>
                                    <a:gd name="T18" fmla="+- 0 4920 2304"/>
                                    <a:gd name="T19" fmla="*/ 4920 h 3751"/>
                                  </a:gdLst>
                                  <a:ahLst/>
                                  <a:cxnLst>
                                    <a:cxn ang="0">
                                      <a:pos x="T1" y="T3"/>
                                    </a:cxn>
                                    <a:cxn ang="0">
                                      <a:pos x="T5" y="T7"/>
                                    </a:cxn>
                                    <a:cxn ang="0">
                                      <a:pos x="T9" y="T11"/>
                                    </a:cxn>
                                    <a:cxn ang="0">
                                      <a:pos x="T13" y="T15"/>
                                    </a:cxn>
                                    <a:cxn ang="0">
                                      <a:pos x="T17" y="T19"/>
                                    </a:cxn>
                                  </a:cxnLst>
                                  <a:rect l="0" t="0" r="r" b="b"/>
                                  <a:pathLst>
                                    <a:path w="7428" h="3751">
                                      <a:moveTo>
                                        <a:pt x="7356" y="2616"/>
                                      </a:moveTo>
                                      <a:lnTo>
                                        <a:pt x="7267" y="2599"/>
                                      </a:lnTo>
                                      <a:lnTo>
                                        <a:pt x="7248" y="2688"/>
                                      </a:lnTo>
                                      <a:lnTo>
                                        <a:pt x="7337" y="2705"/>
                                      </a:lnTo>
                                      <a:lnTo>
                                        <a:pt x="7356" y="261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1" name="Freeform 1839"/>
                              <wps:cNvSpPr>
                                <a:spLocks/>
                              </wps:cNvSpPr>
                              <wps:spPr bwMode="auto">
                                <a:xfrm>
                                  <a:off x="4581" y="2304"/>
                                  <a:ext cx="7428" cy="3751"/>
                                </a:xfrm>
                                <a:custGeom>
                                  <a:avLst/>
                                  <a:gdLst>
                                    <a:gd name="T0" fmla="+- 0 11973 4581"/>
                                    <a:gd name="T1" fmla="*/ T0 w 7428"/>
                                    <a:gd name="T2" fmla="+- 0 4745 2304"/>
                                    <a:gd name="T3" fmla="*/ 4745 h 3751"/>
                                    <a:gd name="T4" fmla="+- 0 11884 4581"/>
                                    <a:gd name="T5" fmla="*/ T4 w 7428"/>
                                    <a:gd name="T6" fmla="+- 0 4726 2304"/>
                                    <a:gd name="T7" fmla="*/ 4726 h 3751"/>
                                    <a:gd name="T8" fmla="+- 0 11867 4581"/>
                                    <a:gd name="T9" fmla="*/ T8 w 7428"/>
                                    <a:gd name="T10" fmla="+- 0 4815 2304"/>
                                    <a:gd name="T11" fmla="*/ 4815 h 3751"/>
                                    <a:gd name="T12" fmla="+- 0 11954 4581"/>
                                    <a:gd name="T13" fmla="*/ T12 w 7428"/>
                                    <a:gd name="T14" fmla="+- 0 4834 2304"/>
                                    <a:gd name="T15" fmla="*/ 4834 h 3751"/>
                                    <a:gd name="T16" fmla="+- 0 11973 4581"/>
                                    <a:gd name="T17" fmla="*/ T16 w 7428"/>
                                    <a:gd name="T18" fmla="+- 0 4745 2304"/>
                                    <a:gd name="T19" fmla="*/ 4745 h 3751"/>
                                  </a:gdLst>
                                  <a:ahLst/>
                                  <a:cxnLst>
                                    <a:cxn ang="0">
                                      <a:pos x="T1" y="T3"/>
                                    </a:cxn>
                                    <a:cxn ang="0">
                                      <a:pos x="T5" y="T7"/>
                                    </a:cxn>
                                    <a:cxn ang="0">
                                      <a:pos x="T9" y="T11"/>
                                    </a:cxn>
                                    <a:cxn ang="0">
                                      <a:pos x="T13" y="T15"/>
                                    </a:cxn>
                                    <a:cxn ang="0">
                                      <a:pos x="T17" y="T19"/>
                                    </a:cxn>
                                  </a:cxnLst>
                                  <a:rect l="0" t="0" r="r" b="b"/>
                                  <a:pathLst>
                                    <a:path w="7428" h="3751">
                                      <a:moveTo>
                                        <a:pt x="7392" y="2441"/>
                                      </a:moveTo>
                                      <a:lnTo>
                                        <a:pt x="7303" y="2422"/>
                                      </a:lnTo>
                                      <a:lnTo>
                                        <a:pt x="7286" y="2511"/>
                                      </a:lnTo>
                                      <a:lnTo>
                                        <a:pt x="7373" y="2530"/>
                                      </a:lnTo>
                                      <a:lnTo>
                                        <a:pt x="7392" y="24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Freeform 1840"/>
                              <wps:cNvSpPr>
                                <a:spLocks/>
                              </wps:cNvSpPr>
                              <wps:spPr bwMode="auto">
                                <a:xfrm>
                                  <a:off x="4581" y="2304"/>
                                  <a:ext cx="7428" cy="3751"/>
                                </a:xfrm>
                                <a:custGeom>
                                  <a:avLst/>
                                  <a:gdLst>
                                    <a:gd name="T0" fmla="+- 0 12009 4581"/>
                                    <a:gd name="T1" fmla="*/ T0 w 7428"/>
                                    <a:gd name="T2" fmla="+- 0 4570 2304"/>
                                    <a:gd name="T3" fmla="*/ 4570 h 3751"/>
                                    <a:gd name="T4" fmla="+- 0 11920 4581"/>
                                    <a:gd name="T5" fmla="*/ T4 w 7428"/>
                                    <a:gd name="T6" fmla="+- 0 4551 2304"/>
                                    <a:gd name="T7" fmla="*/ 4551 h 3751"/>
                                    <a:gd name="T8" fmla="+- 0 11903 4581"/>
                                    <a:gd name="T9" fmla="*/ T8 w 7428"/>
                                    <a:gd name="T10" fmla="+- 0 4639 2304"/>
                                    <a:gd name="T11" fmla="*/ 4639 h 3751"/>
                                    <a:gd name="T12" fmla="+- 0 11990 4581"/>
                                    <a:gd name="T13" fmla="*/ T12 w 7428"/>
                                    <a:gd name="T14" fmla="+- 0 4656 2304"/>
                                    <a:gd name="T15" fmla="*/ 4656 h 3751"/>
                                    <a:gd name="T16" fmla="+- 0 12009 4581"/>
                                    <a:gd name="T17" fmla="*/ T16 w 7428"/>
                                    <a:gd name="T18" fmla="+- 0 4570 2304"/>
                                    <a:gd name="T19" fmla="*/ 4570 h 3751"/>
                                  </a:gdLst>
                                  <a:ahLst/>
                                  <a:cxnLst>
                                    <a:cxn ang="0">
                                      <a:pos x="T1" y="T3"/>
                                    </a:cxn>
                                    <a:cxn ang="0">
                                      <a:pos x="T5" y="T7"/>
                                    </a:cxn>
                                    <a:cxn ang="0">
                                      <a:pos x="T9" y="T11"/>
                                    </a:cxn>
                                    <a:cxn ang="0">
                                      <a:pos x="T13" y="T15"/>
                                    </a:cxn>
                                    <a:cxn ang="0">
                                      <a:pos x="T17" y="T19"/>
                                    </a:cxn>
                                  </a:cxnLst>
                                  <a:rect l="0" t="0" r="r" b="b"/>
                                  <a:pathLst>
                                    <a:path w="7428" h="3751">
                                      <a:moveTo>
                                        <a:pt x="7428" y="2266"/>
                                      </a:moveTo>
                                      <a:lnTo>
                                        <a:pt x="7339" y="2247"/>
                                      </a:lnTo>
                                      <a:lnTo>
                                        <a:pt x="7322" y="2335"/>
                                      </a:lnTo>
                                      <a:lnTo>
                                        <a:pt x="7409" y="2352"/>
                                      </a:lnTo>
                                      <a:lnTo>
                                        <a:pt x="7428" y="226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3" name="Freeform 1841"/>
                              <wps:cNvSpPr>
                                <a:spLocks/>
                              </wps:cNvSpPr>
                              <wps:spPr bwMode="auto">
                                <a:xfrm>
                                  <a:off x="4581" y="2304"/>
                                  <a:ext cx="7428" cy="3751"/>
                                </a:xfrm>
                                <a:custGeom>
                                  <a:avLst/>
                                  <a:gdLst>
                                    <a:gd name="T0" fmla="+- 0 11937 4581"/>
                                    <a:gd name="T1" fmla="*/ T0 w 7428"/>
                                    <a:gd name="T2" fmla="+- 0 4462 2304"/>
                                    <a:gd name="T3" fmla="*/ 4462 h 3751"/>
                                    <a:gd name="T4" fmla="+- 0 11860 4581"/>
                                    <a:gd name="T5" fmla="*/ T4 w 7428"/>
                                    <a:gd name="T6" fmla="+- 0 4419 2304"/>
                                    <a:gd name="T7" fmla="*/ 4419 h 3751"/>
                                    <a:gd name="T8" fmla="+- 0 11817 4581"/>
                                    <a:gd name="T9" fmla="*/ T8 w 7428"/>
                                    <a:gd name="T10" fmla="+- 0 4498 2304"/>
                                    <a:gd name="T11" fmla="*/ 4498 h 3751"/>
                                    <a:gd name="T12" fmla="+- 0 11894 4581"/>
                                    <a:gd name="T13" fmla="*/ T12 w 7428"/>
                                    <a:gd name="T14" fmla="+- 0 4541 2304"/>
                                    <a:gd name="T15" fmla="*/ 4541 h 3751"/>
                                    <a:gd name="T16" fmla="+- 0 11937 4581"/>
                                    <a:gd name="T17" fmla="*/ T16 w 7428"/>
                                    <a:gd name="T18" fmla="+- 0 4462 2304"/>
                                    <a:gd name="T19" fmla="*/ 4462 h 3751"/>
                                  </a:gdLst>
                                  <a:ahLst/>
                                  <a:cxnLst>
                                    <a:cxn ang="0">
                                      <a:pos x="T1" y="T3"/>
                                    </a:cxn>
                                    <a:cxn ang="0">
                                      <a:pos x="T5" y="T7"/>
                                    </a:cxn>
                                    <a:cxn ang="0">
                                      <a:pos x="T9" y="T11"/>
                                    </a:cxn>
                                    <a:cxn ang="0">
                                      <a:pos x="T13" y="T15"/>
                                    </a:cxn>
                                    <a:cxn ang="0">
                                      <a:pos x="T17" y="T19"/>
                                    </a:cxn>
                                  </a:cxnLst>
                                  <a:rect l="0" t="0" r="r" b="b"/>
                                  <a:pathLst>
                                    <a:path w="7428" h="3751">
                                      <a:moveTo>
                                        <a:pt x="7356" y="2158"/>
                                      </a:moveTo>
                                      <a:lnTo>
                                        <a:pt x="7279" y="2115"/>
                                      </a:lnTo>
                                      <a:lnTo>
                                        <a:pt x="7236" y="2194"/>
                                      </a:lnTo>
                                      <a:lnTo>
                                        <a:pt x="7313" y="2237"/>
                                      </a:lnTo>
                                      <a:lnTo>
                                        <a:pt x="7356" y="215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4" name="Freeform 1842"/>
                              <wps:cNvSpPr>
                                <a:spLocks/>
                              </wps:cNvSpPr>
                              <wps:spPr bwMode="auto">
                                <a:xfrm>
                                  <a:off x="4581" y="2304"/>
                                  <a:ext cx="7428" cy="3751"/>
                                </a:xfrm>
                                <a:custGeom>
                                  <a:avLst/>
                                  <a:gdLst>
                                    <a:gd name="T0" fmla="+- 0 11781 4581"/>
                                    <a:gd name="T1" fmla="*/ T0 w 7428"/>
                                    <a:gd name="T2" fmla="+- 0 4375 2304"/>
                                    <a:gd name="T3" fmla="*/ 4375 h 3751"/>
                                    <a:gd name="T4" fmla="+- 0 11702 4581"/>
                                    <a:gd name="T5" fmla="*/ T4 w 7428"/>
                                    <a:gd name="T6" fmla="+- 0 4332 2304"/>
                                    <a:gd name="T7" fmla="*/ 4332 h 3751"/>
                                    <a:gd name="T8" fmla="+- 0 11659 4581"/>
                                    <a:gd name="T9" fmla="*/ T8 w 7428"/>
                                    <a:gd name="T10" fmla="+- 0 4411 2304"/>
                                    <a:gd name="T11" fmla="*/ 4411 h 3751"/>
                                    <a:gd name="T12" fmla="+- 0 11738 4581"/>
                                    <a:gd name="T13" fmla="*/ T12 w 7428"/>
                                    <a:gd name="T14" fmla="+- 0 4455 2304"/>
                                    <a:gd name="T15" fmla="*/ 4455 h 3751"/>
                                    <a:gd name="T16" fmla="+- 0 11781 4581"/>
                                    <a:gd name="T17" fmla="*/ T16 w 7428"/>
                                    <a:gd name="T18" fmla="+- 0 4375 2304"/>
                                    <a:gd name="T19" fmla="*/ 4375 h 3751"/>
                                  </a:gdLst>
                                  <a:ahLst/>
                                  <a:cxnLst>
                                    <a:cxn ang="0">
                                      <a:pos x="T1" y="T3"/>
                                    </a:cxn>
                                    <a:cxn ang="0">
                                      <a:pos x="T5" y="T7"/>
                                    </a:cxn>
                                    <a:cxn ang="0">
                                      <a:pos x="T9" y="T11"/>
                                    </a:cxn>
                                    <a:cxn ang="0">
                                      <a:pos x="T13" y="T15"/>
                                    </a:cxn>
                                    <a:cxn ang="0">
                                      <a:pos x="T17" y="T19"/>
                                    </a:cxn>
                                  </a:cxnLst>
                                  <a:rect l="0" t="0" r="r" b="b"/>
                                  <a:pathLst>
                                    <a:path w="7428" h="3751">
                                      <a:moveTo>
                                        <a:pt x="7200" y="2071"/>
                                      </a:moveTo>
                                      <a:lnTo>
                                        <a:pt x="7121" y="2028"/>
                                      </a:lnTo>
                                      <a:lnTo>
                                        <a:pt x="7078" y="2107"/>
                                      </a:lnTo>
                                      <a:lnTo>
                                        <a:pt x="7157" y="2151"/>
                                      </a:lnTo>
                                      <a:lnTo>
                                        <a:pt x="7200" y="207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 name="Freeform 1843"/>
                              <wps:cNvSpPr>
                                <a:spLocks/>
                              </wps:cNvSpPr>
                              <wps:spPr bwMode="auto">
                                <a:xfrm>
                                  <a:off x="4581" y="2304"/>
                                  <a:ext cx="7428" cy="3751"/>
                                </a:xfrm>
                                <a:custGeom>
                                  <a:avLst/>
                                  <a:gdLst>
                                    <a:gd name="T0" fmla="+- 0 11623 4581"/>
                                    <a:gd name="T1" fmla="*/ T0 w 7428"/>
                                    <a:gd name="T2" fmla="+- 0 4289 2304"/>
                                    <a:gd name="T3" fmla="*/ 4289 h 3751"/>
                                    <a:gd name="T4" fmla="+- 0 11543 4581"/>
                                    <a:gd name="T5" fmla="*/ T4 w 7428"/>
                                    <a:gd name="T6" fmla="+- 0 4246 2304"/>
                                    <a:gd name="T7" fmla="*/ 4246 h 3751"/>
                                    <a:gd name="T8" fmla="+- 0 11500 4581"/>
                                    <a:gd name="T9" fmla="*/ T8 w 7428"/>
                                    <a:gd name="T10" fmla="+- 0 4325 2304"/>
                                    <a:gd name="T11" fmla="*/ 4325 h 3751"/>
                                    <a:gd name="T12" fmla="+- 0 11579 4581"/>
                                    <a:gd name="T13" fmla="*/ T12 w 7428"/>
                                    <a:gd name="T14" fmla="+- 0 4368 2304"/>
                                    <a:gd name="T15" fmla="*/ 4368 h 3751"/>
                                    <a:gd name="T16" fmla="+- 0 11623 4581"/>
                                    <a:gd name="T17" fmla="*/ T16 w 7428"/>
                                    <a:gd name="T18" fmla="+- 0 4289 2304"/>
                                    <a:gd name="T19" fmla="*/ 4289 h 3751"/>
                                  </a:gdLst>
                                  <a:ahLst/>
                                  <a:cxnLst>
                                    <a:cxn ang="0">
                                      <a:pos x="T1" y="T3"/>
                                    </a:cxn>
                                    <a:cxn ang="0">
                                      <a:pos x="T5" y="T7"/>
                                    </a:cxn>
                                    <a:cxn ang="0">
                                      <a:pos x="T9" y="T11"/>
                                    </a:cxn>
                                    <a:cxn ang="0">
                                      <a:pos x="T13" y="T15"/>
                                    </a:cxn>
                                    <a:cxn ang="0">
                                      <a:pos x="T17" y="T19"/>
                                    </a:cxn>
                                  </a:cxnLst>
                                  <a:rect l="0" t="0" r="r" b="b"/>
                                  <a:pathLst>
                                    <a:path w="7428" h="3751">
                                      <a:moveTo>
                                        <a:pt x="7042" y="1985"/>
                                      </a:moveTo>
                                      <a:lnTo>
                                        <a:pt x="6962" y="1942"/>
                                      </a:lnTo>
                                      <a:lnTo>
                                        <a:pt x="6919" y="2021"/>
                                      </a:lnTo>
                                      <a:lnTo>
                                        <a:pt x="6998" y="2064"/>
                                      </a:lnTo>
                                      <a:lnTo>
                                        <a:pt x="7042" y="198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844"/>
                              <wps:cNvSpPr>
                                <a:spLocks/>
                              </wps:cNvSpPr>
                              <wps:spPr bwMode="auto">
                                <a:xfrm>
                                  <a:off x="4581" y="2304"/>
                                  <a:ext cx="7428" cy="3751"/>
                                </a:xfrm>
                                <a:custGeom>
                                  <a:avLst/>
                                  <a:gdLst>
                                    <a:gd name="T0" fmla="+- 0 11464 4581"/>
                                    <a:gd name="T1" fmla="*/ T0 w 7428"/>
                                    <a:gd name="T2" fmla="+- 0 4203 2304"/>
                                    <a:gd name="T3" fmla="*/ 4203 h 3751"/>
                                    <a:gd name="T4" fmla="+- 0 11387 4581"/>
                                    <a:gd name="T5" fmla="*/ T4 w 7428"/>
                                    <a:gd name="T6" fmla="+- 0 4159 2304"/>
                                    <a:gd name="T7" fmla="*/ 4159 h 3751"/>
                                    <a:gd name="T8" fmla="+- 0 11342 4581"/>
                                    <a:gd name="T9" fmla="*/ T8 w 7428"/>
                                    <a:gd name="T10" fmla="+- 0 4236 2304"/>
                                    <a:gd name="T11" fmla="*/ 4236 h 3751"/>
                                    <a:gd name="T12" fmla="+- 0 11421 4581"/>
                                    <a:gd name="T13" fmla="*/ T12 w 7428"/>
                                    <a:gd name="T14" fmla="+- 0 4282 2304"/>
                                    <a:gd name="T15" fmla="*/ 4282 h 3751"/>
                                    <a:gd name="T16" fmla="+- 0 11464 4581"/>
                                    <a:gd name="T17" fmla="*/ T16 w 7428"/>
                                    <a:gd name="T18" fmla="+- 0 4203 2304"/>
                                    <a:gd name="T19" fmla="*/ 4203 h 3751"/>
                                  </a:gdLst>
                                  <a:ahLst/>
                                  <a:cxnLst>
                                    <a:cxn ang="0">
                                      <a:pos x="T1" y="T3"/>
                                    </a:cxn>
                                    <a:cxn ang="0">
                                      <a:pos x="T5" y="T7"/>
                                    </a:cxn>
                                    <a:cxn ang="0">
                                      <a:pos x="T9" y="T11"/>
                                    </a:cxn>
                                    <a:cxn ang="0">
                                      <a:pos x="T13" y="T15"/>
                                    </a:cxn>
                                    <a:cxn ang="0">
                                      <a:pos x="T17" y="T19"/>
                                    </a:cxn>
                                  </a:cxnLst>
                                  <a:rect l="0" t="0" r="r" b="b"/>
                                  <a:pathLst>
                                    <a:path w="7428" h="3751">
                                      <a:moveTo>
                                        <a:pt x="6883" y="1899"/>
                                      </a:moveTo>
                                      <a:lnTo>
                                        <a:pt x="6806" y="1855"/>
                                      </a:lnTo>
                                      <a:lnTo>
                                        <a:pt x="6761" y="1932"/>
                                      </a:lnTo>
                                      <a:lnTo>
                                        <a:pt x="6840" y="1978"/>
                                      </a:lnTo>
                                      <a:lnTo>
                                        <a:pt x="6883" y="189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7" name="Freeform 1845"/>
                              <wps:cNvSpPr>
                                <a:spLocks/>
                              </wps:cNvSpPr>
                              <wps:spPr bwMode="auto">
                                <a:xfrm>
                                  <a:off x="4581" y="2304"/>
                                  <a:ext cx="7428" cy="3751"/>
                                </a:xfrm>
                                <a:custGeom>
                                  <a:avLst/>
                                  <a:gdLst>
                                    <a:gd name="T0" fmla="+- 0 11289 4581"/>
                                    <a:gd name="T1" fmla="*/ T0 w 7428"/>
                                    <a:gd name="T2" fmla="+- 0 4131 2304"/>
                                    <a:gd name="T3" fmla="*/ 4131 h 3751"/>
                                    <a:gd name="T4" fmla="+- 0 11200 4581"/>
                                    <a:gd name="T5" fmla="*/ T4 w 7428"/>
                                    <a:gd name="T6" fmla="+- 0 4111 2304"/>
                                    <a:gd name="T7" fmla="*/ 4111 h 3751"/>
                                    <a:gd name="T8" fmla="+- 0 11181 4581"/>
                                    <a:gd name="T9" fmla="*/ T8 w 7428"/>
                                    <a:gd name="T10" fmla="+- 0 4198 2304"/>
                                    <a:gd name="T11" fmla="*/ 4198 h 3751"/>
                                    <a:gd name="T12" fmla="+- 0 11270 4581"/>
                                    <a:gd name="T13" fmla="*/ T12 w 7428"/>
                                    <a:gd name="T14" fmla="+- 0 4217 2304"/>
                                    <a:gd name="T15" fmla="*/ 4217 h 3751"/>
                                    <a:gd name="T16" fmla="+- 0 11289 4581"/>
                                    <a:gd name="T17" fmla="*/ T16 w 7428"/>
                                    <a:gd name="T18" fmla="+- 0 4131 2304"/>
                                    <a:gd name="T19" fmla="*/ 4131 h 3751"/>
                                  </a:gdLst>
                                  <a:ahLst/>
                                  <a:cxnLst>
                                    <a:cxn ang="0">
                                      <a:pos x="T1" y="T3"/>
                                    </a:cxn>
                                    <a:cxn ang="0">
                                      <a:pos x="T5" y="T7"/>
                                    </a:cxn>
                                    <a:cxn ang="0">
                                      <a:pos x="T9" y="T11"/>
                                    </a:cxn>
                                    <a:cxn ang="0">
                                      <a:pos x="T13" y="T15"/>
                                    </a:cxn>
                                    <a:cxn ang="0">
                                      <a:pos x="T17" y="T19"/>
                                    </a:cxn>
                                  </a:cxnLst>
                                  <a:rect l="0" t="0" r="r" b="b"/>
                                  <a:pathLst>
                                    <a:path w="7428" h="3751">
                                      <a:moveTo>
                                        <a:pt x="6708" y="1827"/>
                                      </a:moveTo>
                                      <a:lnTo>
                                        <a:pt x="6619" y="1807"/>
                                      </a:lnTo>
                                      <a:lnTo>
                                        <a:pt x="6600" y="1894"/>
                                      </a:lnTo>
                                      <a:lnTo>
                                        <a:pt x="6689" y="1913"/>
                                      </a:lnTo>
                                      <a:lnTo>
                                        <a:pt x="6708" y="182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8" name="Freeform 1846"/>
                              <wps:cNvSpPr>
                                <a:spLocks/>
                              </wps:cNvSpPr>
                              <wps:spPr bwMode="auto">
                                <a:xfrm>
                                  <a:off x="4581" y="2304"/>
                                  <a:ext cx="7428" cy="3751"/>
                                </a:xfrm>
                                <a:custGeom>
                                  <a:avLst/>
                                  <a:gdLst>
                                    <a:gd name="T0" fmla="+- 0 11111 4581"/>
                                    <a:gd name="T1" fmla="*/ T0 w 7428"/>
                                    <a:gd name="T2" fmla="+- 0 4092 2304"/>
                                    <a:gd name="T3" fmla="*/ 4092 h 3751"/>
                                    <a:gd name="T4" fmla="+- 0 11025 4581"/>
                                    <a:gd name="T5" fmla="*/ T4 w 7428"/>
                                    <a:gd name="T6" fmla="+- 0 4073 2304"/>
                                    <a:gd name="T7" fmla="*/ 4073 h 3751"/>
                                    <a:gd name="T8" fmla="+- 0 11006 4581"/>
                                    <a:gd name="T9" fmla="*/ T8 w 7428"/>
                                    <a:gd name="T10" fmla="+- 0 4159 2304"/>
                                    <a:gd name="T11" fmla="*/ 4159 h 3751"/>
                                    <a:gd name="T12" fmla="+- 0 11092 4581"/>
                                    <a:gd name="T13" fmla="*/ T12 w 7428"/>
                                    <a:gd name="T14" fmla="+- 0 4179 2304"/>
                                    <a:gd name="T15" fmla="*/ 4179 h 3751"/>
                                    <a:gd name="T16" fmla="+- 0 11111 4581"/>
                                    <a:gd name="T17" fmla="*/ T16 w 7428"/>
                                    <a:gd name="T18" fmla="+- 0 4092 2304"/>
                                    <a:gd name="T19" fmla="*/ 4092 h 3751"/>
                                  </a:gdLst>
                                  <a:ahLst/>
                                  <a:cxnLst>
                                    <a:cxn ang="0">
                                      <a:pos x="T1" y="T3"/>
                                    </a:cxn>
                                    <a:cxn ang="0">
                                      <a:pos x="T5" y="T7"/>
                                    </a:cxn>
                                    <a:cxn ang="0">
                                      <a:pos x="T9" y="T11"/>
                                    </a:cxn>
                                    <a:cxn ang="0">
                                      <a:pos x="T13" y="T15"/>
                                    </a:cxn>
                                    <a:cxn ang="0">
                                      <a:pos x="T17" y="T19"/>
                                    </a:cxn>
                                  </a:cxnLst>
                                  <a:rect l="0" t="0" r="r" b="b"/>
                                  <a:pathLst>
                                    <a:path w="7428" h="3751">
                                      <a:moveTo>
                                        <a:pt x="6530" y="1788"/>
                                      </a:moveTo>
                                      <a:lnTo>
                                        <a:pt x="6444" y="1769"/>
                                      </a:lnTo>
                                      <a:lnTo>
                                        <a:pt x="6425" y="1855"/>
                                      </a:lnTo>
                                      <a:lnTo>
                                        <a:pt x="6511" y="1875"/>
                                      </a:lnTo>
                                      <a:lnTo>
                                        <a:pt x="6530" y="17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 name="Freeform 1847"/>
                              <wps:cNvSpPr>
                                <a:spLocks/>
                              </wps:cNvSpPr>
                              <wps:spPr bwMode="auto">
                                <a:xfrm>
                                  <a:off x="4581" y="2304"/>
                                  <a:ext cx="7428" cy="3751"/>
                                </a:xfrm>
                                <a:custGeom>
                                  <a:avLst/>
                                  <a:gdLst>
                                    <a:gd name="T0" fmla="+- 0 10936 4581"/>
                                    <a:gd name="T1" fmla="*/ T0 w 7428"/>
                                    <a:gd name="T2" fmla="+- 0 4054 2304"/>
                                    <a:gd name="T3" fmla="*/ 4054 h 3751"/>
                                    <a:gd name="T4" fmla="+- 0 10850 4581"/>
                                    <a:gd name="T5" fmla="*/ T4 w 7428"/>
                                    <a:gd name="T6" fmla="+- 0 4035 2304"/>
                                    <a:gd name="T7" fmla="*/ 4035 h 3751"/>
                                    <a:gd name="T8" fmla="+- 0 10831 4581"/>
                                    <a:gd name="T9" fmla="*/ T8 w 7428"/>
                                    <a:gd name="T10" fmla="+- 0 4121 2304"/>
                                    <a:gd name="T11" fmla="*/ 4121 h 3751"/>
                                    <a:gd name="T12" fmla="+- 0 10917 4581"/>
                                    <a:gd name="T13" fmla="*/ T12 w 7428"/>
                                    <a:gd name="T14" fmla="+- 0 4140 2304"/>
                                    <a:gd name="T15" fmla="*/ 4140 h 3751"/>
                                    <a:gd name="T16" fmla="+- 0 10936 4581"/>
                                    <a:gd name="T17" fmla="*/ T16 w 7428"/>
                                    <a:gd name="T18" fmla="+- 0 4054 2304"/>
                                    <a:gd name="T19" fmla="*/ 4054 h 3751"/>
                                  </a:gdLst>
                                  <a:ahLst/>
                                  <a:cxnLst>
                                    <a:cxn ang="0">
                                      <a:pos x="T1" y="T3"/>
                                    </a:cxn>
                                    <a:cxn ang="0">
                                      <a:pos x="T5" y="T7"/>
                                    </a:cxn>
                                    <a:cxn ang="0">
                                      <a:pos x="T9" y="T11"/>
                                    </a:cxn>
                                    <a:cxn ang="0">
                                      <a:pos x="T13" y="T15"/>
                                    </a:cxn>
                                    <a:cxn ang="0">
                                      <a:pos x="T17" y="T19"/>
                                    </a:cxn>
                                  </a:cxnLst>
                                  <a:rect l="0" t="0" r="r" b="b"/>
                                  <a:pathLst>
                                    <a:path w="7428" h="3751">
                                      <a:moveTo>
                                        <a:pt x="6355" y="1750"/>
                                      </a:moveTo>
                                      <a:lnTo>
                                        <a:pt x="6269" y="1731"/>
                                      </a:lnTo>
                                      <a:lnTo>
                                        <a:pt x="6250" y="1817"/>
                                      </a:lnTo>
                                      <a:lnTo>
                                        <a:pt x="6336" y="1836"/>
                                      </a:lnTo>
                                      <a:lnTo>
                                        <a:pt x="6355" y="175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0" name="Freeform 1848"/>
                              <wps:cNvSpPr>
                                <a:spLocks/>
                              </wps:cNvSpPr>
                              <wps:spPr bwMode="auto">
                                <a:xfrm>
                                  <a:off x="4581" y="2304"/>
                                  <a:ext cx="7428" cy="3751"/>
                                </a:xfrm>
                                <a:custGeom>
                                  <a:avLst/>
                                  <a:gdLst>
                                    <a:gd name="T0" fmla="+- 0 10761 4581"/>
                                    <a:gd name="T1" fmla="*/ T0 w 7428"/>
                                    <a:gd name="T2" fmla="+- 0 4015 2304"/>
                                    <a:gd name="T3" fmla="*/ 4015 h 3751"/>
                                    <a:gd name="T4" fmla="+- 0 10672 4581"/>
                                    <a:gd name="T5" fmla="*/ T4 w 7428"/>
                                    <a:gd name="T6" fmla="+- 0 3996 2304"/>
                                    <a:gd name="T7" fmla="*/ 3996 h 3751"/>
                                    <a:gd name="T8" fmla="+- 0 10653 4581"/>
                                    <a:gd name="T9" fmla="*/ T8 w 7428"/>
                                    <a:gd name="T10" fmla="+- 0 4083 2304"/>
                                    <a:gd name="T11" fmla="*/ 4083 h 3751"/>
                                    <a:gd name="T12" fmla="+- 0 10742 4581"/>
                                    <a:gd name="T13" fmla="*/ T12 w 7428"/>
                                    <a:gd name="T14" fmla="+- 0 4102 2304"/>
                                    <a:gd name="T15" fmla="*/ 4102 h 3751"/>
                                    <a:gd name="T16" fmla="+- 0 10761 4581"/>
                                    <a:gd name="T17" fmla="*/ T16 w 7428"/>
                                    <a:gd name="T18" fmla="+- 0 4015 2304"/>
                                    <a:gd name="T19" fmla="*/ 4015 h 3751"/>
                                  </a:gdLst>
                                  <a:ahLst/>
                                  <a:cxnLst>
                                    <a:cxn ang="0">
                                      <a:pos x="T1" y="T3"/>
                                    </a:cxn>
                                    <a:cxn ang="0">
                                      <a:pos x="T5" y="T7"/>
                                    </a:cxn>
                                    <a:cxn ang="0">
                                      <a:pos x="T9" y="T11"/>
                                    </a:cxn>
                                    <a:cxn ang="0">
                                      <a:pos x="T13" y="T15"/>
                                    </a:cxn>
                                    <a:cxn ang="0">
                                      <a:pos x="T17" y="T19"/>
                                    </a:cxn>
                                  </a:cxnLst>
                                  <a:rect l="0" t="0" r="r" b="b"/>
                                  <a:pathLst>
                                    <a:path w="7428" h="3751">
                                      <a:moveTo>
                                        <a:pt x="6180" y="1711"/>
                                      </a:moveTo>
                                      <a:lnTo>
                                        <a:pt x="6091" y="1692"/>
                                      </a:lnTo>
                                      <a:lnTo>
                                        <a:pt x="6072" y="1779"/>
                                      </a:lnTo>
                                      <a:lnTo>
                                        <a:pt x="6161" y="1798"/>
                                      </a:lnTo>
                                      <a:lnTo>
                                        <a:pt x="6180" y="171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1" name="Freeform 1849"/>
                              <wps:cNvSpPr>
                                <a:spLocks/>
                              </wps:cNvSpPr>
                              <wps:spPr bwMode="auto">
                                <a:xfrm>
                                  <a:off x="4581" y="2304"/>
                                  <a:ext cx="7428" cy="3751"/>
                                </a:xfrm>
                                <a:custGeom>
                                  <a:avLst/>
                                  <a:gdLst>
                                    <a:gd name="T0" fmla="+- 0 10586 4581"/>
                                    <a:gd name="T1" fmla="*/ T0 w 7428"/>
                                    <a:gd name="T2" fmla="+- 0 3977 2304"/>
                                    <a:gd name="T3" fmla="*/ 3977 h 3751"/>
                                    <a:gd name="T4" fmla="+- 0 10497 4581"/>
                                    <a:gd name="T5" fmla="*/ T4 w 7428"/>
                                    <a:gd name="T6" fmla="+- 0 3958 2304"/>
                                    <a:gd name="T7" fmla="*/ 3958 h 3751"/>
                                    <a:gd name="T8" fmla="+- 0 10478 4581"/>
                                    <a:gd name="T9" fmla="*/ T8 w 7428"/>
                                    <a:gd name="T10" fmla="+- 0 4044 2304"/>
                                    <a:gd name="T11" fmla="*/ 4044 h 3751"/>
                                    <a:gd name="T12" fmla="+- 0 10567 4581"/>
                                    <a:gd name="T13" fmla="*/ T12 w 7428"/>
                                    <a:gd name="T14" fmla="+- 0 4063 2304"/>
                                    <a:gd name="T15" fmla="*/ 4063 h 3751"/>
                                    <a:gd name="T16" fmla="+- 0 10586 4581"/>
                                    <a:gd name="T17" fmla="*/ T16 w 7428"/>
                                    <a:gd name="T18" fmla="+- 0 3977 2304"/>
                                    <a:gd name="T19" fmla="*/ 3977 h 3751"/>
                                  </a:gdLst>
                                  <a:ahLst/>
                                  <a:cxnLst>
                                    <a:cxn ang="0">
                                      <a:pos x="T1" y="T3"/>
                                    </a:cxn>
                                    <a:cxn ang="0">
                                      <a:pos x="T5" y="T7"/>
                                    </a:cxn>
                                    <a:cxn ang="0">
                                      <a:pos x="T9" y="T11"/>
                                    </a:cxn>
                                    <a:cxn ang="0">
                                      <a:pos x="T13" y="T15"/>
                                    </a:cxn>
                                    <a:cxn ang="0">
                                      <a:pos x="T17" y="T19"/>
                                    </a:cxn>
                                  </a:cxnLst>
                                  <a:rect l="0" t="0" r="r" b="b"/>
                                  <a:pathLst>
                                    <a:path w="7428" h="3751">
                                      <a:moveTo>
                                        <a:pt x="6005" y="1673"/>
                                      </a:moveTo>
                                      <a:lnTo>
                                        <a:pt x="5916" y="1654"/>
                                      </a:lnTo>
                                      <a:lnTo>
                                        <a:pt x="5897" y="1740"/>
                                      </a:lnTo>
                                      <a:lnTo>
                                        <a:pt x="5986" y="1759"/>
                                      </a:lnTo>
                                      <a:lnTo>
                                        <a:pt x="6005" y="16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2" name="Freeform 1850"/>
                              <wps:cNvSpPr>
                                <a:spLocks/>
                              </wps:cNvSpPr>
                              <wps:spPr bwMode="auto">
                                <a:xfrm>
                                  <a:off x="4581" y="2304"/>
                                  <a:ext cx="7428" cy="3751"/>
                                </a:xfrm>
                                <a:custGeom>
                                  <a:avLst/>
                                  <a:gdLst>
                                    <a:gd name="T0" fmla="+- 0 10408 4581"/>
                                    <a:gd name="T1" fmla="*/ T0 w 7428"/>
                                    <a:gd name="T2" fmla="+- 0 3939 2304"/>
                                    <a:gd name="T3" fmla="*/ 3939 h 3751"/>
                                    <a:gd name="T4" fmla="+- 0 10322 4581"/>
                                    <a:gd name="T5" fmla="*/ T4 w 7428"/>
                                    <a:gd name="T6" fmla="+- 0 3919 2304"/>
                                    <a:gd name="T7" fmla="*/ 3919 h 3751"/>
                                    <a:gd name="T8" fmla="+- 0 10303 4581"/>
                                    <a:gd name="T9" fmla="*/ T8 w 7428"/>
                                    <a:gd name="T10" fmla="+- 0 4006 2304"/>
                                    <a:gd name="T11" fmla="*/ 4006 h 3751"/>
                                    <a:gd name="T12" fmla="+- 0 10389 4581"/>
                                    <a:gd name="T13" fmla="*/ T12 w 7428"/>
                                    <a:gd name="T14" fmla="+- 0 4025 2304"/>
                                    <a:gd name="T15" fmla="*/ 4025 h 3751"/>
                                    <a:gd name="T16" fmla="+- 0 10408 4581"/>
                                    <a:gd name="T17" fmla="*/ T16 w 7428"/>
                                    <a:gd name="T18" fmla="+- 0 3939 2304"/>
                                    <a:gd name="T19" fmla="*/ 3939 h 3751"/>
                                  </a:gdLst>
                                  <a:ahLst/>
                                  <a:cxnLst>
                                    <a:cxn ang="0">
                                      <a:pos x="T1" y="T3"/>
                                    </a:cxn>
                                    <a:cxn ang="0">
                                      <a:pos x="T5" y="T7"/>
                                    </a:cxn>
                                    <a:cxn ang="0">
                                      <a:pos x="T9" y="T11"/>
                                    </a:cxn>
                                    <a:cxn ang="0">
                                      <a:pos x="T13" y="T15"/>
                                    </a:cxn>
                                    <a:cxn ang="0">
                                      <a:pos x="T17" y="T19"/>
                                    </a:cxn>
                                  </a:cxnLst>
                                  <a:rect l="0" t="0" r="r" b="b"/>
                                  <a:pathLst>
                                    <a:path w="7428" h="3751">
                                      <a:moveTo>
                                        <a:pt x="5827" y="1635"/>
                                      </a:moveTo>
                                      <a:lnTo>
                                        <a:pt x="5741" y="1615"/>
                                      </a:lnTo>
                                      <a:lnTo>
                                        <a:pt x="5722" y="1702"/>
                                      </a:lnTo>
                                      <a:lnTo>
                                        <a:pt x="5808" y="1721"/>
                                      </a:lnTo>
                                      <a:lnTo>
                                        <a:pt x="5827" y="163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3" name="Freeform 1851"/>
                              <wps:cNvSpPr>
                                <a:spLocks/>
                              </wps:cNvSpPr>
                              <wps:spPr bwMode="auto">
                                <a:xfrm>
                                  <a:off x="4581" y="2304"/>
                                  <a:ext cx="7428" cy="3751"/>
                                </a:xfrm>
                                <a:custGeom>
                                  <a:avLst/>
                                  <a:gdLst>
                                    <a:gd name="T0" fmla="+- 0 10233 4581"/>
                                    <a:gd name="T1" fmla="*/ T0 w 7428"/>
                                    <a:gd name="T2" fmla="+- 0 3900 2304"/>
                                    <a:gd name="T3" fmla="*/ 3900 h 3751"/>
                                    <a:gd name="T4" fmla="+- 0 10171 4581"/>
                                    <a:gd name="T5" fmla="*/ T4 w 7428"/>
                                    <a:gd name="T6" fmla="+- 0 3886 2304"/>
                                    <a:gd name="T7" fmla="*/ 3886 h 3751"/>
                                    <a:gd name="T8" fmla="+- 0 10135 4581"/>
                                    <a:gd name="T9" fmla="*/ T8 w 7428"/>
                                    <a:gd name="T10" fmla="+- 0 3886 2304"/>
                                    <a:gd name="T11" fmla="*/ 3886 h 3751"/>
                                    <a:gd name="T12" fmla="+- 0 10137 4581"/>
                                    <a:gd name="T13" fmla="*/ T12 w 7428"/>
                                    <a:gd name="T14" fmla="+- 0 3977 2304"/>
                                    <a:gd name="T15" fmla="*/ 3977 h 3751"/>
                                    <a:gd name="T16" fmla="+- 0 10156 4581"/>
                                    <a:gd name="T17" fmla="*/ T16 w 7428"/>
                                    <a:gd name="T18" fmla="+- 0 3975 2304"/>
                                    <a:gd name="T19" fmla="*/ 3975 h 3751"/>
                                    <a:gd name="T20" fmla="+- 0 10156 4581"/>
                                    <a:gd name="T21" fmla="*/ T20 w 7428"/>
                                    <a:gd name="T22" fmla="+- 0 3975 2304"/>
                                    <a:gd name="T23" fmla="*/ 3975 h 3751"/>
                                    <a:gd name="T24" fmla="+- 0 10166 4581"/>
                                    <a:gd name="T25" fmla="*/ T24 w 7428"/>
                                    <a:gd name="T26" fmla="+- 0 3975 2304"/>
                                    <a:gd name="T27" fmla="*/ 3975 h 3751"/>
                                    <a:gd name="T28" fmla="+- 0 10166 4581"/>
                                    <a:gd name="T29" fmla="*/ T28 w 7428"/>
                                    <a:gd name="T30" fmla="+- 0 3977 2304"/>
                                    <a:gd name="T31" fmla="*/ 3977 h 3751"/>
                                    <a:gd name="T32" fmla="+- 0 10214 4581"/>
                                    <a:gd name="T33" fmla="*/ T32 w 7428"/>
                                    <a:gd name="T34" fmla="+- 0 3987 2304"/>
                                    <a:gd name="T35" fmla="*/ 3987 h 3751"/>
                                    <a:gd name="T36" fmla="+- 0 10233 4581"/>
                                    <a:gd name="T37" fmla="*/ T36 w 7428"/>
                                    <a:gd name="T38" fmla="+- 0 3900 2304"/>
                                    <a:gd name="T39" fmla="*/ 3900 h 3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428" h="3751">
                                      <a:moveTo>
                                        <a:pt x="5652" y="1596"/>
                                      </a:moveTo>
                                      <a:lnTo>
                                        <a:pt x="5590" y="1582"/>
                                      </a:lnTo>
                                      <a:lnTo>
                                        <a:pt x="5554" y="1582"/>
                                      </a:lnTo>
                                      <a:lnTo>
                                        <a:pt x="5556" y="1673"/>
                                      </a:lnTo>
                                      <a:lnTo>
                                        <a:pt x="5575" y="1671"/>
                                      </a:lnTo>
                                      <a:lnTo>
                                        <a:pt x="5585" y="1671"/>
                                      </a:lnTo>
                                      <a:lnTo>
                                        <a:pt x="5585" y="1673"/>
                                      </a:lnTo>
                                      <a:lnTo>
                                        <a:pt x="5633" y="1683"/>
                                      </a:lnTo>
                                      <a:lnTo>
                                        <a:pt x="5652" y="15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4" name="Freeform 1852"/>
                              <wps:cNvSpPr>
                                <a:spLocks/>
                              </wps:cNvSpPr>
                              <wps:spPr bwMode="auto">
                                <a:xfrm>
                                  <a:off x="4581" y="2304"/>
                                  <a:ext cx="7428" cy="3751"/>
                                </a:xfrm>
                                <a:custGeom>
                                  <a:avLst/>
                                  <a:gdLst>
                                    <a:gd name="T0" fmla="+- 0 10166 4581"/>
                                    <a:gd name="T1" fmla="*/ T0 w 7428"/>
                                    <a:gd name="T2" fmla="+- 0 3975 2304"/>
                                    <a:gd name="T3" fmla="*/ 3975 h 3751"/>
                                    <a:gd name="T4" fmla="+- 0 10156 4581"/>
                                    <a:gd name="T5" fmla="*/ T4 w 7428"/>
                                    <a:gd name="T6" fmla="+- 0 3975 2304"/>
                                    <a:gd name="T7" fmla="*/ 3975 h 3751"/>
                                    <a:gd name="T8" fmla="+- 0 10159 4581"/>
                                    <a:gd name="T9" fmla="*/ T8 w 7428"/>
                                    <a:gd name="T10" fmla="+- 0 3975 2304"/>
                                    <a:gd name="T11" fmla="*/ 3975 h 3751"/>
                                    <a:gd name="T12" fmla="+- 0 10166 4581"/>
                                    <a:gd name="T13" fmla="*/ T12 w 7428"/>
                                    <a:gd name="T14" fmla="+- 0 3975 2304"/>
                                    <a:gd name="T15" fmla="*/ 3975 h 3751"/>
                                  </a:gdLst>
                                  <a:ahLst/>
                                  <a:cxnLst>
                                    <a:cxn ang="0">
                                      <a:pos x="T1" y="T3"/>
                                    </a:cxn>
                                    <a:cxn ang="0">
                                      <a:pos x="T5" y="T7"/>
                                    </a:cxn>
                                    <a:cxn ang="0">
                                      <a:pos x="T9" y="T11"/>
                                    </a:cxn>
                                    <a:cxn ang="0">
                                      <a:pos x="T13" y="T15"/>
                                    </a:cxn>
                                  </a:cxnLst>
                                  <a:rect l="0" t="0" r="r" b="b"/>
                                  <a:pathLst>
                                    <a:path w="7428" h="3751">
                                      <a:moveTo>
                                        <a:pt x="5585" y="1671"/>
                                      </a:moveTo>
                                      <a:lnTo>
                                        <a:pt x="5575" y="1671"/>
                                      </a:lnTo>
                                      <a:lnTo>
                                        <a:pt x="5578" y="1671"/>
                                      </a:lnTo>
                                      <a:lnTo>
                                        <a:pt x="5585" y="167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5" name="Freeform 1853"/>
                              <wps:cNvSpPr>
                                <a:spLocks/>
                              </wps:cNvSpPr>
                              <wps:spPr bwMode="auto">
                                <a:xfrm>
                                  <a:off x="4581" y="2304"/>
                                  <a:ext cx="7428" cy="3751"/>
                                </a:xfrm>
                                <a:custGeom>
                                  <a:avLst/>
                                  <a:gdLst>
                                    <a:gd name="T0" fmla="+- 0 10159 4581"/>
                                    <a:gd name="T1" fmla="*/ T0 w 7428"/>
                                    <a:gd name="T2" fmla="+- 0 3975 2304"/>
                                    <a:gd name="T3" fmla="*/ 3975 h 3751"/>
                                    <a:gd name="T4" fmla="+- 0 10156 4581"/>
                                    <a:gd name="T5" fmla="*/ T4 w 7428"/>
                                    <a:gd name="T6" fmla="+- 0 3975 2304"/>
                                    <a:gd name="T7" fmla="*/ 3975 h 3751"/>
                                    <a:gd name="T8" fmla="+- 0 10156 4581"/>
                                    <a:gd name="T9" fmla="*/ T8 w 7428"/>
                                    <a:gd name="T10" fmla="+- 0 3975 2304"/>
                                    <a:gd name="T11" fmla="*/ 3975 h 3751"/>
                                    <a:gd name="T12" fmla="+- 0 10159 4581"/>
                                    <a:gd name="T13" fmla="*/ T12 w 7428"/>
                                    <a:gd name="T14" fmla="+- 0 3975 2304"/>
                                    <a:gd name="T15" fmla="*/ 3975 h 3751"/>
                                  </a:gdLst>
                                  <a:ahLst/>
                                  <a:cxnLst>
                                    <a:cxn ang="0">
                                      <a:pos x="T1" y="T3"/>
                                    </a:cxn>
                                    <a:cxn ang="0">
                                      <a:pos x="T5" y="T7"/>
                                    </a:cxn>
                                    <a:cxn ang="0">
                                      <a:pos x="T9" y="T11"/>
                                    </a:cxn>
                                    <a:cxn ang="0">
                                      <a:pos x="T13" y="T15"/>
                                    </a:cxn>
                                  </a:cxnLst>
                                  <a:rect l="0" t="0" r="r" b="b"/>
                                  <a:pathLst>
                                    <a:path w="7428" h="3751">
                                      <a:moveTo>
                                        <a:pt x="5578" y="1671"/>
                                      </a:moveTo>
                                      <a:lnTo>
                                        <a:pt x="5575" y="1671"/>
                                      </a:lnTo>
                                      <a:lnTo>
                                        <a:pt x="5578" y="167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6" name="Freeform 1854"/>
                              <wps:cNvSpPr>
                                <a:spLocks/>
                              </wps:cNvSpPr>
                              <wps:spPr bwMode="auto">
                                <a:xfrm>
                                  <a:off x="4581" y="2304"/>
                                  <a:ext cx="7428" cy="3751"/>
                                </a:xfrm>
                                <a:custGeom>
                                  <a:avLst/>
                                  <a:gdLst>
                                    <a:gd name="T0" fmla="+- 0 10166 4581"/>
                                    <a:gd name="T1" fmla="*/ T0 w 7428"/>
                                    <a:gd name="T2" fmla="+- 0 3977 2304"/>
                                    <a:gd name="T3" fmla="*/ 3977 h 3751"/>
                                    <a:gd name="T4" fmla="+- 0 10166 4581"/>
                                    <a:gd name="T5" fmla="*/ T4 w 7428"/>
                                    <a:gd name="T6" fmla="+- 0 3975 2304"/>
                                    <a:gd name="T7" fmla="*/ 3975 h 3751"/>
                                    <a:gd name="T8" fmla="+- 0 10159 4581"/>
                                    <a:gd name="T9" fmla="*/ T8 w 7428"/>
                                    <a:gd name="T10" fmla="+- 0 3975 2304"/>
                                    <a:gd name="T11" fmla="*/ 3975 h 3751"/>
                                    <a:gd name="T12" fmla="+- 0 10166 4581"/>
                                    <a:gd name="T13" fmla="*/ T12 w 7428"/>
                                    <a:gd name="T14" fmla="+- 0 3977 2304"/>
                                    <a:gd name="T15" fmla="*/ 3977 h 3751"/>
                                  </a:gdLst>
                                  <a:ahLst/>
                                  <a:cxnLst>
                                    <a:cxn ang="0">
                                      <a:pos x="T1" y="T3"/>
                                    </a:cxn>
                                    <a:cxn ang="0">
                                      <a:pos x="T5" y="T7"/>
                                    </a:cxn>
                                    <a:cxn ang="0">
                                      <a:pos x="T9" y="T11"/>
                                    </a:cxn>
                                    <a:cxn ang="0">
                                      <a:pos x="T13" y="T15"/>
                                    </a:cxn>
                                  </a:cxnLst>
                                  <a:rect l="0" t="0" r="r" b="b"/>
                                  <a:pathLst>
                                    <a:path w="7428" h="3751">
                                      <a:moveTo>
                                        <a:pt x="5585" y="1673"/>
                                      </a:moveTo>
                                      <a:lnTo>
                                        <a:pt x="5585" y="1671"/>
                                      </a:lnTo>
                                      <a:lnTo>
                                        <a:pt x="5578" y="1671"/>
                                      </a:lnTo>
                                      <a:lnTo>
                                        <a:pt x="5585" y="16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7" name="Freeform 1855"/>
                              <wps:cNvSpPr>
                                <a:spLocks/>
                              </wps:cNvSpPr>
                              <wps:spPr bwMode="auto">
                                <a:xfrm>
                                  <a:off x="4581" y="2304"/>
                                  <a:ext cx="7428" cy="3751"/>
                                </a:xfrm>
                                <a:custGeom>
                                  <a:avLst/>
                                  <a:gdLst>
                                    <a:gd name="T0" fmla="+- 0 10046 4581"/>
                                    <a:gd name="T1" fmla="*/ T0 w 7428"/>
                                    <a:gd name="T2" fmla="+- 0 3977 2304"/>
                                    <a:gd name="T3" fmla="*/ 3977 h 3751"/>
                                    <a:gd name="T4" fmla="+- 0 10043 4581"/>
                                    <a:gd name="T5" fmla="*/ T4 w 7428"/>
                                    <a:gd name="T6" fmla="+- 0 3888 2304"/>
                                    <a:gd name="T7" fmla="*/ 3888 h 3751"/>
                                    <a:gd name="T8" fmla="+- 0 9955 4581"/>
                                    <a:gd name="T9" fmla="*/ T8 w 7428"/>
                                    <a:gd name="T10" fmla="+- 0 3891 2304"/>
                                    <a:gd name="T11" fmla="*/ 3891 h 3751"/>
                                    <a:gd name="T12" fmla="+- 0 9957 4581"/>
                                    <a:gd name="T13" fmla="*/ T12 w 7428"/>
                                    <a:gd name="T14" fmla="+- 0 3979 2304"/>
                                    <a:gd name="T15" fmla="*/ 3979 h 3751"/>
                                    <a:gd name="T16" fmla="+- 0 10046 4581"/>
                                    <a:gd name="T17" fmla="*/ T16 w 7428"/>
                                    <a:gd name="T18" fmla="+- 0 3977 2304"/>
                                    <a:gd name="T19" fmla="*/ 3977 h 3751"/>
                                  </a:gdLst>
                                  <a:ahLst/>
                                  <a:cxnLst>
                                    <a:cxn ang="0">
                                      <a:pos x="T1" y="T3"/>
                                    </a:cxn>
                                    <a:cxn ang="0">
                                      <a:pos x="T5" y="T7"/>
                                    </a:cxn>
                                    <a:cxn ang="0">
                                      <a:pos x="T9" y="T11"/>
                                    </a:cxn>
                                    <a:cxn ang="0">
                                      <a:pos x="T13" y="T15"/>
                                    </a:cxn>
                                    <a:cxn ang="0">
                                      <a:pos x="T17" y="T19"/>
                                    </a:cxn>
                                  </a:cxnLst>
                                  <a:rect l="0" t="0" r="r" b="b"/>
                                  <a:pathLst>
                                    <a:path w="7428" h="3751">
                                      <a:moveTo>
                                        <a:pt x="5465" y="1673"/>
                                      </a:moveTo>
                                      <a:lnTo>
                                        <a:pt x="5462" y="1584"/>
                                      </a:lnTo>
                                      <a:lnTo>
                                        <a:pt x="5374" y="1587"/>
                                      </a:lnTo>
                                      <a:lnTo>
                                        <a:pt x="5376" y="1675"/>
                                      </a:lnTo>
                                      <a:lnTo>
                                        <a:pt x="5465" y="16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8" name="Freeform 1856"/>
                              <wps:cNvSpPr>
                                <a:spLocks/>
                              </wps:cNvSpPr>
                              <wps:spPr bwMode="auto">
                                <a:xfrm>
                                  <a:off x="4581" y="2304"/>
                                  <a:ext cx="7428" cy="3751"/>
                                </a:xfrm>
                                <a:custGeom>
                                  <a:avLst/>
                                  <a:gdLst>
                                    <a:gd name="T0" fmla="+- 0 9866 4581"/>
                                    <a:gd name="T1" fmla="*/ T0 w 7428"/>
                                    <a:gd name="T2" fmla="+- 0 3982 2304"/>
                                    <a:gd name="T3" fmla="*/ 3982 h 3751"/>
                                    <a:gd name="T4" fmla="+- 0 9863 4581"/>
                                    <a:gd name="T5" fmla="*/ T4 w 7428"/>
                                    <a:gd name="T6" fmla="+- 0 3893 2304"/>
                                    <a:gd name="T7" fmla="*/ 3893 h 3751"/>
                                    <a:gd name="T8" fmla="+- 0 9775 4581"/>
                                    <a:gd name="T9" fmla="*/ T8 w 7428"/>
                                    <a:gd name="T10" fmla="+- 0 3893 2304"/>
                                    <a:gd name="T11" fmla="*/ 3893 h 3751"/>
                                    <a:gd name="T12" fmla="+- 0 9777 4581"/>
                                    <a:gd name="T13" fmla="*/ T12 w 7428"/>
                                    <a:gd name="T14" fmla="+- 0 3984 2304"/>
                                    <a:gd name="T15" fmla="*/ 3984 h 3751"/>
                                    <a:gd name="T16" fmla="+- 0 9866 4581"/>
                                    <a:gd name="T17" fmla="*/ T16 w 7428"/>
                                    <a:gd name="T18" fmla="+- 0 3982 2304"/>
                                    <a:gd name="T19" fmla="*/ 3982 h 3751"/>
                                  </a:gdLst>
                                  <a:ahLst/>
                                  <a:cxnLst>
                                    <a:cxn ang="0">
                                      <a:pos x="T1" y="T3"/>
                                    </a:cxn>
                                    <a:cxn ang="0">
                                      <a:pos x="T5" y="T7"/>
                                    </a:cxn>
                                    <a:cxn ang="0">
                                      <a:pos x="T9" y="T11"/>
                                    </a:cxn>
                                    <a:cxn ang="0">
                                      <a:pos x="T13" y="T15"/>
                                    </a:cxn>
                                    <a:cxn ang="0">
                                      <a:pos x="T17" y="T19"/>
                                    </a:cxn>
                                  </a:cxnLst>
                                  <a:rect l="0" t="0" r="r" b="b"/>
                                  <a:pathLst>
                                    <a:path w="7428" h="3751">
                                      <a:moveTo>
                                        <a:pt x="5285" y="1678"/>
                                      </a:moveTo>
                                      <a:lnTo>
                                        <a:pt x="5282" y="1589"/>
                                      </a:lnTo>
                                      <a:lnTo>
                                        <a:pt x="5194" y="1589"/>
                                      </a:lnTo>
                                      <a:lnTo>
                                        <a:pt x="5196" y="1680"/>
                                      </a:lnTo>
                                      <a:lnTo>
                                        <a:pt x="5285" y="167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9" name="Freeform 1857"/>
                              <wps:cNvSpPr>
                                <a:spLocks/>
                              </wps:cNvSpPr>
                              <wps:spPr bwMode="auto">
                                <a:xfrm>
                                  <a:off x="4581" y="2304"/>
                                  <a:ext cx="7428" cy="3751"/>
                                </a:xfrm>
                                <a:custGeom>
                                  <a:avLst/>
                                  <a:gdLst>
                                    <a:gd name="T0" fmla="+- 0 9686 4581"/>
                                    <a:gd name="T1" fmla="*/ T0 w 7428"/>
                                    <a:gd name="T2" fmla="+- 0 3987 2304"/>
                                    <a:gd name="T3" fmla="*/ 3987 h 3751"/>
                                    <a:gd name="T4" fmla="+- 0 9683 4581"/>
                                    <a:gd name="T5" fmla="*/ T4 w 7428"/>
                                    <a:gd name="T6" fmla="+- 0 3895 2304"/>
                                    <a:gd name="T7" fmla="*/ 3895 h 3751"/>
                                    <a:gd name="T8" fmla="+- 0 9595 4581"/>
                                    <a:gd name="T9" fmla="*/ T8 w 7428"/>
                                    <a:gd name="T10" fmla="+- 0 3898 2304"/>
                                    <a:gd name="T11" fmla="*/ 3898 h 3751"/>
                                    <a:gd name="T12" fmla="+- 0 9597 4581"/>
                                    <a:gd name="T13" fmla="*/ T12 w 7428"/>
                                    <a:gd name="T14" fmla="+- 0 3987 2304"/>
                                    <a:gd name="T15" fmla="*/ 3987 h 3751"/>
                                    <a:gd name="T16" fmla="+- 0 9686 4581"/>
                                    <a:gd name="T17" fmla="*/ T16 w 7428"/>
                                    <a:gd name="T18" fmla="+- 0 3987 2304"/>
                                    <a:gd name="T19" fmla="*/ 3987 h 3751"/>
                                  </a:gdLst>
                                  <a:ahLst/>
                                  <a:cxnLst>
                                    <a:cxn ang="0">
                                      <a:pos x="T1" y="T3"/>
                                    </a:cxn>
                                    <a:cxn ang="0">
                                      <a:pos x="T5" y="T7"/>
                                    </a:cxn>
                                    <a:cxn ang="0">
                                      <a:pos x="T9" y="T11"/>
                                    </a:cxn>
                                    <a:cxn ang="0">
                                      <a:pos x="T13" y="T15"/>
                                    </a:cxn>
                                    <a:cxn ang="0">
                                      <a:pos x="T17" y="T19"/>
                                    </a:cxn>
                                  </a:cxnLst>
                                  <a:rect l="0" t="0" r="r" b="b"/>
                                  <a:pathLst>
                                    <a:path w="7428" h="3751">
                                      <a:moveTo>
                                        <a:pt x="5105" y="1683"/>
                                      </a:moveTo>
                                      <a:lnTo>
                                        <a:pt x="5102" y="1591"/>
                                      </a:lnTo>
                                      <a:lnTo>
                                        <a:pt x="5014" y="1594"/>
                                      </a:lnTo>
                                      <a:lnTo>
                                        <a:pt x="5016" y="1683"/>
                                      </a:lnTo>
                                      <a:lnTo>
                                        <a:pt x="5105" y="168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 name="Freeform 1858"/>
                              <wps:cNvSpPr>
                                <a:spLocks/>
                              </wps:cNvSpPr>
                              <wps:spPr bwMode="auto">
                                <a:xfrm>
                                  <a:off x="4581" y="2304"/>
                                  <a:ext cx="7428" cy="3751"/>
                                </a:xfrm>
                                <a:custGeom>
                                  <a:avLst/>
                                  <a:gdLst>
                                    <a:gd name="T0" fmla="+- 0 9506 4581"/>
                                    <a:gd name="T1" fmla="*/ T0 w 7428"/>
                                    <a:gd name="T2" fmla="+- 0 3989 2304"/>
                                    <a:gd name="T3" fmla="*/ 3989 h 3751"/>
                                    <a:gd name="T4" fmla="+- 0 9503 4581"/>
                                    <a:gd name="T5" fmla="*/ T4 w 7428"/>
                                    <a:gd name="T6" fmla="+- 0 3900 2304"/>
                                    <a:gd name="T7" fmla="*/ 3900 h 3751"/>
                                    <a:gd name="T8" fmla="+- 0 9415 4581"/>
                                    <a:gd name="T9" fmla="*/ T8 w 7428"/>
                                    <a:gd name="T10" fmla="+- 0 3903 2304"/>
                                    <a:gd name="T11" fmla="*/ 3903 h 3751"/>
                                    <a:gd name="T12" fmla="+- 0 9417 4581"/>
                                    <a:gd name="T13" fmla="*/ T12 w 7428"/>
                                    <a:gd name="T14" fmla="+- 0 3991 2304"/>
                                    <a:gd name="T15" fmla="*/ 3991 h 3751"/>
                                    <a:gd name="T16" fmla="+- 0 9506 4581"/>
                                    <a:gd name="T17" fmla="*/ T16 w 7428"/>
                                    <a:gd name="T18" fmla="+- 0 3989 2304"/>
                                    <a:gd name="T19" fmla="*/ 3989 h 3751"/>
                                  </a:gdLst>
                                  <a:ahLst/>
                                  <a:cxnLst>
                                    <a:cxn ang="0">
                                      <a:pos x="T1" y="T3"/>
                                    </a:cxn>
                                    <a:cxn ang="0">
                                      <a:pos x="T5" y="T7"/>
                                    </a:cxn>
                                    <a:cxn ang="0">
                                      <a:pos x="T9" y="T11"/>
                                    </a:cxn>
                                    <a:cxn ang="0">
                                      <a:pos x="T13" y="T15"/>
                                    </a:cxn>
                                    <a:cxn ang="0">
                                      <a:pos x="T17" y="T19"/>
                                    </a:cxn>
                                  </a:cxnLst>
                                  <a:rect l="0" t="0" r="r" b="b"/>
                                  <a:pathLst>
                                    <a:path w="7428" h="3751">
                                      <a:moveTo>
                                        <a:pt x="4925" y="1685"/>
                                      </a:moveTo>
                                      <a:lnTo>
                                        <a:pt x="4922" y="1596"/>
                                      </a:lnTo>
                                      <a:lnTo>
                                        <a:pt x="4834" y="1599"/>
                                      </a:lnTo>
                                      <a:lnTo>
                                        <a:pt x="4836" y="1687"/>
                                      </a:lnTo>
                                      <a:lnTo>
                                        <a:pt x="4925" y="168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1859"/>
                              <wps:cNvSpPr>
                                <a:spLocks/>
                              </wps:cNvSpPr>
                              <wps:spPr bwMode="auto">
                                <a:xfrm>
                                  <a:off x="4581" y="2304"/>
                                  <a:ext cx="7428" cy="3751"/>
                                </a:xfrm>
                                <a:custGeom>
                                  <a:avLst/>
                                  <a:gdLst>
                                    <a:gd name="T0" fmla="+- 0 9326 4581"/>
                                    <a:gd name="T1" fmla="*/ T0 w 7428"/>
                                    <a:gd name="T2" fmla="+- 0 3994 2304"/>
                                    <a:gd name="T3" fmla="*/ 3994 h 3751"/>
                                    <a:gd name="T4" fmla="+- 0 9323 4581"/>
                                    <a:gd name="T5" fmla="*/ T4 w 7428"/>
                                    <a:gd name="T6" fmla="+- 0 3903 2304"/>
                                    <a:gd name="T7" fmla="*/ 3903 h 3751"/>
                                    <a:gd name="T8" fmla="+- 0 9235 4581"/>
                                    <a:gd name="T9" fmla="*/ T8 w 7428"/>
                                    <a:gd name="T10" fmla="+- 0 3905 2304"/>
                                    <a:gd name="T11" fmla="*/ 3905 h 3751"/>
                                    <a:gd name="T12" fmla="+- 0 9237 4581"/>
                                    <a:gd name="T13" fmla="*/ T12 w 7428"/>
                                    <a:gd name="T14" fmla="+- 0 3996 2304"/>
                                    <a:gd name="T15" fmla="*/ 3996 h 3751"/>
                                    <a:gd name="T16" fmla="+- 0 9326 4581"/>
                                    <a:gd name="T17" fmla="*/ T16 w 7428"/>
                                    <a:gd name="T18" fmla="+- 0 3994 2304"/>
                                    <a:gd name="T19" fmla="*/ 3994 h 3751"/>
                                  </a:gdLst>
                                  <a:ahLst/>
                                  <a:cxnLst>
                                    <a:cxn ang="0">
                                      <a:pos x="T1" y="T3"/>
                                    </a:cxn>
                                    <a:cxn ang="0">
                                      <a:pos x="T5" y="T7"/>
                                    </a:cxn>
                                    <a:cxn ang="0">
                                      <a:pos x="T9" y="T11"/>
                                    </a:cxn>
                                    <a:cxn ang="0">
                                      <a:pos x="T13" y="T15"/>
                                    </a:cxn>
                                    <a:cxn ang="0">
                                      <a:pos x="T17" y="T19"/>
                                    </a:cxn>
                                  </a:cxnLst>
                                  <a:rect l="0" t="0" r="r" b="b"/>
                                  <a:pathLst>
                                    <a:path w="7428" h="3751">
                                      <a:moveTo>
                                        <a:pt x="4745" y="1690"/>
                                      </a:moveTo>
                                      <a:lnTo>
                                        <a:pt x="4742" y="1599"/>
                                      </a:lnTo>
                                      <a:lnTo>
                                        <a:pt x="4654" y="1601"/>
                                      </a:lnTo>
                                      <a:lnTo>
                                        <a:pt x="4656" y="1692"/>
                                      </a:lnTo>
                                      <a:lnTo>
                                        <a:pt x="4745" y="169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2" name="Freeform 1860"/>
                              <wps:cNvSpPr>
                                <a:spLocks/>
                              </wps:cNvSpPr>
                              <wps:spPr bwMode="auto">
                                <a:xfrm>
                                  <a:off x="4581" y="2304"/>
                                  <a:ext cx="7428" cy="3751"/>
                                </a:xfrm>
                                <a:custGeom>
                                  <a:avLst/>
                                  <a:gdLst>
                                    <a:gd name="T0" fmla="+- 0 9146 4581"/>
                                    <a:gd name="T1" fmla="*/ T0 w 7428"/>
                                    <a:gd name="T2" fmla="+- 0 3996 2304"/>
                                    <a:gd name="T3" fmla="*/ 3996 h 3751"/>
                                    <a:gd name="T4" fmla="+- 0 9146 4581"/>
                                    <a:gd name="T5" fmla="*/ T4 w 7428"/>
                                    <a:gd name="T6" fmla="+- 0 3907 2304"/>
                                    <a:gd name="T7" fmla="*/ 3907 h 3751"/>
                                    <a:gd name="T8" fmla="+- 0 9055 4581"/>
                                    <a:gd name="T9" fmla="*/ T8 w 7428"/>
                                    <a:gd name="T10" fmla="+- 0 3907 2304"/>
                                    <a:gd name="T11" fmla="*/ 3907 h 3751"/>
                                    <a:gd name="T12" fmla="+- 0 9055 4581"/>
                                    <a:gd name="T13" fmla="*/ T12 w 7428"/>
                                    <a:gd name="T14" fmla="+- 0 3996 2304"/>
                                    <a:gd name="T15" fmla="*/ 3996 h 3751"/>
                                    <a:gd name="T16" fmla="+- 0 9146 4581"/>
                                    <a:gd name="T17" fmla="*/ T16 w 7428"/>
                                    <a:gd name="T18" fmla="+- 0 3996 2304"/>
                                    <a:gd name="T19" fmla="*/ 3996 h 3751"/>
                                  </a:gdLst>
                                  <a:ahLst/>
                                  <a:cxnLst>
                                    <a:cxn ang="0">
                                      <a:pos x="T1" y="T3"/>
                                    </a:cxn>
                                    <a:cxn ang="0">
                                      <a:pos x="T5" y="T7"/>
                                    </a:cxn>
                                    <a:cxn ang="0">
                                      <a:pos x="T9" y="T11"/>
                                    </a:cxn>
                                    <a:cxn ang="0">
                                      <a:pos x="T13" y="T15"/>
                                    </a:cxn>
                                    <a:cxn ang="0">
                                      <a:pos x="T17" y="T19"/>
                                    </a:cxn>
                                  </a:cxnLst>
                                  <a:rect l="0" t="0" r="r" b="b"/>
                                  <a:pathLst>
                                    <a:path w="7428" h="3751">
                                      <a:moveTo>
                                        <a:pt x="4565" y="1692"/>
                                      </a:moveTo>
                                      <a:lnTo>
                                        <a:pt x="4565" y="1603"/>
                                      </a:lnTo>
                                      <a:lnTo>
                                        <a:pt x="4474" y="1603"/>
                                      </a:lnTo>
                                      <a:lnTo>
                                        <a:pt x="4474" y="1692"/>
                                      </a:lnTo>
                                      <a:lnTo>
                                        <a:pt x="4565" y="16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3" name="Freeform 1861"/>
                              <wps:cNvSpPr>
                                <a:spLocks/>
                              </wps:cNvSpPr>
                              <wps:spPr bwMode="auto">
                                <a:xfrm>
                                  <a:off x="4581" y="2304"/>
                                  <a:ext cx="7428" cy="3751"/>
                                </a:xfrm>
                                <a:custGeom>
                                  <a:avLst/>
                                  <a:gdLst>
                                    <a:gd name="T0" fmla="+- 0 8966 4581"/>
                                    <a:gd name="T1" fmla="*/ T0 w 7428"/>
                                    <a:gd name="T2" fmla="+- 0 3996 2304"/>
                                    <a:gd name="T3" fmla="*/ 3996 h 3751"/>
                                    <a:gd name="T4" fmla="+- 0 8966 4581"/>
                                    <a:gd name="T5" fmla="*/ T4 w 7428"/>
                                    <a:gd name="T6" fmla="+- 0 3907 2304"/>
                                    <a:gd name="T7" fmla="*/ 3907 h 3751"/>
                                    <a:gd name="T8" fmla="+- 0 8875 4581"/>
                                    <a:gd name="T9" fmla="*/ T8 w 7428"/>
                                    <a:gd name="T10" fmla="+- 0 3907 2304"/>
                                    <a:gd name="T11" fmla="*/ 3907 h 3751"/>
                                    <a:gd name="T12" fmla="+- 0 8875 4581"/>
                                    <a:gd name="T13" fmla="*/ T12 w 7428"/>
                                    <a:gd name="T14" fmla="+- 0 3996 2304"/>
                                    <a:gd name="T15" fmla="*/ 3996 h 3751"/>
                                    <a:gd name="T16" fmla="+- 0 8966 4581"/>
                                    <a:gd name="T17" fmla="*/ T16 w 7428"/>
                                    <a:gd name="T18" fmla="+- 0 3996 2304"/>
                                    <a:gd name="T19" fmla="*/ 3996 h 3751"/>
                                  </a:gdLst>
                                  <a:ahLst/>
                                  <a:cxnLst>
                                    <a:cxn ang="0">
                                      <a:pos x="T1" y="T3"/>
                                    </a:cxn>
                                    <a:cxn ang="0">
                                      <a:pos x="T5" y="T7"/>
                                    </a:cxn>
                                    <a:cxn ang="0">
                                      <a:pos x="T9" y="T11"/>
                                    </a:cxn>
                                    <a:cxn ang="0">
                                      <a:pos x="T13" y="T15"/>
                                    </a:cxn>
                                    <a:cxn ang="0">
                                      <a:pos x="T17" y="T19"/>
                                    </a:cxn>
                                  </a:cxnLst>
                                  <a:rect l="0" t="0" r="r" b="b"/>
                                  <a:pathLst>
                                    <a:path w="7428" h="3751">
                                      <a:moveTo>
                                        <a:pt x="4385" y="1692"/>
                                      </a:moveTo>
                                      <a:lnTo>
                                        <a:pt x="4385" y="1603"/>
                                      </a:lnTo>
                                      <a:lnTo>
                                        <a:pt x="4294" y="1603"/>
                                      </a:lnTo>
                                      <a:lnTo>
                                        <a:pt x="4294" y="1692"/>
                                      </a:lnTo>
                                      <a:lnTo>
                                        <a:pt x="4385" y="16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 name="Freeform 1862"/>
                              <wps:cNvSpPr>
                                <a:spLocks/>
                              </wps:cNvSpPr>
                              <wps:spPr bwMode="auto">
                                <a:xfrm>
                                  <a:off x="4581" y="2304"/>
                                  <a:ext cx="7428" cy="3751"/>
                                </a:xfrm>
                                <a:custGeom>
                                  <a:avLst/>
                                  <a:gdLst>
                                    <a:gd name="T0" fmla="+- 0 8786 4581"/>
                                    <a:gd name="T1" fmla="*/ T0 w 7428"/>
                                    <a:gd name="T2" fmla="+- 0 3996 2304"/>
                                    <a:gd name="T3" fmla="*/ 3996 h 3751"/>
                                    <a:gd name="T4" fmla="+- 0 8786 4581"/>
                                    <a:gd name="T5" fmla="*/ T4 w 7428"/>
                                    <a:gd name="T6" fmla="+- 0 3907 2304"/>
                                    <a:gd name="T7" fmla="*/ 3907 h 3751"/>
                                    <a:gd name="T8" fmla="+- 0 8695 4581"/>
                                    <a:gd name="T9" fmla="*/ T8 w 7428"/>
                                    <a:gd name="T10" fmla="+- 0 3907 2304"/>
                                    <a:gd name="T11" fmla="*/ 3907 h 3751"/>
                                    <a:gd name="T12" fmla="+- 0 8695 4581"/>
                                    <a:gd name="T13" fmla="*/ T12 w 7428"/>
                                    <a:gd name="T14" fmla="+- 0 3996 2304"/>
                                    <a:gd name="T15" fmla="*/ 3996 h 3751"/>
                                    <a:gd name="T16" fmla="+- 0 8786 4581"/>
                                    <a:gd name="T17" fmla="*/ T16 w 7428"/>
                                    <a:gd name="T18" fmla="+- 0 3996 2304"/>
                                    <a:gd name="T19" fmla="*/ 3996 h 3751"/>
                                  </a:gdLst>
                                  <a:ahLst/>
                                  <a:cxnLst>
                                    <a:cxn ang="0">
                                      <a:pos x="T1" y="T3"/>
                                    </a:cxn>
                                    <a:cxn ang="0">
                                      <a:pos x="T5" y="T7"/>
                                    </a:cxn>
                                    <a:cxn ang="0">
                                      <a:pos x="T9" y="T11"/>
                                    </a:cxn>
                                    <a:cxn ang="0">
                                      <a:pos x="T13" y="T15"/>
                                    </a:cxn>
                                    <a:cxn ang="0">
                                      <a:pos x="T17" y="T19"/>
                                    </a:cxn>
                                  </a:cxnLst>
                                  <a:rect l="0" t="0" r="r" b="b"/>
                                  <a:pathLst>
                                    <a:path w="7428" h="3751">
                                      <a:moveTo>
                                        <a:pt x="4205" y="1692"/>
                                      </a:moveTo>
                                      <a:lnTo>
                                        <a:pt x="4205" y="1603"/>
                                      </a:lnTo>
                                      <a:lnTo>
                                        <a:pt x="4114" y="1603"/>
                                      </a:lnTo>
                                      <a:lnTo>
                                        <a:pt x="4114" y="1692"/>
                                      </a:lnTo>
                                      <a:lnTo>
                                        <a:pt x="4205" y="16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5" name="Freeform 1863"/>
                              <wps:cNvSpPr>
                                <a:spLocks/>
                              </wps:cNvSpPr>
                              <wps:spPr bwMode="auto">
                                <a:xfrm>
                                  <a:off x="4581" y="2304"/>
                                  <a:ext cx="7428" cy="3751"/>
                                </a:xfrm>
                                <a:custGeom>
                                  <a:avLst/>
                                  <a:gdLst>
                                    <a:gd name="T0" fmla="+- 0 8541 4581"/>
                                    <a:gd name="T1" fmla="*/ T0 w 7428"/>
                                    <a:gd name="T2" fmla="+- 0 3907 2304"/>
                                    <a:gd name="T3" fmla="*/ 3907 h 3751"/>
                                    <a:gd name="T4" fmla="+- 0 8524 4581"/>
                                    <a:gd name="T5" fmla="*/ T4 w 7428"/>
                                    <a:gd name="T6" fmla="+- 0 3905 2304"/>
                                    <a:gd name="T7" fmla="*/ 3905 h 3751"/>
                                    <a:gd name="T8" fmla="+- 0 8505 4581"/>
                                    <a:gd name="T9" fmla="*/ T8 w 7428"/>
                                    <a:gd name="T10" fmla="+- 0 3991 2304"/>
                                    <a:gd name="T11" fmla="*/ 3991 h 3751"/>
                                    <a:gd name="T12" fmla="+- 0 8527 4581"/>
                                    <a:gd name="T13" fmla="*/ T12 w 7428"/>
                                    <a:gd name="T14" fmla="+- 0 3996 2304"/>
                                    <a:gd name="T15" fmla="*/ 3996 h 3751"/>
                                    <a:gd name="T16" fmla="+- 0 8531 4581"/>
                                    <a:gd name="T17" fmla="*/ T16 w 7428"/>
                                    <a:gd name="T18" fmla="+- 0 3996 2304"/>
                                    <a:gd name="T19" fmla="*/ 3996 h 3751"/>
                                    <a:gd name="T20" fmla="+- 0 8531 4581"/>
                                    <a:gd name="T21" fmla="*/ T20 w 7428"/>
                                    <a:gd name="T22" fmla="+- 0 3907 2304"/>
                                    <a:gd name="T23" fmla="*/ 3907 h 3751"/>
                                    <a:gd name="T24" fmla="+- 0 8541 4581"/>
                                    <a:gd name="T25" fmla="*/ T24 w 7428"/>
                                    <a:gd name="T26" fmla="+- 0 3907 2304"/>
                                    <a:gd name="T27" fmla="*/ 3907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3960" y="1603"/>
                                      </a:moveTo>
                                      <a:lnTo>
                                        <a:pt x="3943" y="1601"/>
                                      </a:lnTo>
                                      <a:lnTo>
                                        <a:pt x="3924" y="1687"/>
                                      </a:lnTo>
                                      <a:lnTo>
                                        <a:pt x="3946" y="1692"/>
                                      </a:lnTo>
                                      <a:lnTo>
                                        <a:pt x="3950" y="1692"/>
                                      </a:lnTo>
                                      <a:lnTo>
                                        <a:pt x="3950" y="1603"/>
                                      </a:lnTo>
                                      <a:lnTo>
                                        <a:pt x="3960" y="160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 name="Freeform 1864"/>
                              <wps:cNvSpPr>
                                <a:spLocks/>
                              </wps:cNvSpPr>
                              <wps:spPr bwMode="auto">
                                <a:xfrm>
                                  <a:off x="4581" y="2304"/>
                                  <a:ext cx="7428" cy="3751"/>
                                </a:xfrm>
                                <a:custGeom>
                                  <a:avLst/>
                                  <a:gdLst>
                                    <a:gd name="T0" fmla="+- 0 8606 4581"/>
                                    <a:gd name="T1" fmla="*/ T0 w 7428"/>
                                    <a:gd name="T2" fmla="+- 0 3996 2304"/>
                                    <a:gd name="T3" fmla="*/ 3996 h 3751"/>
                                    <a:gd name="T4" fmla="+- 0 8606 4581"/>
                                    <a:gd name="T5" fmla="*/ T4 w 7428"/>
                                    <a:gd name="T6" fmla="+- 0 3907 2304"/>
                                    <a:gd name="T7" fmla="*/ 3907 h 3751"/>
                                    <a:gd name="T8" fmla="+- 0 8531 4581"/>
                                    <a:gd name="T9" fmla="*/ T8 w 7428"/>
                                    <a:gd name="T10" fmla="+- 0 3907 2304"/>
                                    <a:gd name="T11" fmla="*/ 3907 h 3751"/>
                                    <a:gd name="T12" fmla="+- 0 8531 4581"/>
                                    <a:gd name="T13" fmla="*/ T12 w 7428"/>
                                    <a:gd name="T14" fmla="+- 0 3996 2304"/>
                                    <a:gd name="T15" fmla="*/ 3996 h 3751"/>
                                    <a:gd name="T16" fmla="+- 0 8606 4581"/>
                                    <a:gd name="T17" fmla="*/ T16 w 7428"/>
                                    <a:gd name="T18" fmla="+- 0 3996 2304"/>
                                    <a:gd name="T19" fmla="*/ 3996 h 3751"/>
                                  </a:gdLst>
                                  <a:ahLst/>
                                  <a:cxnLst>
                                    <a:cxn ang="0">
                                      <a:pos x="T1" y="T3"/>
                                    </a:cxn>
                                    <a:cxn ang="0">
                                      <a:pos x="T5" y="T7"/>
                                    </a:cxn>
                                    <a:cxn ang="0">
                                      <a:pos x="T9" y="T11"/>
                                    </a:cxn>
                                    <a:cxn ang="0">
                                      <a:pos x="T13" y="T15"/>
                                    </a:cxn>
                                    <a:cxn ang="0">
                                      <a:pos x="T17" y="T19"/>
                                    </a:cxn>
                                  </a:cxnLst>
                                  <a:rect l="0" t="0" r="r" b="b"/>
                                  <a:pathLst>
                                    <a:path w="7428" h="3751">
                                      <a:moveTo>
                                        <a:pt x="4025" y="1692"/>
                                      </a:moveTo>
                                      <a:lnTo>
                                        <a:pt x="4025" y="1603"/>
                                      </a:lnTo>
                                      <a:lnTo>
                                        <a:pt x="3950" y="1603"/>
                                      </a:lnTo>
                                      <a:lnTo>
                                        <a:pt x="3950" y="1692"/>
                                      </a:lnTo>
                                      <a:lnTo>
                                        <a:pt x="4025" y="16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865"/>
                              <wps:cNvSpPr>
                                <a:spLocks/>
                              </wps:cNvSpPr>
                              <wps:spPr bwMode="auto">
                                <a:xfrm>
                                  <a:off x="4581" y="2304"/>
                                  <a:ext cx="7428" cy="3751"/>
                                </a:xfrm>
                                <a:custGeom>
                                  <a:avLst/>
                                  <a:gdLst>
                                    <a:gd name="T0" fmla="+- 0 8438 4581"/>
                                    <a:gd name="T1" fmla="*/ T0 w 7428"/>
                                    <a:gd name="T2" fmla="+- 0 3886 2304"/>
                                    <a:gd name="T3" fmla="*/ 3886 h 3751"/>
                                    <a:gd name="T4" fmla="+- 0 8349 4581"/>
                                    <a:gd name="T5" fmla="*/ T4 w 7428"/>
                                    <a:gd name="T6" fmla="+- 0 3867 2304"/>
                                    <a:gd name="T7" fmla="*/ 3867 h 3751"/>
                                    <a:gd name="T8" fmla="+- 0 8330 4581"/>
                                    <a:gd name="T9" fmla="*/ T8 w 7428"/>
                                    <a:gd name="T10" fmla="+- 0 3955 2304"/>
                                    <a:gd name="T11" fmla="*/ 3955 h 3751"/>
                                    <a:gd name="T12" fmla="+- 0 8419 4581"/>
                                    <a:gd name="T13" fmla="*/ T12 w 7428"/>
                                    <a:gd name="T14" fmla="+- 0 3975 2304"/>
                                    <a:gd name="T15" fmla="*/ 3975 h 3751"/>
                                    <a:gd name="T16" fmla="+- 0 8438 4581"/>
                                    <a:gd name="T17" fmla="*/ T16 w 7428"/>
                                    <a:gd name="T18" fmla="+- 0 3886 2304"/>
                                    <a:gd name="T19" fmla="*/ 3886 h 3751"/>
                                  </a:gdLst>
                                  <a:ahLst/>
                                  <a:cxnLst>
                                    <a:cxn ang="0">
                                      <a:pos x="T1" y="T3"/>
                                    </a:cxn>
                                    <a:cxn ang="0">
                                      <a:pos x="T5" y="T7"/>
                                    </a:cxn>
                                    <a:cxn ang="0">
                                      <a:pos x="T9" y="T11"/>
                                    </a:cxn>
                                    <a:cxn ang="0">
                                      <a:pos x="T13" y="T15"/>
                                    </a:cxn>
                                    <a:cxn ang="0">
                                      <a:pos x="T17" y="T19"/>
                                    </a:cxn>
                                  </a:cxnLst>
                                  <a:rect l="0" t="0" r="r" b="b"/>
                                  <a:pathLst>
                                    <a:path w="7428" h="3751">
                                      <a:moveTo>
                                        <a:pt x="3857" y="1582"/>
                                      </a:moveTo>
                                      <a:lnTo>
                                        <a:pt x="3768" y="1563"/>
                                      </a:lnTo>
                                      <a:lnTo>
                                        <a:pt x="3749" y="1651"/>
                                      </a:lnTo>
                                      <a:lnTo>
                                        <a:pt x="3838" y="1671"/>
                                      </a:lnTo>
                                      <a:lnTo>
                                        <a:pt x="3857" y="158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8" name="Freeform 1866"/>
                              <wps:cNvSpPr>
                                <a:spLocks/>
                              </wps:cNvSpPr>
                              <wps:spPr bwMode="auto">
                                <a:xfrm>
                                  <a:off x="4581" y="2304"/>
                                  <a:ext cx="7428" cy="3751"/>
                                </a:xfrm>
                                <a:custGeom>
                                  <a:avLst/>
                                  <a:gdLst>
                                    <a:gd name="T0" fmla="+- 0 8260 4581"/>
                                    <a:gd name="T1" fmla="*/ T0 w 7428"/>
                                    <a:gd name="T2" fmla="+- 0 3847 2304"/>
                                    <a:gd name="T3" fmla="*/ 3847 h 3751"/>
                                    <a:gd name="T4" fmla="+- 0 8174 4581"/>
                                    <a:gd name="T5" fmla="*/ T4 w 7428"/>
                                    <a:gd name="T6" fmla="+- 0 3831 2304"/>
                                    <a:gd name="T7" fmla="*/ 3831 h 3751"/>
                                    <a:gd name="T8" fmla="+- 0 8155 4581"/>
                                    <a:gd name="T9" fmla="*/ T8 w 7428"/>
                                    <a:gd name="T10" fmla="+- 0 3917 2304"/>
                                    <a:gd name="T11" fmla="*/ 3917 h 3751"/>
                                    <a:gd name="T12" fmla="+- 0 8241 4581"/>
                                    <a:gd name="T13" fmla="*/ T12 w 7428"/>
                                    <a:gd name="T14" fmla="+- 0 3936 2304"/>
                                    <a:gd name="T15" fmla="*/ 3936 h 3751"/>
                                    <a:gd name="T16" fmla="+- 0 8260 4581"/>
                                    <a:gd name="T17" fmla="*/ T16 w 7428"/>
                                    <a:gd name="T18" fmla="+- 0 3847 2304"/>
                                    <a:gd name="T19" fmla="*/ 3847 h 3751"/>
                                  </a:gdLst>
                                  <a:ahLst/>
                                  <a:cxnLst>
                                    <a:cxn ang="0">
                                      <a:pos x="T1" y="T3"/>
                                    </a:cxn>
                                    <a:cxn ang="0">
                                      <a:pos x="T5" y="T7"/>
                                    </a:cxn>
                                    <a:cxn ang="0">
                                      <a:pos x="T9" y="T11"/>
                                    </a:cxn>
                                    <a:cxn ang="0">
                                      <a:pos x="T13" y="T15"/>
                                    </a:cxn>
                                    <a:cxn ang="0">
                                      <a:pos x="T17" y="T19"/>
                                    </a:cxn>
                                  </a:cxnLst>
                                  <a:rect l="0" t="0" r="r" b="b"/>
                                  <a:pathLst>
                                    <a:path w="7428" h="3751">
                                      <a:moveTo>
                                        <a:pt x="3679" y="1543"/>
                                      </a:moveTo>
                                      <a:lnTo>
                                        <a:pt x="3593" y="1527"/>
                                      </a:lnTo>
                                      <a:lnTo>
                                        <a:pt x="3574" y="1613"/>
                                      </a:lnTo>
                                      <a:lnTo>
                                        <a:pt x="3660" y="1632"/>
                                      </a:lnTo>
                                      <a:lnTo>
                                        <a:pt x="3679" y="154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867"/>
                              <wps:cNvSpPr>
                                <a:spLocks/>
                              </wps:cNvSpPr>
                              <wps:spPr bwMode="auto">
                                <a:xfrm>
                                  <a:off x="4581" y="2304"/>
                                  <a:ext cx="7428" cy="3751"/>
                                </a:xfrm>
                                <a:custGeom>
                                  <a:avLst/>
                                  <a:gdLst>
                                    <a:gd name="T0" fmla="+- 0 8085 4581"/>
                                    <a:gd name="T1" fmla="*/ T0 w 7428"/>
                                    <a:gd name="T2" fmla="+- 0 3811 2304"/>
                                    <a:gd name="T3" fmla="*/ 3811 h 3751"/>
                                    <a:gd name="T4" fmla="+- 0 7996 4581"/>
                                    <a:gd name="T5" fmla="*/ T4 w 7428"/>
                                    <a:gd name="T6" fmla="+- 0 3792 2304"/>
                                    <a:gd name="T7" fmla="*/ 3792 h 3751"/>
                                    <a:gd name="T8" fmla="+- 0 7977 4581"/>
                                    <a:gd name="T9" fmla="*/ T8 w 7428"/>
                                    <a:gd name="T10" fmla="+- 0 3881 2304"/>
                                    <a:gd name="T11" fmla="*/ 3881 h 3751"/>
                                    <a:gd name="T12" fmla="+- 0 8066 4581"/>
                                    <a:gd name="T13" fmla="*/ T12 w 7428"/>
                                    <a:gd name="T14" fmla="+- 0 3900 2304"/>
                                    <a:gd name="T15" fmla="*/ 3900 h 3751"/>
                                    <a:gd name="T16" fmla="+- 0 8085 4581"/>
                                    <a:gd name="T17" fmla="*/ T16 w 7428"/>
                                    <a:gd name="T18" fmla="+- 0 3811 2304"/>
                                    <a:gd name="T19" fmla="*/ 3811 h 3751"/>
                                  </a:gdLst>
                                  <a:ahLst/>
                                  <a:cxnLst>
                                    <a:cxn ang="0">
                                      <a:pos x="T1" y="T3"/>
                                    </a:cxn>
                                    <a:cxn ang="0">
                                      <a:pos x="T5" y="T7"/>
                                    </a:cxn>
                                    <a:cxn ang="0">
                                      <a:pos x="T9" y="T11"/>
                                    </a:cxn>
                                    <a:cxn ang="0">
                                      <a:pos x="T13" y="T15"/>
                                    </a:cxn>
                                    <a:cxn ang="0">
                                      <a:pos x="T17" y="T19"/>
                                    </a:cxn>
                                  </a:cxnLst>
                                  <a:rect l="0" t="0" r="r" b="b"/>
                                  <a:pathLst>
                                    <a:path w="7428" h="3751">
                                      <a:moveTo>
                                        <a:pt x="3504" y="1507"/>
                                      </a:moveTo>
                                      <a:lnTo>
                                        <a:pt x="3415" y="1488"/>
                                      </a:lnTo>
                                      <a:lnTo>
                                        <a:pt x="3396" y="1577"/>
                                      </a:lnTo>
                                      <a:lnTo>
                                        <a:pt x="3485" y="1596"/>
                                      </a:lnTo>
                                      <a:lnTo>
                                        <a:pt x="3504" y="150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 name="Freeform 1868"/>
                              <wps:cNvSpPr>
                                <a:spLocks/>
                              </wps:cNvSpPr>
                              <wps:spPr bwMode="auto">
                                <a:xfrm>
                                  <a:off x="4581" y="2304"/>
                                  <a:ext cx="7428" cy="3751"/>
                                </a:xfrm>
                                <a:custGeom>
                                  <a:avLst/>
                                  <a:gdLst>
                                    <a:gd name="T0" fmla="+- 0 7907 4581"/>
                                    <a:gd name="T1" fmla="*/ T0 w 7428"/>
                                    <a:gd name="T2" fmla="+- 0 3773 2304"/>
                                    <a:gd name="T3" fmla="*/ 3773 h 3751"/>
                                    <a:gd name="T4" fmla="+- 0 7833 4581"/>
                                    <a:gd name="T5" fmla="*/ T4 w 7428"/>
                                    <a:gd name="T6" fmla="+- 0 3759 2304"/>
                                    <a:gd name="T7" fmla="*/ 3759 h 3751"/>
                                    <a:gd name="T8" fmla="+- 0 7821 4581"/>
                                    <a:gd name="T9" fmla="*/ T8 w 7428"/>
                                    <a:gd name="T10" fmla="+- 0 3756 2304"/>
                                    <a:gd name="T11" fmla="*/ 3756 h 3751"/>
                                    <a:gd name="T12" fmla="+- 0 7799 4581"/>
                                    <a:gd name="T13" fmla="*/ T12 w 7428"/>
                                    <a:gd name="T14" fmla="+- 0 3843 2304"/>
                                    <a:gd name="T15" fmla="*/ 3843 h 3751"/>
                                    <a:gd name="T16" fmla="+- 0 7814 4581"/>
                                    <a:gd name="T17" fmla="*/ T16 w 7428"/>
                                    <a:gd name="T18" fmla="+- 0 3845 2304"/>
                                    <a:gd name="T19" fmla="*/ 3845 h 3751"/>
                                    <a:gd name="T20" fmla="+- 0 7891 4581"/>
                                    <a:gd name="T21" fmla="*/ T20 w 7428"/>
                                    <a:gd name="T22" fmla="+- 0 3862 2304"/>
                                    <a:gd name="T23" fmla="*/ 3862 h 3751"/>
                                    <a:gd name="T24" fmla="+- 0 7907 4581"/>
                                    <a:gd name="T25" fmla="*/ T24 w 7428"/>
                                    <a:gd name="T26" fmla="+- 0 3773 2304"/>
                                    <a:gd name="T27" fmla="*/ 3773 h 3751"/>
                                  </a:gdLst>
                                  <a:ahLst/>
                                  <a:cxnLst>
                                    <a:cxn ang="0">
                                      <a:pos x="T1" y="T3"/>
                                    </a:cxn>
                                    <a:cxn ang="0">
                                      <a:pos x="T5" y="T7"/>
                                    </a:cxn>
                                    <a:cxn ang="0">
                                      <a:pos x="T9" y="T11"/>
                                    </a:cxn>
                                    <a:cxn ang="0">
                                      <a:pos x="T13" y="T15"/>
                                    </a:cxn>
                                    <a:cxn ang="0">
                                      <a:pos x="T17" y="T19"/>
                                    </a:cxn>
                                    <a:cxn ang="0">
                                      <a:pos x="T21" y="T23"/>
                                    </a:cxn>
                                    <a:cxn ang="0">
                                      <a:pos x="T25" y="T27"/>
                                    </a:cxn>
                                  </a:cxnLst>
                                  <a:rect l="0" t="0" r="r" b="b"/>
                                  <a:pathLst>
                                    <a:path w="7428" h="3751">
                                      <a:moveTo>
                                        <a:pt x="3326" y="1469"/>
                                      </a:moveTo>
                                      <a:lnTo>
                                        <a:pt x="3252" y="1455"/>
                                      </a:lnTo>
                                      <a:lnTo>
                                        <a:pt x="3240" y="1452"/>
                                      </a:lnTo>
                                      <a:lnTo>
                                        <a:pt x="3218" y="1539"/>
                                      </a:lnTo>
                                      <a:lnTo>
                                        <a:pt x="3233" y="1541"/>
                                      </a:lnTo>
                                      <a:lnTo>
                                        <a:pt x="3310" y="1558"/>
                                      </a:lnTo>
                                      <a:lnTo>
                                        <a:pt x="3326" y="146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 name="Freeform 1869"/>
                              <wps:cNvSpPr>
                                <a:spLocks/>
                              </wps:cNvSpPr>
                              <wps:spPr bwMode="auto">
                                <a:xfrm>
                                  <a:off x="4581" y="2304"/>
                                  <a:ext cx="7428" cy="3751"/>
                                </a:xfrm>
                                <a:custGeom>
                                  <a:avLst/>
                                  <a:gdLst>
                                    <a:gd name="T0" fmla="+- 0 7735 4581"/>
                                    <a:gd name="T1" fmla="*/ T0 w 7428"/>
                                    <a:gd name="T2" fmla="+- 0 3735 2304"/>
                                    <a:gd name="T3" fmla="*/ 3735 h 3751"/>
                                    <a:gd name="T4" fmla="+- 0 7648 4581"/>
                                    <a:gd name="T5" fmla="*/ T4 w 7428"/>
                                    <a:gd name="T6" fmla="+- 0 3713 2304"/>
                                    <a:gd name="T7" fmla="*/ 3713 h 3751"/>
                                    <a:gd name="T8" fmla="+- 0 7627 4581"/>
                                    <a:gd name="T9" fmla="*/ T8 w 7428"/>
                                    <a:gd name="T10" fmla="+- 0 3799 2304"/>
                                    <a:gd name="T11" fmla="*/ 3799 h 3751"/>
                                    <a:gd name="T12" fmla="+- 0 7713 4581"/>
                                    <a:gd name="T13" fmla="*/ T12 w 7428"/>
                                    <a:gd name="T14" fmla="+- 0 3821 2304"/>
                                    <a:gd name="T15" fmla="*/ 3821 h 3751"/>
                                    <a:gd name="T16" fmla="+- 0 7735 4581"/>
                                    <a:gd name="T17" fmla="*/ T16 w 7428"/>
                                    <a:gd name="T18" fmla="+- 0 3735 2304"/>
                                    <a:gd name="T19" fmla="*/ 3735 h 3751"/>
                                  </a:gdLst>
                                  <a:ahLst/>
                                  <a:cxnLst>
                                    <a:cxn ang="0">
                                      <a:pos x="T1" y="T3"/>
                                    </a:cxn>
                                    <a:cxn ang="0">
                                      <a:pos x="T5" y="T7"/>
                                    </a:cxn>
                                    <a:cxn ang="0">
                                      <a:pos x="T9" y="T11"/>
                                    </a:cxn>
                                    <a:cxn ang="0">
                                      <a:pos x="T13" y="T15"/>
                                    </a:cxn>
                                    <a:cxn ang="0">
                                      <a:pos x="T17" y="T19"/>
                                    </a:cxn>
                                  </a:cxnLst>
                                  <a:rect l="0" t="0" r="r" b="b"/>
                                  <a:pathLst>
                                    <a:path w="7428" h="3751">
                                      <a:moveTo>
                                        <a:pt x="3154" y="1431"/>
                                      </a:moveTo>
                                      <a:lnTo>
                                        <a:pt x="3067" y="1409"/>
                                      </a:lnTo>
                                      <a:lnTo>
                                        <a:pt x="3046" y="1495"/>
                                      </a:lnTo>
                                      <a:lnTo>
                                        <a:pt x="3132" y="1517"/>
                                      </a:lnTo>
                                      <a:lnTo>
                                        <a:pt x="3154" y="143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2" name="Freeform 1870"/>
                              <wps:cNvSpPr>
                                <a:spLocks/>
                              </wps:cNvSpPr>
                              <wps:spPr bwMode="auto">
                                <a:xfrm>
                                  <a:off x="4581" y="2304"/>
                                  <a:ext cx="7428" cy="3751"/>
                                </a:xfrm>
                                <a:custGeom>
                                  <a:avLst/>
                                  <a:gdLst>
                                    <a:gd name="T0" fmla="+- 0 7559 4581"/>
                                    <a:gd name="T1" fmla="*/ T0 w 7428"/>
                                    <a:gd name="T2" fmla="+- 0 3691 2304"/>
                                    <a:gd name="T3" fmla="*/ 3691 h 3751"/>
                                    <a:gd name="T4" fmla="+- 0 7473 4581"/>
                                    <a:gd name="T5" fmla="*/ T4 w 7428"/>
                                    <a:gd name="T6" fmla="+- 0 3670 2304"/>
                                    <a:gd name="T7" fmla="*/ 3670 h 3751"/>
                                    <a:gd name="T8" fmla="+- 0 7451 4581"/>
                                    <a:gd name="T9" fmla="*/ T8 w 7428"/>
                                    <a:gd name="T10" fmla="+- 0 3756 2304"/>
                                    <a:gd name="T11" fmla="*/ 3756 h 3751"/>
                                    <a:gd name="T12" fmla="+- 0 7538 4581"/>
                                    <a:gd name="T13" fmla="*/ T12 w 7428"/>
                                    <a:gd name="T14" fmla="+- 0 3778 2304"/>
                                    <a:gd name="T15" fmla="*/ 3778 h 3751"/>
                                    <a:gd name="T16" fmla="+- 0 7559 4581"/>
                                    <a:gd name="T17" fmla="*/ T16 w 7428"/>
                                    <a:gd name="T18" fmla="+- 0 3691 2304"/>
                                    <a:gd name="T19" fmla="*/ 3691 h 3751"/>
                                  </a:gdLst>
                                  <a:ahLst/>
                                  <a:cxnLst>
                                    <a:cxn ang="0">
                                      <a:pos x="T1" y="T3"/>
                                    </a:cxn>
                                    <a:cxn ang="0">
                                      <a:pos x="T5" y="T7"/>
                                    </a:cxn>
                                    <a:cxn ang="0">
                                      <a:pos x="T9" y="T11"/>
                                    </a:cxn>
                                    <a:cxn ang="0">
                                      <a:pos x="T13" y="T15"/>
                                    </a:cxn>
                                    <a:cxn ang="0">
                                      <a:pos x="T17" y="T19"/>
                                    </a:cxn>
                                  </a:cxnLst>
                                  <a:rect l="0" t="0" r="r" b="b"/>
                                  <a:pathLst>
                                    <a:path w="7428" h="3751">
                                      <a:moveTo>
                                        <a:pt x="2978" y="1387"/>
                                      </a:moveTo>
                                      <a:lnTo>
                                        <a:pt x="2892" y="1366"/>
                                      </a:lnTo>
                                      <a:lnTo>
                                        <a:pt x="2870" y="1452"/>
                                      </a:lnTo>
                                      <a:lnTo>
                                        <a:pt x="2957" y="1474"/>
                                      </a:lnTo>
                                      <a:lnTo>
                                        <a:pt x="2978" y="138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3" name="Freeform 1871"/>
                              <wps:cNvSpPr>
                                <a:spLocks/>
                              </wps:cNvSpPr>
                              <wps:spPr bwMode="auto">
                                <a:xfrm>
                                  <a:off x="4581" y="2304"/>
                                  <a:ext cx="7428" cy="3751"/>
                                </a:xfrm>
                                <a:custGeom>
                                  <a:avLst/>
                                  <a:gdLst>
                                    <a:gd name="T0" fmla="+- 0 7384 4581"/>
                                    <a:gd name="T1" fmla="*/ T0 w 7428"/>
                                    <a:gd name="T2" fmla="+- 0 3648 2304"/>
                                    <a:gd name="T3" fmla="*/ 3648 h 3751"/>
                                    <a:gd name="T4" fmla="+- 0 7298 4581"/>
                                    <a:gd name="T5" fmla="*/ T4 w 7428"/>
                                    <a:gd name="T6" fmla="+- 0 3627 2304"/>
                                    <a:gd name="T7" fmla="*/ 3627 h 3751"/>
                                    <a:gd name="T8" fmla="+- 0 7276 4581"/>
                                    <a:gd name="T9" fmla="*/ T8 w 7428"/>
                                    <a:gd name="T10" fmla="+- 0 3713 2304"/>
                                    <a:gd name="T11" fmla="*/ 3713 h 3751"/>
                                    <a:gd name="T12" fmla="+- 0 7363 4581"/>
                                    <a:gd name="T13" fmla="*/ T12 w 7428"/>
                                    <a:gd name="T14" fmla="+- 0 3735 2304"/>
                                    <a:gd name="T15" fmla="*/ 3735 h 3751"/>
                                    <a:gd name="T16" fmla="+- 0 7384 4581"/>
                                    <a:gd name="T17" fmla="*/ T16 w 7428"/>
                                    <a:gd name="T18" fmla="+- 0 3648 2304"/>
                                    <a:gd name="T19" fmla="*/ 3648 h 3751"/>
                                  </a:gdLst>
                                  <a:ahLst/>
                                  <a:cxnLst>
                                    <a:cxn ang="0">
                                      <a:pos x="T1" y="T3"/>
                                    </a:cxn>
                                    <a:cxn ang="0">
                                      <a:pos x="T5" y="T7"/>
                                    </a:cxn>
                                    <a:cxn ang="0">
                                      <a:pos x="T9" y="T11"/>
                                    </a:cxn>
                                    <a:cxn ang="0">
                                      <a:pos x="T13" y="T15"/>
                                    </a:cxn>
                                    <a:cxn ang="0">
                                      <a:pos x="T17" y="T19"/>
                                    </a:cxn>
                                  </a:cxnLst>
                                  <a:rect l="0" t="0" r="r" b="b"/>
                                  <a:pathLst>
                                    <a:path w="7428" h="3751">
                                      <a:moveTo>
                                        <a:pt x="2803" y="1344"/>
                                      </a:moveTo>
                                      <a:lnTo>
                                        <a:pt x="2717" y="1323"/>
                                      </a:lnTo>
                                      <a:lnTo>
                                        <a:pt x="2695" y="1409"/>
                                      </a:lnTo>
                                      <a:lnTo>
                                        <a:pt x="2782" y="1431"/>
                                      </a:lnTo>
                                      <a:lnTo>
                                        <a:pt x="2803" y="134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4" name="Freeform 1872"/>
                              <wps:cNvSpPr>
                                <a:spLocks/>
                              </wps:cNvSpPr>
                              <wps:spPr bwMode="auto">
                                <a:xfrm>
                                  <a:off x="4581" y="2304"/>
                                  <a:ext cx="7428" cy="3751"/>
                                </a:xfrm>
                                <a:custGeom>
                                  <a:avLst/>
                                  <a:gdLst>
                                    <a:gd name="T0" fmla="+- 0 7209 4581"/>
                                    <a:gd name="T1" fmla="*/ T0 w 7428"/>
                                    <a:gd name="T2" fmla="+- 0 3605 2304"/>
                                    <a:gd name="T3" fmla="*/ 3605 h 3751"/>
                                    <a:gd name="T4" fmla="+- 0 7123 4581"/>
                                    <a:gd name="T5" fmla="*/ T4 w 7428"/>
                                    <a:gd name="T6" fmla="+- 0 3583 2304"/>
                                    <a:gd name="T7" fmla="*/ 3583 h 3751"/>
                                    <a:gd name="T8" fmla="+- 0 7101 4581"/>
                                    <a:gd name="T9" fmla="*/ T8 w 7428"/>
                                    <a:gd name="T10" fmla="+- 0 3672 2304"/>
                                    <a:gd name="T11" fmla="*/ 3672 h 3751"/>
                                    <a:gd name="T12" fmla="+- 0 7190 4581"/>
                                    <a:gd name="T13" fmla="*/ T12 w 7428"/>
                                    <a:gd name="T14" fmla="+- 0 3694 2304"/>
                                    <a:gd name="T15" fmla="*/ 3694 h 3751"/>
                                    <a:gd name="T16" fmla="+- 0 7209 4581"/>
                                    <a:gd name="T17" fmla="*/ T16 w 7428"/>
                                    <a:gd name="T18" fmla="+- 0 3605 2304"/>
                                    <a:gd name="T19" fmla="*/ 3605 h 3751"/>
                                  </a:gdLst>
                                  <a:ahLst/>
                                  <a:cxnLst>
                                    <a:cxn ang="0">
                                      <a:pos x="T1" y="T3"/>
                                    </a:cxn>
                                    <a:cxn ang="0">
                                      <a:pos x="T5" y="T7"/>
                                    </a:cxn>
                                    <a:cxn ang="0">
                                      <a:pos x="T9" y="T11"/>
                                    </a:cxn>
                                    <a:cxn ang="0">
                                      <a:pos x="T13" y="T15"/>
                                    </a:cxn>
                                    <a:cxn ang="0">
                                      <a:pos x="T17" y="T19"/>
                                    </a:cxn>
                                  </a:cxnLst>
                                  <a:rect l="0" t="0" r="r" b="b"/>
                                  <a:pathLst>
                                    <a:path w="7428" h="3751">
                                      <a:moveTo>
                                        <a:pt x="2628" y="1301"/>
                                      </a:moveTo>
                                      <a:lnTo>
                                        <a:pt x="2542" y="1279"/>
                                      </a:lnTo>
                                      <a:lnTo>
                                        <a:pt x="2520" y="1368"/>
                                      </a:lnTo>
                                      <a:lnTo>
                                        <a:pt x="2609" y="1390"/>
                                      </a:lnTo>
                                      <a:lnTo>
                                        <a:pt x="2628" y="13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5" name="Freeform 1873"/>
                              <wps:cNvSpPr>
                                <a:spLocks/>
                              </wps:cNvSpPr>
                              <wps:spPr bwMode="auto">
                                <a:xfrm>
                                  <a:off x="4581" y="2304"/>
                                  <a:ext cx="7428" cy="3751"/>
                                </a:xfrm>
                                <a:custGeom>
                                  <a:avLst/>
                                  <a:gdLst>
                                    <a:gd name="T0" fmla="+- 0 7036 4581"/>
                                    <a:gd name="T1" fmla="*/ T0 w 7428"/>
                                    <a:gd name="T2" fmla="+- 0 3562 2304"/>
                                    <a:gd name="T3" fmla="*/ 3562 h 3751"/>
                                    <a:gd name="T4" fmla="+- 0 6947 4581"/>
                                    <a:gd name="T5" fmla="*/ T4 w 7428"/>
                                    <a:gd name="T6" fmla="+- 0 3540 2304"/>
                                    <a:gd name="T7" fmla="*/ 3540 h 3751"/>
                                    <a:gd name="T8" fmla="+- 0 6926 4581"/>
                                    <a:gd name="T9" fmla="*/ T8 w 7428"/>
                                    <a:gd name="T10" fmla="+- 0 3629 2304"/>
                                    <a:gd name="T11" fmla="*/ 3629 h 3751"/>
                                    <a:gd name="T12" fmla="+- 0 7015 4581"/>
                                    <a:gd name="T13" fmla="*/ T12 w 7428"/>
                                    <a:gd name="T14" fmla="+- 0 3651 2304"/>
                                    <a:gd name="T15" fmla="*/ 3651 h 3751"/>
                                    <a:gd name="T16" fmla="+- 0 7036 4581"/>
                                    <a:gd name="T17" fmla="*/ T16 w 7428"/>
                                    <a:gd name="T18" fmla="+- 0 3562 2304"/>
                                    <a:gd name="T19" fmla="*/ 3562 h 3751"/>
                                  </a:gdLst>
                                  <a:ahLst/>
                                  <a:cxnLst>
                                    <a:cxn ang="0">
                                      <a:pos x="T1" y="T3"/>
                                    </a:cxn>
                                    <a:cxn ang="0">
                                      <a:pos x="T5" y="T7"/>
                                    </a:cxn>
                                    <a:cxn ang="0">
                                      <a:pos x="T9" y="T11"/>
                                    </a:cxn>
                                    <a:cxn ang="0">
                                      <a:pos x="T13" y="T15"/>
                                    </a:cxn>
                                    <a:cxn ang="0">
                                      <a:pos x="T17" y="T19"/>
                                    </a:cxn>
                                  </a:cxnLst>
                                  <a:rect l="0" t="0" r="r" b="b"/>
                                  <a:pathLst>
                                    <a:path w="7428" h="3751">
                                      <a:moveTo>
                                        <a:pt x="2455" y="1258"/>
                                      </a:moveTo>
                                      <a:lnTo>
                                        <a:pt x="2366" y="1236"/>
                                      </a:lnTo>
                                      <a:lnTo>
                                        <a:pt x="2345" y="1325"/>
                                      </a:lnTo>
                                      <a:lnTo>
                                        <a:pt x="2434" y="1347"/>
                                      </a:lnTo>
                                      <a:lnTo>
                                        <a:pt x="2455" y="125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6" name="Freeform 1874"/>
                              <wps:cNvSpPr>
                                <a:spLocks/>
                              </wps:cNvSpPr>
                              <wps:spPr bwMode="auto">
                                <a:xfrm>
                                  <a:off x="4581" y="2304"/>
                                  <a:ext cx="7428" cy="3751"/>
                                </a:xfrm>
                                <a:custGeom>
                                  <a:avLst/>
                                  <a:gdLst>
                                    <a:gd name="T0" fmla="+- 0 6794 4581"/>
                                    <a:gd name="T1" fmla="*/ T0 w 7428"/>
                                    <a:gd name="T2" fmla="+- 0 3596 2304"/>
                                    <a:gd name="T3" fmla="*/ 3596 h 3751"/>
                                    <a:gd name="T4" fmla="+- 0 6794 4581"/>
                                    <a:gd name="T5" fmla="*/ T4 w 7428"/>
                                    <a:gd name="T6" fmla="+- 0 3504 2304"/>
                                    <a:gd name="T7" fmla="*/ 3504 h 3751"/>
                                    <a:gd name="T8" fmla="+- 0 6787 4581"/>
                                    <a:gd name="T9" fmla="*/ T8 w 7428"/>
                                    <a:gd name="T10" fmla="+- 0 3502 2304"/>
                                    <a:gd name="T11" fmla="*/ 3502 h 3751"/>
                                    <a:gd name="T12" fmla="+- 0 6741 4581"/>
                                    <a:gd name="T13" fmla="*/ T12 w 7428"/>
                                    <a:gd name="T14" fmla="+- 0 3579 2304"/>
                                    <a:gd name="T15" fmla="*/ 3579 h 3751"/>
                                    <a:gd name="T16" fmla="+- 0 6753 4581"/>
                                    <a:gd name="T17" fmla="*/ T16 w 7428"/>
                                    <a:gd name="T18" fmla="+- 0 3586 2304"/>
                                    <a:gd name="T19" fmla="*/ 3586 h 3751"/>
                                    <a:gd name="T20" fmla="+- 0 6794 4581"/>
                                    <a:gd name="T21" fmla="*/ T20 w 7428"/>
                                    <a:gd name="T22" fmla="+- 0 3596 2304"/>
                                    <a:gd name="T23" fmla="*/ 3596 h 3751"/>
                                  </a:gdLst>
                                  <a:ahLst/>
                                  <a:cxnLst>
                                    <a:cxn ang="0">
                                      <a:pos x="T1" y="T3"/>
                                    </a:cxn>
                                    <a:cxn ang="0">
                                      <a:pos x="T5" y="T7"/>
                                    </a:cxn>
                                    <a:cxn ang="0">
                                      <a:pos x="T9" y="T11"/>
                                    </a:cxn>
                                    <a:cxn ang="0">
                                      <a:pos x="T13" y="T15"/>
                                    </a:cxn>
                                    <a:cxn ang="0">
                                      <a:pos x="T17" y="T19"/>
                                    </a:cxn>
                                    <a:cxn ang="0">
                                      <a:pos x="T21" y="T23"/>
                                    </a:cxn>
                                  </a:cxnLst>
                                  <a:rect l="0" t="0" r="r" b="b"/>
                                  <a:pathLst>
                                    <a:path w="7428" h="3751">
                                      <a:moveTo>
                                        <a:pt x="2213" y="1292"/>
                                      </a:moveTo>
                                      <a:lnTo>
                                        <a:pt x="2213" y="1200"/>
                                      </a:lnTo>
                                      <a:lnTo>
                                        <a:pt x="2206" y="1198"/>
                                      </a:lnTo>
                                      <a:lnTo>
                                        <a:pt x="2160" y="1275"/>
                                      </a:lnTo>
                                      <a:lnTo>
                                        <a:pt x="2172" y="1282"/>
                                      </a:lnTo>
                                      <a:lnTo>
                                        <a:pt x="2213" y="12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7" name="Freeform 1875"/>
                              <wps:cNvSpPr>
                                <a:spLocks/>
                              </wps:cNvSpPr>
                              <wps:spPr bwMode="auto">
                                <a:xfrm>
                                  <a:off x="4581" y="2304"/>
                                  <a:ext cx="7428" cy="3751"/>
                                </a:xfrm>
                                <a:custGeom>
                                  <a:avLst/>
                                  <a:gdLst>
                                    <a:gd name="T0" fmla="+- 0 6861 4581"/>
                                    <a:gd name="T1" fmla="*/ T0 w 7428"/>
                                    <a:gd name="T2" fmla="+- 0 3519 2304"/>
                                    <a:gd name="T3" fmla="*/ 3519 h 3751"/>
                                    <a:gd name="T4" fmla="+- 0 6782 4581"/>
                                    <a:gd name="T5" fmla="*/ T4 w 7428"/>
                                    <a:gd name="T6" fmla="+- 0 3499 2304"/>
                                    <a:gd name="T7" fmla="*/ 3499 h 3751"/>
                                    <a:gd name="T8" fmla="+- 0 6794 4581"/>
                                    <a:gd name="T9" fmla="*/ T8 w 7428"/>
                                    <a:gd name="T10" fmla="+- 0 3504 2304"/>
                                    <a:gd name="T11" fmla="*/ 3504 h 3751"/>
                                    <a:gd name="T12" fmla="+- 0 6794 4581"/>
                                    <a:gd name="T13" fmla="*/ T12 w 7428"/>
                                    <a:gd name="T14" fmla="+- 0 3596 2304"/>
                                    <a:gd name="T15" fmla="*/ 3596 h 3751"/>
                                    <a:gd name="T16" fmla="+- 0 6839 4581"/>
                                    <a:gd name="T17" fmla="*/ T16 w 7428"/>
                                    <a:gd name="T18" fmla="+- 0 3607 2304"/>
                                    <a:gd name="T19" fmla="*/ 3607 h 3751"/>
                                    <a:gd name="T20" fmla="+- 0 6861 4581"/>
                                    <a:gd name="T21" fmla="*/ T20 w 7428"/>
                                    <a:gd name="T22" fmla="+- 0 3519 2304"/>
                                    <a:gd name="T23" fmla="*/ 3519 h 3751"/>
                                  </a:gdLst>
                                  <a:ahLst/>
                                  <a:cxnLst>
                                    <a:cxn ang="0">
                                      <a:pos x="T1" y="T3"/>
                                    </a:cxn>
                                    <a:cxn ang="0">
                                      <a:pos x="T5" y="T7"/>
                                    </a:cxn>
                                    <a:cxn ang="0">
                                      <a:pos x="T9" y="T11"/>
                                    </a:cxn>
                                    <a:cxn ang="0">
                                      <a:pos x="T13" y="T15"/>
                                    </a:cxn>
                                    <a:cxn ang="0">
                                      <a:pos x="T17" y="T19"/>
                                    </a:cxn>
                                    <a:cxn ang="0">
                                      <a:pos x="T21" y="T23"/>
                                    </a:cxn>
                                  </a:cxnLst>
                                  <a:rect l="0" t="0" r="r" b="b"/>
                                  <a:pathLst>
                                    <a:path w="7428" h="3751">
                                      <a:moveTo>
                                        <a:pt x="2280" y="1215"/>
                                      </a:moveTo>
                                      <a:lnTo>
                                        <a:pt x="2201" y="1195"/>
                                      </a:lnTo>
                                      <a:lnTo>
                                        <a:pt x="2213" y="1200"/>
                                      </a:lnTo>
                                      <a:lnTo>
                                        <a:pt x="2213" y="1292"/>
                                      </a:lnTo>
                                      <a:lnTo>
                                        <a:pt x="2258" y="1303"/>
                                      </a:lnTo>
                                      <a:lnTo>
                                        <a:pt x="2280" y="121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 name="Freeform 1876"/>
                              <wps:cNvSpPr>
                                <a:spLocks/>
                              </wps:cNvSpPr>
                              <wps:spPr bwMode="auto">
                                <a:xfrm>
                                  <a:off x="4581" y="2304"/>
                                  <a:ext cx="7428" cy="3751"/>
                                </a:xfrm>
                                <a:custGeom>
                                  <a:avLst/>
                                  <a:gdLst>
                                    <a:gd name="T0" fmla="+- 0 6707 4581"/>
                                    <a:gd name="T1" fmla="*/ T0 w 7428"/>
                                    <a:gd name="T2" fmla="+- 0 3456 2304"/>
                                    <a:gd name="T3" fmla="*/ 3456 h 3751"/>
                                    <a:gd name="T4" fmla="+- 0 6631 4581"/>
                                    <a:gd name="T5" fmla="*/ T4 w 7428"/>
                                    <a:gd name="T6" fmla="+- 0 3411 2304"/>
                                    <a:gd name="T7" fmla="*/ 3411 h 3751"/>
                                    <a:gd name="T8" fmla="+- 0 6585 4581"/>
                                    <a:gd name="T9" fmla="*/ T8 w 7428"/>
                                    <a:gd name="T10" fmla="+- 0 3487 2304"/>
                                    <a:gd name="T11" fmla="*/ 3487 h 3751"/>
                                    <a:gd name="T12" fmla="+- 0 6662 4581"/>
                                    <a:gd name="T13" fmla="*/ T12 w 7428"/>
                                    <a:gd name="T14" fmla="+- 0 3533 2304"/>
                                    <a:gd name="T15" fmla="*/ 3533 h 3751"/>
                                    <a:gd name="T16" fmla="+- 0 6707 4581"/>
                                    <a:gd name="T17" fmla="*/ T16 w 7428"/>
                                    <a:gd name="T18" fmla="+- 0 3456 2304"/>
                                    <a:gd name="T19" fmla="*/ 3456 h 3751"/>
                                  </a:gdLst>
                                  <a:ahLst/>
                                  <a:cxnLst>
                                    <a:cxn ang="0">
                                      <a:pos x="T1" y="T3"/>
                                    </a:cxn>
                                    <a:cxn ang="0">
                                      <a:pos x="T5" y="T7"/>
                                    </a:cxn>
                                    <a:cxn ang="0">
                                      <a:pos x="T9" y="T11"/>
                                    </a:cxn>
                                    <a:cxn ang="0">
                                      <a:pos x="T13" y="T15"/>
                                    </a:cxn>
                                    <a:cxn ang="0">
                                      <a:pos x="T17" y="T19"/>
                                    </a:cxn>
                                  </a:cxnLst>
                                  <a:rect l="0" t="0" r="r" b="b"/>
                                  <a:pathLst>
                                    <a:path w="7428" h="3751">
                                      <a:moveTo>
                                        <a:pt x="2126" y="1152"/>
                                      </a:moveTo>
                                      <a:lnTo>
                                        <a:pt x="2050" y="1107"/>
                                      </a:lnTo>
                                      <a:lnTo>
                                        <a:pt x="2004" y="1183"/>
                                      </a:lnTo>
                                      <a:lnTo>
                                        <a:pt x="2081" y="1229"/>
                                      </a:lnTo>
                                      <a:lnTo>
                                        <a:pt x="2126" y="11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 name="Freeform 1877"/>
                              <wps:cNvSpPr>
                                <a:spLocks/>
                              </wps:cNvSpPr>
                              <wps:spPr bwMode="auto">
                                <a:xfrm>
                                  <a:off x="4581" y="2304"/>
                                  <a:ext cx="7428" cy="3751"/>
                                </a:xfrm>
                                <a:custGeom>
                                  <a:avLst/>
                                  <a:gdLst>
                                    <a:gd name="T0" fmla="+- 0 6554 4581"/>
                                    <a:gd name="T1" fmla="*/ T0 w 7428"/>
                                    <a:gd name="T2" fmla="+- 0 3365 2304"/>
                                    <a:gd name="T3" fmla="*/ 3365 h 3751"/>
                                    <a:gd name="T4" fmla="+- 0 6477 4581"/>
                                    <a:gd name="T5" fmla="*/ T4 w 7428"/>
                                    <a:gd name="T6" fmla="+- 0 3317 2304"/>
                                    <a:gd name="T7" fmla="*/ 3317 h 3751"/>
                                    <a:gd name="T8" fmla="+- 0 6431 4581"/>
                                    <a:gd name="T9" fmla="*/ T8 w 7428"/>
                                    <a:gd name="T10" fmla="+- 0 3396 2304"/>
                                    <a:gd name="T11" fmla="*/ 3396 h 3751"/>
                                    <a:gd name="T12" fmla="+- 0 6508 4581"/>
                                    <a:gd name="T13" fmla="*/ T12 w 7428"/>
                                    <a:gd name="T14" fmla="+- 0 3442 2304"/>
                                    <a:gd name="T15" fmla="*/ 3442 h 3751"/>
                                    <a:gd name="T16" fmla="+- 0 6554 4581"/>
                                    <a:gd name="T17" fmla="*/ T16 w 7428"/>
                                    <a:gd name="T18" fmla="+- 0 3365 2304"/>
                                    <a:gd name="T19" fmla="*/ 3365 h 3751"/>
                                  </a:gdLst>
                                  <a:ahLst/>
                                  <a:cxnLst>
                                    <a:cxn ang="0">
                                      <a:pos x="T1" y="T3"/>
                                    </a:cxn>
                                    <a:cxn ang="0">
                                      <a:pos x="T5" y="T7"/>
                                    </a:cxn>
                                    <a:cxn ang="0">
                                      <a:pos x="T9" y="T11"/>
                                    </a:cxn>
                                    <a:cxn ang="0">
                                      <a:pos x="T13" y="T15"/>
                                    </a:cxn>
                                    <a:cxn ang="0">
                                      <a:pos x="T17" y="T19"/>
                                    </a:cxn>
                                  </a:cxnLst>
                                  <a:rect l="0" t="0" r="r" b="b"/>
                                  <a:pathLst>
                                    <a:path w="7428" h="3751">
                                      <a:moveTo>
                                        <a:pt x="1973" y="1061"/>
                                      </a:moveTo>
                                      <a:lnTo>
                                        <a:pt x="1896" y="1013"/>
                                      </a:lnTo>
                                      <a:lnTo>
                                        <a:pt x="1850" y="1092"/>
                                      </a:lnTo>
                                      <a:lnTo>
                                        <a:pt x="1927" y="1138"/>
                                      </a:lnTo>
                                      <a:lnTo>
                                        <a:pt x="1973" y="106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 name="Freeform 1878"/>
                              <wps:cNvSpPr>
                                <a:spLocks/>
                              </wps:cNvSpPr>
                              <wps:spPr bwMode="auto">
                                <a:xfrm>
                                  <a:off x="4581" y="2304"/>
                                  <a:ext cx="7428" cy="3751"/>
                                </a:xfrm>
                                <a:custGeom>
                                  <a:avLst/>
                                  <a:gdLst>
                                    <a:gd name="T0" fmla="+- 0 6398 4581"/>
                                    <a:gd name="T1" fmla="*/ T0 w 7428"/>
                                    <a:gd name="T2" fmla="+- 0 3271 2304"/>
                                    <a:gd name="T3" fmla="*/ 3271 h 3751"/>
                                    <a:gd name="T4" fmla="+- 0 6321 4581"/>
                                    <a:gd name="T5" fmla="*/ T4 w 7428"/>
                                    <a:gd name="T6" fmla="+- 0 3226 2304"/>
                                    <a:gd name="T7" fmla="*/ 3226 h 3751"/>
                                    <a:gd name="T8" fmla="+- 0 6275 4581"/>
                                    <a:gd name="T9" fmla="*/ T8 w 7428"/>
                                    <a:gd name="T10" fmla="+- 0 3305 2304"/>
                                    <a:gd name="T11" fmla="*/ 3305 h 3751"/>
                                    <a:gd name="T12" fmla="+- 0 6352 4581"/>
                                    <a:gd name="T13" fmla="*/ T12 w 7428"/>
                                    <a:gd name="T14" fmla="+- 0 3351 2304"/>
                                    <a:gd name="T15" fmla="*/ 3351 h 3751"/>
                                    <a:gd name="T16" fmla="+- 0 6398 4581"/>
                                    <a:gd name="T17" fmla="*/ T16 w 7428"/>
                                    <a:gd name="T18" fmla="+- 0 3271 2304"/>
                                    <a:gd name="T19" fmla="*/ 3271 h 3751"/>
                                  </a:gdLst>
                                  <a:ahLst/>
                                  <a:cxnLst>
                                    <a:cxn ang="0">
                                      <a:pos x="T1" y="T3"/>
                                    </a:cxn>
                                    <a:cxn ang="0">
                                      <a:pos x="T5" y="T7"/>
                                    </a:cxn>
                                    <a:cxn ang="0">
                                      <a:pos x="T9" y="T11"/>
                                    </a:cxn>
                                    <a:cxn ang="0">
                                      <a:pos x="T13" y="T15"/>
                                    </a:cxn>
                                    <a:cxn ang="0">
                                      <a:pos x="T17" y="T19"/>
                                    </a:cxn>
                                  </a:cxnLst>
                                  <a:rect l="0" t="0" r="r" b="b"/>
                                  <a:pathLst>
                                    <a:path w="7428" h="3751">
                                      <a:moveTo>
                                        <a:pt x="1817" y="967"/>
                                      </a:moveTo>
                                      <a:lnTo>
                                        <a:pt x="1740" y="922"/>
                                      </a:lnTo>
                                      <a:lnTo>
                                        <a:pt x="1694" y="1001"/>
                                      </a:lnTo>
                                      <a:lnTo>
                                        <a:pt x="1771" y="1047"/>
                                      </a:lnTo>
                                      <a:lnTo>
                                        <a:pt x="1817" y="96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1" name="Freeform 1879"/>
                              <wps:cNvSpPr>
                                <a:spLocks/>
                              </wps:cNvSpPr>
                              <wps:spPr bwMode="auto">
                                <a:xfrm>
                                  <a:off x="4581" y="2304"/>
                                  <a:ext cx="7428" cy="3751"/>
                                </a:xfrm>
                                <a:custGeom>
                                  <a:avLst/>
                                  <a:gdLst>
                                    <a:gd name="T0" fmla="+- 0 6278 4581"/>
                                    <a:gd name="T1" fmla="*/ T0 w 7428"/>
                                    <a:gd name="T2" fmla="+- 0 3166 2304"/>
                                    <a:gd name="T3" fmla="*/ 3166 h 3751"/>
                                    <a:gd name="T4" fmla="+- 0 6223 4581"/>
                                    <a:gd name="T5" fmla="*/ T4 w 7428"/>
                                    <a:gd name="T6" fmla="+- 0 3096 2304"/>
                                    <a:gd name="T7" fmla="*/ 3096 h 3751"/>
                                    <a:gd name="T8" fmla="+- 0 6151 4581"/>
                                    <a:gd name="T9" fmla="*/ T8 w 7428"/>
                                    <a:gd name="T10" fmla="+- 0 3151 2304"/>
                                    <a:gd name="T11" fmla="*/ 3151 h 3751"/>
                                    <a:gd name="T12" fmla="+- 0 6206 4581"/>
                                    <a:gd name="T13" fmla="*/ T12 w 7428"/>
                                    <a:gd name="T14" fmla="+- 0 3223 2304"/>
                                    <a:gd name="T15" fmla="*/ 3223 h 3751"/>
                                    <a:gd name="T16" fmla="+- 0 6278 4581"/>
                                    <a:gd name="T17" fmla="*/ T16 w 7428"/>
                                    <a:gd name="T18" fmla="+- 0 3166 2304"/>
                                    <a:gd name="T19" fmla="*/ 3166 h 3751"/>
                                  </a:gdLst>
                                  <a:ahLst/>
                                  <a:cxnLst>
                                    <a:cxn ang="0">
                                      <a:pos x="T1" y="T3"/>
                                    </a:cxn>
                                    <a:cxn ang="0">
                                      <a:pos x="T5" y="T7"/>
                                    </a:cxn>
                                    <a:cxn ang="0">
                                      <a:pos x="T9" y="T11"/>
                                    </a:cxn>
                                    <a:cxn ang="0">
                                      <a:pos x="T13" y="T15"/>
                                    </a:cxn>
                                    <a:cxn ang="0">
                                      <a:pos x="T17" y="T19"/>
                                    </a:cxn>
                                  </a:cxnLst>
                                  <a:rect l="0" t="0" r="r" b="b"/>
                                  <a:pathLst>
                                    <a:path w="7428" h="3751">
                                      <a:moveTo>
                                        <a:pt x="1697" y="862"/>
                                      </a:moveTo>
                                      <a:lnTo>
                                        <a:pt x="1642" y="792"/>
                                      </a:lnTo>
                                      <a:lnTo>
                                        <a:pt x="1570" y="847"/>
                                      </a:lnTo>
                                      <a:lnTo>
                                        <a:pt x="1625" y="919"/>
                                      </a:lnTo>
                                      <a:lnTo>
                                        <a:pt x="1697" y="86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2" name="Freeform 1880"/>
                              <wps:cNvSpPr>
                                <a:spLocks/>
                              </wps:cNvSpPr>
                              <wps:spPr bwMode="auto">
                                <a:xfrm>
                                  <a:off x="4581" y="2304"/>
                                  <a:ext cx="7428" cy="3751"/>
                                </a:xfrm>
                                <a:custGeom>
                                  <a:avLst/>
                                  <a:gdLst>
                                    <a:gd name="T0" fmla="+- 0 6167 4581"/>
                                    <a:gd name="T1" fmla="*/ T0 w 7428"/>
                                    <a:gd name="T2" fmla="+- 0 3024 2304"/>
                                    <a:gd name="T3" fmla="*/ 3024 h 3751"/>
                                    <a:gd name="T4" fmla="+- 0 6112 4581"/>
                                    <a:gd name="T5" fmla="*/ T4 w 7428"/>
                                    <a:gd name="T6" fmla="+- 0 2955 2304"/>
                                    <a:gd name="T7" fmla="*/ 2955 h 3751"/>
                                    <a:gd name="T8" fmla="+- 0 6040 4581"/>
                                    <a:gd name="T9" fmla="*/ T8 w 7428"/>
                                    <a:gd name="T10" fmla="+- 0 3010 2304"/>
                                    <a:gd name="T11" fmla="*/ 3010 h 3751"/>
                                    <a:gd name="T12" fmla="+- 0 6095 4581"/>
                                    <a:gd name="T13" fmla="*/ T12 w 7428"/>
                                    <a:gd name="T14" fmla="+- 0 3082 2304"/>
                                    <a:gd name="T15" fmla="*/ 3082 h 3751"/>
                                    <a:gd name="T16" fmla="+- 0 6167 4581"/>
                                    <a:gd name="T17" fmla="*/ T16 w 7428"/>
                                    <a:gd name="T18" fmla="+- 0 3024 2304"/>
                                    <a:gd name="T19" fmla="*/ 3024 h 3751"/>
                                  </a:gdLst>
                                  <a:ahLst/>
                                  <a:cxnLst>
                                    <a:cxn ang="0">
                                      <a:pos x="T1" y="T3"/>
                                    </a:cxn>
                                    <a:cxn ang="0">
                                      <a:pos x="T5" y="T7"/>
                                    </a:cxn>
                                    <a:cxn ang="0">
                                      <a:pos x="T9" y="T11"/>
                                    </a:cxn>
                                    <a:cxn ang="0">
                                      <a:pos x="T13" y="T15"/>
                                    </a:cxn>
                                    <a:cxn ang="0">
                                      <a:pos x="T17" y="T19"/>
                                    </a:cxn>
                                  </a:cxnLst>
                                  <a:rect l="0" t="0" r="r" b="b"/>
                                  <a:pathLst>
                                    <a:path w="7428" h="3751">
                                      <a:moveTo>
                                        <a:pt x="1586" y="720"/>
                                      </a:moveTo>
                                      <a:lnTo>
                                        <a:pt x="1531" y="651"/>
                                      </a:lnTo>
                                      <a:lnTo>
                                        <a:pt x="1459" y="706"/>
                                      </a:lnTo>
                                      <a:lnTo>
                                        <a:pt x="1514" y="778"/>
                                      </a:lnTo>
                                      <a:lnTo>
                                        <a:pt x="1586" y="72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3" name="Freeform 1881"/>
                              <wps:cNvSpPr>
                                <a:spLocks/>
                              </wps:cNvSpPr>
                              <wps:spPr bwMode="auto">
                                <a:xfrm>
                                  <a:off x="4581" y="2304"/>
                                  <a:ext cx="7428" cy="3751"/>
                                </a:xfrm>
                                <a:custGeom>
                                  <a:avLst/>
                                  <a:gdLst>
                                    <a:gd name="T0" fmla="+- 0 6057 4581"/>
                                    <a:gd name="T1" fmla="*/ T0 w 7428"/>
                                    <a:gd name="T2" fmla="+- 0 2883 2304"/>
                                    <a:gd name="T3" fmla="*/ 2883 h 3751"/>
                                    <a:gd name="T4" fmla="+- 0 5999 4581"/>
                                    <a:gd name="T5" fmla="*/ T4 w 7428"/>
                                    <a:gd name="T6" fmla="+- 0 2813 2304"/>
                                    <a:gd name="T7" fmla="*/ 2813 h 3751"/>
                                    <a:gd name="T8" fmla="+- 0 5930 4581"/>
                                    <a:gd name="T9" fmla="*/ T8 w 7428"/>
                                    <a:gd name="T10" fmla="+- 0 2868 2304"/>
                                    <a:gd name="T11" fmla="*/ 2868 h 3751"/>
                                    <a:gd name="T12" fmla="+- 0 5985 4581"/>
                                    <a:gd name="T13" fmla="*/ T12 w 7428"/>
                                    <a:gd name="T14" fmla="+- 0 2938 2304"/>
                                    <a:gd name="T15" fmla="*/ 2938 h 3751"/>
                                    <a:gd name="T16" fmla="+- 0 6057 4581"/>
                                    <a:gd name="T17" fmla="*/ T16 w 7428"/>
                                    <a:gd name="T18" fmla="+- 0 2883 2304"/>
                                    <a:gd name="T19" fmla="*/ 2883 h 3751"/>
                                  </a:gdLst>
                                  <a:ahLst/>
                                  <a:cxnLst>
                                    <a:cxn ang="0">
                                      <a:pos x="T1" y="T3"/>
                                    </a:cxn>
                                    <a:cxn ang="0">
                                      <a:pos x="T5" y="T7"/>
                                    </a:cxn>
                                    <a:cxn ang="0">
                                      <a:pos x="T9" y="T11"/>
                                    </a:cxn>
                                    <a:cxn ang="0">
                                      <a:pos x="T13" y="T15"/>
                                    </a:cxn>
                                    <a:cxn ang="0">
                                      <a:pos x="T17" y="T19"/>
                                    </a:cxn>
                                  </a:cxnLst>
                                  <a:rect l="0" t="0" r="r" b="b"/>
                                  <a:pathLst>
                                    <a:path w="7428" h="3751">
                                      <a:moveTo>
                                        <a:pt x="1476" y="579"/>
                                      </a:moveTo>
                                      <a:lnTo>
                                        <a:pt x="1418" y="509"/>
                                      </a:lnTo>
                                      <a:lnTo>
                                        <a:pt x="1349" y="564"/>
                                      </a:lnTo>
                                      <a:lnTo>
                                        <a:pt x="1404" y="634"/>
                                      </a:lnTo>
                                      <a:lnTo>
                                        <a:pt x="1476" y="57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4" name="Group 1882"/>
                            <wpg:cNvGrpSpPr>
                              <a:grpSpLocks/>
                            </wpg:cNvGrpSpPr>
                            <wpg:grpSpPr bwMode="auto">
                              <a:xfrm>
                                <a:off x="979" y="63"/>
                                <a:ext cx="3946" cy="5503"/>
                                <a:chOff x="979" y="63"/>
                                <a:chExt cx="3946" cy="5503"/>
                              </a:xfrm>
                            </wpg:grpSpPr>
                            <wps:wsp>
                              <wps:cNvPr id="1895" name="Freeform 1883"/>
                              <wps:cNvSpPr>
                                <a:spLocks/>
                              </wps:cNvSpPr>
                              <wps:spPr bwMode="auto">
                                <a:xfrm>
                                  <a:off x="979" y="63"/>
                                  <a:ext cx="3946" cy="5503"/>
                                </a:xfrm>
                                <a:custGeom>
                                  <a:avLst/>
                                  <a:gdLst>
                                    <a:gd name="T0" fmla="+- 0 1087 979"/>
                                    <a:gd name="T1" fmla="*/ T0 w 3946"/>
                                    <a:gd name="T2" fmla="+- 0 79 63"/>
                                    <a:gd name="T3" fmla="*/ 79 h 5503"/>
                                    <a:gd name="T4" fmla="+- 0 998 979"/>
                                    <a:gd name="T5" fmla="*/ T4 w 3946"/>
                                    <a:gd name="T6" fmla="+- 0 63 63"/>
                                    <a:gd name="T7" fmla="*/ 63 h 5503"/>
                                    <a:gd name="T8" fmla="+- 0 979 979"/>
                                    <a:gd name="T9" fmla="*/ T8 w 3946"/>
                                    <a:gd name="T10" fmla="+- 0 149 63"/>
                                    <a:gd name="T11" fmla="*/ 149 h 5503"/>
                                    <a:gd name="T12" fmla="+- 0 1067 979"/>
                                    <a:gd name="T13" fmla="*/ T12 w 3946"/>
                                    <a:gd name="T14" fmla="+- 0 168 63"/>
                                    <a:gd name="T15" fmla="*/ 168 h 5503"/>
                                    <a:gd name="T16" fmla="+- 0 1087 979"/>
                                    <a:gd name="T17" fmla="*/ T16 w 3946"/>
                                    <a:gd name="T18" fmla="+- 0 79 63"/>
                                    <a:gd name="T19" fmla="*/ 79 h 5503"/>
                                  </a:gdLst>
                                  <a:ahLst/>
                                  <a:cxnLst>
                                    <a:cxn ang="0">
                                      <a:pos x="T1" y="T3"/>
                                    </a:cxn>
                                    <a:cxn ang="0">
                                      <a:pos x="T5" y="T7"/>
                                    </a:cxn>
                                    <a:cxn ang="0">
                                      <a:pos x="T9" y="T11"/>
                                    </a:cxn>
                                    <a:cxn ang="0">
                                      <a:pos x="T13" y="T15"/>
                                    </a:cxn>
                                    <a:cxn ang="0">
                                      <a:pos x="T17" y="T19"/>
                                    </a:cxn>
                                  </a:cxnLst>
                                  <a:rect l="0" t="0" r="r" b="b"/>
                                  <a:pathLst>
                                    <a:path w="3946" h="5503">
                                      <a:moveTo>
                                        <a:pt x="108" y="16"/>
                                      </a:moveTo>
                                      <a:lnTo>
                                        <a:pt x="19" y="0"/>
                                      </a:lnTo>
                                      <a:lnTo>
                                        <a:pt x="0" y="86"/>
                                      </a:lnTo>
                                      <a:lnTo>
                                        <a:pt x="88" y="105"/>
                                      </a:lnTo>
                                      <a:lnTo>
                                        <a:pt x="108" y="1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1884"/>
                              <wps:cNvSpPr>
                                <a:spLocks/>
                              </wps:cNvSpPr>
                              <wps:spPr bwMode="auto">
                                <a:xfrm>
                                  <a:off x="979" y="63"/>
                                  <a:ext cx="3946" cy="5503"/>
                                </a:xfrm>
                                <a:custGeom>
                                  <a:avLst/>
                                  <a:gdLst>
                                    <a:gd name="T0" fmla="+- 0 1262 979"/>
                                    <a:gd name="T1" fmla="*/ T0 w 3946"/>
                                    <a:gd name="T2" fmla="+- 0 115 63"/>
                                    <a:gd name="T3" fmla="*/ 115 h 5503"/>
                                    <a:gd name="T4" fmla="+- 0 1173 979"/>
                                    <a:gd name="T5" fmla="*/ T4 w 3946"/>
                                    <a:gd name="T6" fmla="+- 0 99 63"/>
                                    <a:gd name="T7" fmla="*/ 99 h 5503"/>
                                    <a:gd name="T8" fmla="+- 0 1156 979"/>
                                    <a:gd name="T9" fmla="*/ T8 w 3946"/>
                                    <a:gd name="T10" fmla="+- 0 185 63"/>
                                    <a:gd name="T11" fmla="*/ 185 h 5503"/>
                                    <a:gd name="T12" fmla="+- 0 1245 979"/>
                                    <a:gd name="T13" fmla="*/ T12 w 3946"/>
                                    <a:gd name="T14" fmla="+- 0 204 63"/>
                                    <a:gd name="T15" fmla="*/ 204 h 5503"/>
                                    <a:gd name="T16" fmla="+- 0 1262 979"/>
                                    <a:gd name="T17" fmla="*/ T16 w 3946"/>
                                    <a:gd name="T18" fmla="+- 0 115 63"/>
                                    <a:gd name="T19" fmla="*/ 115 h 5503"/>
                                  </a:gdLst>
                                  <a:ahLst/>
                                  <a:cxnLst>
                                    <a:cxn ang="0">
                                      <a:pos x="T1" y="T3"/>
                                    </a:cxn>
                                    <a:cxn ang="0">
                                      <a:pos x="T5" y="T7"/>
                                    </a:cxn>
                                    <a:cxn ang="0">
                                      <a:pos x="T9" y="T11"/>
                                    </a:cxn>
                                    <a:cxn ang="0">
                                      <a:pos x="T13" y="T15"/>
                                    </a:cxn>
                                    <a:cxn ang="0">
                                      <a:pos x="T17" y="T19"/>
                                    </a:cxn>
                                  </a:cxnLst>
                                  <a:rect l="0" t="0" r="r" b="b"/>
                                  <a:pathLst>
                                    <a:path w="3946" h="5503">
                                      <a:moveTo>
                                        <a:pt x="283" y="52"/>
                                      </a:moveTo>
                                      <a:lnTo>
                                        <a:pt x="194" y="36"/>
                                      </a:lnTo>
                                      <a:lnTo>
                                        <a:pt x="177" y="122"/>
                                      </a:lnTo>
                                      <a:lnTo>
                                        <a:pt x="266" y="141"/>
                                      </a:lnTo>
                                      <a:lnTo>
                                        <a:pt x="283" y="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Freeform 1885"/>
                              <wps:cNvSpPr>
                                <a:spLocks/>
                              </wps:cNvSpPr>
                              <wps:spPr bwMode="auto">
                                <a:xfrm>
                                  <a:off x="979" y="63"/>
                                  <a:ext cx="3946" cy="5503"/>
                                </a:xfrm>
                                <a:custGeom>
                                  <a:avLst/>
                                  <a:gdLst>
                                    <a:gd name="T0" fmla="+- 0 1439 979"/>
                                    <a:gd name="T1" fmla="*/ T0 w 3946"/>
                                    <a:gd name="T2" fmla="+- 0 151 63"/>
                                    <a:gd name="T3" fmla="*/ 151 h 5503"/>
                                    <a:gd name="T4" fmla="+- 0 1351 979"/>
                                    <a:gd name="T5" fmla="*/ T4 w 3946"/>
                                    <a:gd name="T6" fmla="+- 0 132 63"/>
                                    <a:gd name="T7" fmla="*/ 132 h 5503"/>
                                    <a:gd name="T8" fmla="+- 0 1331 979"/>
                                    <a:gd name="T9" fmla="*/ T8 w 3946"/>
                                    <a:gd name="T10" fmla="+- 0 221 63"/>
                                    <a:gd name="T11" fmla="*/ 221 h 5503"/>
                                    <a:gd name="T12" fmla="+- 0 1420 979"/>
                                    <a:gd name="T13" fmla="*/ T12 w 3946"/>
                                    <a:gd name="T14" fmla="+- 0 240 63"/>
                                    <a:gd name="T15" fmla="*/ 240 h 5503"/>
                                    <a:gd name="T16" fmla="+- 0 1439 979"/>
                                    <a:gd name="T17" fmla="*/ T16 w 3946"/>
                                    <a:gd name="T18" fmla="+- 0 151 63"/>
                                    <a:gd name="T19" fmla="*/ 151 h 5503"/>
                                  </a:gdLst>
                                  <a:ahLst/>
                                  <a:cxnLst>
                                    <a:cxn ang="0">
                                      <a:pos x="T1" y="T3"/>
                                    </a:cxn>
                                    <a:cxn ang="0">
                                      <a:pos x="T5" y="T7"/>
                                    </a:cxn>
                                    <a:cxn ang="0">
                                      <a:pos x="T9" y="T11"/>
                                    </a:cxn>
                                    <a:cxn ang="0">
                                      <a:pos x="T13" y="T15"/>
                                    </a:cxn>
                                    <a:cxn ang="0">
                                      <a:pos x="T17" y="T19"/>
                                    </a:cxn>
                                  </a:cxnLst>
                                  <a:rect l="0" t="0" r="r" b="b"/>
                                  <a:pathLst>
                                    <a:path w="3946" h="5503">
                                      <a:moveTo>
                                        <a:pt x="460" y="88"/>
                                      </a:moveTo>
                                      <a:lnTo>
                                        <a:pt x="372" y="69"/>
                                      </a:lnTo>
                                      <a:lnTo>
                                        <a:pt x="352" y="158"/>
                                      </a:lnTo>
                                      <a:lnTo>
                                        <a:pt x="441" y="177"/>
                                      </a:lnTo>
                                      <a:lnTo>
                                        <a:pt x="460" y="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8" name="Freeform 1886"/>
                              <wps:cNvSpPr>
                                <a:spLocks/>
                              </wps:cNvSpPr>
                              <wps:spPr bwMode="auto">
                                <a:xfrm>
                                  <a:off x="979" y="63"/>
                                  <a:ext cx="3946" cy="5503"/>
                                </a:xfrm>
                                <a:custGeom>
                                  <a:avLst/>
                                  <a:gdLst>
                                    <a:gd name="T0" fmla="+- 0 1615 979"/>
                                    <a:gd name="T1" fmla="*/ T0 w 3946"/>
                                    <a:gd name="T2" fmla="+- 0 187 63"/>
                                    <a:gd name="T3" fmla="*/ 187 h 5503"/>
                                    <a:gd name="T4" fmla="+- 0 1574 979"/>
                                    <a:gd name="T5" fmla="*/ T4 w 3946"/>
                                    <a:gd name="T6" fmla="+- 0 178 63"/>
                                    <a:gd name="T7" fmla="*/ 178 h 5503"/>
                                    <a:gd name="T8" fmla="+- 0 1526 979"/>
                                    <a:gd name="T9" fmla="*/ T8 w 3946"/>
                                    <a:gd name="T10" fmla="+- 0 168 63"/>
                                    <a:gd name="T11" fmla="*/ 168 h 5503"/>
                                    <a:gd name="T12" fmla="+- 0 1509 979"/>
                                    <a:gd name="T13" fmla="*/ T12 w 3946"/>
                                    <a:gd name="T14" fmla="+- 0 257 63"/>
                                    <a:gd name="T15" fmla="*/ 257 h 5503"/>
                                    <a:gd name="T16" fmla="+- 0 1557 979"/>
                                    <a:gd name="T17" fmla="*/ T16 w 3946"/>
                                    <a:gd name="T18" fmla="+- 0 267 63"/>
                                    <a:gd name="T19" fmla="*/ 267 h 5503"/>
                                    <a:gd name="T20" fmla="+- 0 1598 979"/>
                                    <a:gd name="T21" fmla="*/ T20 w 3946"/>
                                    <a:gd name="T22" fmla="+- 0 276 63"/>
                                    <a:gd name="T23" fmla="*/ 276 h 5503"/>
                                    <a:gd name="T24" fmla="+- 0 1615 979"/>
                                    <a:gd name="T25" fmla="*/ T24 w 3946"/>
                                    <a:gd name="T26" fmla="+- 0 187 63"/>
                                    <a:gd name="T27" fmla="*/ 187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636" y="124"/>
                                      </a:moveTo>
                                      <a:lnTo>
                                        <a:pt x="595" y="115"/>
                                      </a:lnTo>
                                      <a:lnTo>
                                        <a:pt x="547" y="105"/>
                                      </a:lnTo>
                                      <a:lnTo>
                                        <a:pt x="530" y="194"/>
                                      </a:lnTo>
                                      <a:lnTo>
                                        <a:pt x="578" y="204"/>
                                      </a:lnTo>
                                      <a:lnTo>
                                        <a:pt x="619" y="213"/>
                                      </a:lnTo>
                                      <a:lnTo>
                                        <a:pt x="636" y="1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9" name="Freeform 1887"/>
                              <wps:cNvSpPr>
                                <a:spLocks/>
                              </wps:cNvSpPr>
                              <wps:spPr bwMode="auto">
                                <a:xfrm>
                                  <a:off x="979" y="63"/>
                                  <a:ext cx="3946" cy="5503"/>
                                </a:xfrm>
                                <a:custGeom>
                                  <a:avLst/>
                                  <a:gdLst>
                                    <a:gd name="T0" fmla="+- 0 1792 979"/>
                                    <a:gd name="T1" fmla="*/ T0 w 3946"/>
                                    <a:gd name="T2" fmla="+- 0 223 63"/>
                                    <a:gd name="T3" fmla="*/ 223 h 5503"/>
                                    <a:gd name="T4" fmla="+- 0 1703 979"/>
                                    <a:gd name="T5" fmla="*/ T4 w 3946"/>
                                    <a:gd name="T6" fmla="+- 0 204 63"/>
                                    <a:gd name="T7" fmla="*/ 204 h 5503"/>
                                    <a:gd name="T8" fmla="+- 0 1684 979"/>
                                    <a:gd name="T9" fmla="*/ T8 w 3946"/>
                                    <a:gd name="T10" fmla="+- 0 293 63"/>
                                    <a:gd name="T11" fmla="*/ 293 h 5503"/>
                                    <a:gd name="T12" fmla="+- 0 1773 979"/>
                                    <a:gd name="T13" fmla="*/ T12 w 3946"/>
                                    <a:gd name="T14" fmla="+- 0 312 63"/>
                                    <a:gd name="T15" fmla="*/ 312 h 5503"/>
                                    <a:gd name="T16" fmla="+- 0 1792 979"/>
                                    <a:gd name="T17" fmla="*/ T16 w 3946"/>
                                    <a:gd name="T18" fmla="+- 0 223 63"/>
                                    <a:gd name="T19" fmla="*/ 223 h 5503"/>
                                  </a:gdLst>
                                  <a:ahLst/>
                                  <a:cxnLst>
                                    <a:cxn ang="0">
                                      <a:pos x="T1" y="T3"/>
                                    </a:cxn>
                                    <a:cxn ang="0">
                                      <a:pos x="T5" y="T7"/>
                                    </a:cxn>
                                    <a:cxn ang="0">
                                      <a:pos x="T9" y="T11"/>
                                    </a:cxn>
                                    <a:cxn ang="0">
                                      <a:pos x="T13" y="T15"/>
                                    </a:cxn>
                                    <a:cxn ang="0">
                                      <a:pos x="T17" y="T19"/>
                                    </a:cxn>
                                  </a:cxnLst>
                                  <a:rect l="0" t="0" r="r" b="b"/>
                                  <a:pathLst>
                                    <a:path w="3946" h="5503">
                                      <a:moveTo>
                                        <a:pt x="813" y="160"/>
                                      </a:moveTo>
                                      <a:lnTo>
                                        <a:pt x="724" y="141"/>
                                      </a:lnTo>
                                      <a:lnTo>
                                        <a:pt x="705" y="230"/>
                                      </a:lnTo>
                                      <a:lnTo>
                                        <a:pt x="794" y="249"/>
                                      </a:lnTo>
                                      <a:lnTo>
                                        <a:pt x="813" y="16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 name="Freeform 1888"/>
                              <wps:cNvSpPr>
                                <a:spLocks/>
                              </wps:cNvSpPr>
                              <wps:spPr bwMode="auto">
                                <a:xfrm>
                                  <a:off x="979" y="63"/>
                                  <a:ext cx="3946" cy="5503"/>
                                </a:xfrm>
                                <a:custGeom>
                                  <a:avLst/>
                                  <a:gdLst>
                                    <a:gd name="T0" fmla="+- 0 1967 979"/>
                                    <a:gd name="T1" fmla="*/ T0 w 3946"/>
                                    <a:gd name="T2" fmla="+- 0 259 63"/>
                                    <a:gd name="T3" fmla="*/ 259 h 5503"/>
                                    <a:gd name="T4" fmla="+- 0 1879 979"/>
                                    <a:gd name="T5" fmla="*/ T4 w 3946"/>
                                    <a:gd name="T6" fmla="+- 0 240 63"/>
                                    <a:gd name="T7" fmla="*/ 240 h 5503"/>
                                    <a:gd name="T8" fmla="+- 0 1862 979"/>
                                    <a:gd name="T9" fmla="*/ T8 w 3946"/>
                                    <a:gd name="T10" fmla="+- 0 329 63"/>
                                    <a:gd name="T11" fmla="*/ 329 h 5503"/>
                                    <a:gd name="T12" fmla="+- 0 1951 979"/>
                                    <a:gd name="T13" fmla="*/ T12 w 3946"/>
                                    <a:gd name="T14" fmla="+- 0 348 63"/>
                                    <a:gd name="T15" fmla="*/ 348 h 5503"/>
                                    <a:gd name="T16" fmla="+- 0 1967 979"/>
                                    <a:gd name="T17" fmla="*/ T16 w 3946"/>
                                    <a:gd name="T18" fmla="+- 0 259 63"/>
                                    <a:gd name="T19" fmla="*/ 259 h 5503"/>
                                  </a:gdLst>
                                  <a:ahLst/>
                                  <a:cxnLst>
                                    <a:cxn ang="0">
                                      <a:pos x="T1" y="T3"/>
                                    </a:cxn>
                                    <a:cxn ang="0">
                                      <a:pos x="T5" y="T7"/>
                                    </a:cxn>
                                    <a:cxn ang="0">
                                      <a:pos x="T9" y="T11"/>
                                    </a:cxn>
                                    <a:cxn ang="0">
                                      <a:pos x="T13" y="T15"/>
                                    </a:cxn>
                                    <a:cxn ang="0">
                                      <a:pos x="T17" y="T19"/>
                                    </a:cxn>
                                  </a:cxnLst>
                                  <a:rect l="0" t="0" r="r" b="b"/>
                                  <a:pathLst>
                                    <a:path w="3946" h="5503">
                                      <a:moveTo>
                                        <a:pt x="988" y="196"/>
                                      </a:moveTo>
                                      <a:lnTo>
                                        <a:pt x="900" y="177"/>
                                      </a:lnTo>
                                      <a:lnTo>
                                        <a:pt x="883" y="266"/>
                                      </a:lnTo>
                                      <a:lnTo>
                                        <a:pt x="972" y="285"/>
                                      </a:lnTo>
                                      <a:lnTo>
                                        <a:pt x="988" y="1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1" name="Freeform 1889"/>
                              <wps:cNvSpPr>
                                <a:spLocks/>
                              </wps:cNvSpPr>
                              <wps:spPr bwMode="auto">
                                <a:xfrm>
                                  <a:off x="979" y="63"/>
                                  <a:ext cx="3946" cy="5503"/>
                                </a:xfrm>
                                <a:custGeom>
                                  <a:avLst/>
                                  <a:gdLst>
                                    <a:gd name="T0" fmla="+- 0 2145 979"/>
                                    <a:gd name="T1" fmla="*/ T0 w 3946"/>
                                    <a:gd name="T2" fmla="+- 0 295 63"/>
                                    <a:gd name="T3" fmla="*/ 295 h 5503"/>
                                    <a:gd name="T4" fmla="+- 0 2140 979"/>
                                    <a:gd name="T5" fmla="*/ T4 w 3946"/>
                                    <a:gd name="T6" fmla="+- 0 293 63"/>
                                    <a:gd name="T7" fmla="*/ 293 h 5503"/>
                                    <a:gd name="T8" fmla="+- 0 2056 979"/>
                                    <a:gd name="T9" fmla="*/ T8 w 3946"/>
                                    <a:gd name="T10" fmla="+- 0 276 63"/>
                                    <a:gd name="T11" fmla="*/ 276 h 5503"/>
                                    <a:gd name="T12" fmla="+- 0 2037 979"/>
                                    <a:gd name="T13" fmla="*/ T12 w 3946"/>
                                    <a:gd name="T14" fmla="+- 0 365 63"/>
                                    <a:gd name="T15" fmla="*/ 365 h 5503"/>
                                    <a:gd name="T16" fmla="+- 0 2121 979"/>
                                    <a:gd name="T17" fmla="*/ T16 w 3946"/>
                                    <a:gd name="T18" fmla="+- 0 382 63"/>
                                    <a:gd name="T19" fmla="*/ 382 h 5503"/>
                                    <a:gd name="T20" fmla="+- 0 2126 979"/>
                                    <a:gd name="T21" fmla="*/ T20 w 3946"/>
                                    <a:gd name="T22" fmla="+- 0 384 63"/>
                                    <a:gd name="T23" fmla="*/ 384 h 5503"/>
                                    <a:gd name="T24" fmla="+- 0 2145 979"/>
                                    <a:gd name="T25" fmla="*/ T24 w 3946"/>
                                    <a:gd name="T26" fmla="+- 0 295 63"/>
                                    <a:gd name="T27" fmla="*/ 295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1166" y="232"/>
                                      </a:moveTo>
                                      <a:lnTo>
                                        <a:pt x="1161" y="230"/>
                                      </a:lnTo>
                                      <a:lnTo>
                                        <a:pt x="1077" y="213"/>
                                      </a:lnTo>
                                      <a:lnTo>
                                        <a:pt x="1058" y="302"/>
                                      </a:lnTo>
                                      <a:lnTo>
                                        <a:pt x="1142" y="319"/>
                                      </a:lnTo>
                                      <a:lnTo>
                                        <a:pt x="1147" y="321"/>
                                      </a:lnTo>
                                      <a:lnTo>
                                        <a:pt x="1166" y="23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2" name="Freeform 1890"/>
                              <wps:cNvSpPr>
                                <a:spLocks/>
                              </wps:cNvSpPr>
                              <wps:spPr bwMode="auto">
                                <a:xfrm>
                                  <a:off x="979" y="63"/>
                                  <a:ext cx="3946" cy="5503"/>
                                </a:xfrm>
                                <a:custGeom>
                                  <a:avLst/>
                                  <a:gdLst>
                                    <a:gd name="T0" fmla="+- 0 2320 979"/>
                                    <a:gd name="T1" fmla="*/ T0 w 3946"/>
                                    <a:gd name="T2" fmla="+- 0 331 63"/>
                                    <a:gd name="T3" fmla="*/ 331 h 5503"/>
                                    <a:gd name="T4" fmla="+- 0 2231 979"/>
                                    <a:gd name="T5" fmla="*/ T4 w 3946"/>
                                    <a:gd name="T6" fmla="+- 0 312 63"/>
                                    <a:gd name="T7" fmla="*/ 312 h 5503"/>
                                    <a:gd name="T8" fmla="+- 0 2215 979"/>
                                    <a:gd name="T9" fmla="*/ T8 w 3946"/>
                                    <a:gd name="T10" fmla="+- 0 401 63"/>
                                    <a:gd name="T11" fmla="*/ 401 h 5503"/>
                                    <a:gd name="T12" fmla="+- 0 2303 979"/>
                                    <a:gd name="T13" fmla="*/ T12 w 3946"/>
                                    <a:gd name="T14" fmla="+- 0 420 63"/>
                                    <a:gd name="T15" fmla="*/ 420 h 5503"/>
                                    <a:gd name="T16" fmla="+- 0 2320 979"/>
                                    <a:gd name="T17" fmla="*/ T16 w 3946"/>
                                    <a:gd name="T18" fmla="+- 0 331 63"/>
                                    <a:gd name="T19" fmla="*/ 331 h 5503"/>
                                  </a:gdLst>
                                  <a:ahLst/>
                                  <a:cxnLst>
                                    <a:cxn ang="0">
                                      <a:pos x="T1" y="T3"/>
                                    </a:cxn>
                                    <a:cxn ang="0">
                                      <a:pos x="T5" y="T7"/>
                                    </a:cxn>
                                    <a:cxn ang="0">
                                      <a:pos x="T9" y="T11"/>
                                    </a:cxn>
                                    <a:cxn ang="0">
                                      <a:pos x="T13" y="T15"/>
                                    </a:cxn>
                                    <a:cxn ang="0">
                                      <a:pos x="T17" y="T19"/>
                                    </a:cxn>
                                  </a:cxnLst>
                                  <a:rect l="0" t="0" r="r" b="b"/>
                                  <a:pathLst>
                                    <a:path w="3946" h="5503">
                                      <a:moveTo>
                                        <a:pt x="1341" y="268"/>
                                      </a:moveTo>
                                      <a:lnTo>
                                        <a:pt x="1252" y="249"/>
                                      </a:lnTo>
                                      <a:lnTo>
                                        <a:pt x="1236" y="338"/>
                                      </a:lnTo>
                                      <a:lnTo>
                                        <a:pt x="1324" y="357"/>
                                      </a:lnTo>
                                      <a:lnTo>
                                        <a:pt x="1341" y="26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3" name="Freeform 1891"/>
                              <wps:cNvSpPr>
                                <a:spLocks/>
                              </wps:cNvSpPr>
                              <wps:spPr bwMode="auto">
                                <a:xfrm>
                                  <a:off x="979" y="63"/>
                                  <a:ext cx="3946" cy="5503"/>
                                </a:xfrm>
                                <a:custGeom>
                                  <a:avLst/>
                                  <a:gdLst>
                                    <a:gd name="T0" fmla="+- 0 2498 979"/>
                                    <a:gd name="T1" fmla="*/ T0 w 3946"/>
                                    <a:gd name="T2" fmla="+- 0 367 63"/>
                                    <a:gd name="T3" fmla="*/ 367 h 5503"/>
                                    <a:gd name="T4" fmla="+- 0 2416 979"/>
                                    <a:gd name="T5" fmla="*/ T4 w 3946"/>
                                    <a:gd name="T6" fmla="+- 0 351 63"/>
                                    <a:gd name="T7" fmla="*/ 351 h 5503"/>
                                    <a:gd name="T8" fmla="+- 0 2409 979"/>
                                    <a:gd name="T9" fmla="*/ T8 w 3946"/>
                                    <a:gd name="T10" fmla="+- 0 351 63"/>
                                    <a:gd name="T11" fmla="*/ 351 h 5503"/>
                                    <a:gd name="T12" fmla="+- 0 2390 979"/>
                                    <a:gd name="T13" fmla="*/ T12 w 3946"/>
                                    <a:gd name="T14" fmla="+- 0 437 63"/>
                                    <a:gd name="T15" fmla="*/ 437 h 5503"/>
                                    <a:gd name="T16" fmla="+- 0 2397 979"/>
                                    <a:gd name="T17" fmla="*/ T16 w 3946"/>
                                    <a:gd name="T18" fmla="+- 0 439 63"/>
                                    <a:gd name="T19" fmla="*/ 439 h 5503"/>
                                    <a:gd name="T20" fmla="+- 0 2479 979"/>
                                    <a:gd name="T21" fmla="*/ T20 w 3946"/>
                                    <a:gd name="T22" fmla="+- 0 456 63"/>
                                    <a:gd name="T23" fmla="*/ 456 h 5503"/>
                                    <a:gd name="T24" fmla="+- 0 2498 979"/>
                                    <a:gd name="T25" fmla="*/ T24 w 3946"/>
                                    <a:gd name="T26" fmla="+- 0 367 63"/>
                                    <a:gd name="T27" fmla="*/ 367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1519" y="304"/>
                                      </a:moveTo>
                                      <a:lnTo>
                                        <a:pt x="1437" y="288"/>
                                      </a:lnTo>
                                      <a:lnTo>
                                        <a:pt x="1430" y="288"/>
                                      </a:lnTo>
                                      <a:lnTo>
                                        <a:pt x="1411" y="374"/>
                                      </a:lnTo>
                                      <a:lnTo>
                                        <a:pt x="1418" y="376"/>
                                      </a:lnTo>
                                      <a:lnTo>
                                        <a:pt x="1500" y="393"/>
                                      </a:lnTo>
                                      <a:lnTo>
                                        <a:pt x="1519" y="3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4" name="Freeform 1892"/>
                              <wps:cNvSpPr>
                                <a:spLocks/>
                              </wps:cNvSpPr>
                              <wps:spPr bwMode="auto">
                                <a:xfrm>
                                  <a:off x="979" y="63"/>
                                  <a:ext cx="3946" cy="5503"/>
                                </a:xfrm>
                                <a:custGeom>
                                  <a:avLst/>
                                  <a:gdLst>
                                    <a:gd name="T0" fmla="+- 0 2673 979"/>
                                    <a:gd name="T1" fmla="*/ T0 w 3946"/>
                                    <a:gd name="T2" fmla="+- 0 406 63"/>
                                    <a:gd name="T3" fmla="*/ 406 h 5503"/>
                                    <a:gd name="T4" fmla="+- 0 2584 979"/>
                                    <a:gd name="T5" fmla="*/ T4 w 3946"/>
                                    <a:gd name="T6" fmla="+- 0 387 63"/>
                                    <a:gd name="T7" fmla="*/ 387 h 5503"/>
                                    <a:gd name="T8" fmla="+- 0 2567 979"/>
                                    <a:gd name="T9" fmla="*/ T8 w 3946"/>
                                    <a:gd name="T10" fmla="+- 0 475 63"/>
                                    <a:gd name="T11" fmla="*/ 475 h 5503"/>
                                    <a:gd name="T12" fmla="+- 0 2654 979"/>
                                    <a:gd name="T13" fmla="*/ T12 w 3946"/>
                                    <a:gd name="T14" fmla="+- 0 495 63"/>
                                    <a:gd name="T15" fmla="*/ 495 h 5503"/>
                                    <a:gd name="T16" fmla="+- 0 2673 979"/>
                                    <a:gd name="T17" fmla="*/ T16 w 3946"/>
                                    <a:gd name="T18" fmla="+- 0 406 63"/>
                                    <a:gd name="T19" fmla="*/ 406 h 5503"/>
                                  </a:gdLst>
                                  <a:ahLst/>
                                  <a:cxnLst>
                                    <a:cxn ang="0">
                                      <a:pos x="T1" y="T3"/>
                                    </a:cxn>
                                    <a:cxn ang="0">
                                      <a:pos x="T5" y="T7"/>
                                    </a:cxn>
                                    <a:cxn ang="0">
                                      <a:pos x="T9" y="T11"/>
                                    </a:cxn>
                                    <a:cxn ang="0">
                                      <a:pos x="T13" y="T15"/>
                                    </a:cxn>
                                    <a:cxn ang="0">
                                      <a:pos x="T17" y="T19"/>
                                    </a:cxn>
                                  </a:cxnLst>
                                  <a:rect l="0" t="0" r="r" b="b"/>
                                  <a:pathLst>
                                    <a:path w="3946" h="5503">
                                      <a:moveTo>
                                        <a:pt x="1694" y="343"/>
                                      </a:moveTo>
                                      <a:lnTo>
                                        <a:pt x="1605" y="324"/>
                                      </a:lnTo>
                                      <a:lnTo>
                                        <a:pt x="1588" y="412"/>
                                      </a:lnTo>
                                      <a:lnTo>
                                        <a:pt x="1675" y="432"/>
                                      </a:lnTo>
                                      <a:lnTo>
                                        <a:pt x="1694" y="34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 name="Freeform 1893"/>
                              <wps:cNvSpPr>
                                <a:spLocks/>
                              </wps:cNvSpPr>
                              <wps:spPr bwMode="auto">
                                <a:xfrm>
                                  <a:off x="979" y="63"/>
                                  <a:ext cx="3946" cy="5503"/>
                                </a:xfrm>
                                <a:custGeom>
                                  <a:avLst/>
                                  <a:gdLst>
                                    <a:gd name="T0" fmla="+- 0 2848 979"/>
                                    <a:gd name="T1" fmla="*/ T0 w 3946"/>
                                    <a:gd name="T2" fmla="+- 0 442 63"/>
                                    <a:gd name="T3" fmla="*/ 442 h 5503"/>
                                    <a:gd name="T4" fmla="+- 0 2815 979"/>
                                    <a:gd name="T5" fmla="*/ T4 w 3946"/>
                                    <a:gd name="T6" fmla="+- 0 435 63"/>
                                    <a:gd name="T7" fmla="*/ 435 h 5503"/>
                                    <a:gd name="T8" fmla="+- 0 2762 979"/>
                                    <a:gd name="T9" fmla="*/ T8 w 3946"/>
                                    <a:gd name="T10" fmla="+- 0 425 63"/>
                                    <a:gd name="T11" fmla="*/ 425 h 5503"/>
                                    <a:gd name="T12" fmla="+- 0 2743 979"/>
                                    <a:gd name="T13" fmla="*/ T12 w 3946"/>
                                    <a:gd name="T14" fmla="+- 0 511 63"/>
                                    <a:gd name="T15" fmla="*/ 511 h 5503"/>
                                    <a:gd name="T16" fmla="+- 0 2795 979"/>
                                    <a:gd name="T17" fmla="*/ T16 w 3946"/>
                                    <a:gd name="T18" fmla="+- 0 523 63"/>
                                    <a:gd name="T19" fmla="*/ 523 h 5503"/>
                                    <a:gd name="T20" fmla="+- 0 2831 979"/>
                                    <a:gd name="T21" fmla="*/ T20 w 3946"/>
                                    <a:gd name="T22" fmla="+- 0 531 63"/>
                                    <a:gd name="T23" fmla="*/ 531 h 5503"/>
                                    <a:gd name="T24" fmla="+- 0 2848 979"/>
                                    <a:gd name="T25" fmla="*/ T24 w 3946"/>
                                    <a:gd name="T26" fmla="+- 0 442 63"/>
                                    <a:gd name="T27" fmla="*/ 442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1869" y="379"/>
                                      </a:moveTo>
                                      <a:lnTo>
                                        <a:pt x="1836" y="372"/>
                                      </a:lnTo>
                                      <a:lnTo>
                                        <a:pt x="1783" y="362"/>
                                      </a:lnTo>
                                      <a:lnTo>
                                        <a:pt x="1764" y="448"/>
                                      </a:lnTo>
                                      <a:lnTo>
                                        <a:pt x="1816" y="460"/>
                                      </a:lnTo>
                                      <a:lnTo>
                                        <a:pt x="1852" y="468"/>
                                      </a:lnTo>
                                      <a:lnTo>
                                        <a:pt x="1869" y="37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6" name="Freeform 1894"/>
                              <wps:cNvSpPr>
                                <a:spLocks/>
                              </wps:cNvSpPr>
                              <wps:spPr bwMode="auto">
                                <a:xfrm>
                                  <a:off x="979" y="63"/>
                                  <a:ext cx="3946" cy="5503"/>
                                </a:xfrm>
                                <a:custGeom>
                                  <a:avLst/>
                                  <a:gdLst>
                                    <a:gd name="T0" fmla="+- 0 3026 979"/>
                                    <a:gd name="T1" fmla="*/ T0 w 3946"/>
                                    <a:gd name="T2" fmla="+- 0 480 63"/>
                                    <a:gd name="T3" fmla="*/ 480 h 5503"/>
                                    <a:gd name="T4" fmla="+- 0 2942 979"/>
                                    <a:gd name="T5" fmla="*/ T4 w 3946"/>
                                    <a:gd name="T6" fmla="+- 0 463 63"/>
                                    <a:gd name="T7" fmla="*/ 463 h 5503"/>
                                    <a:gd name="T8" fmla="+- 0 2937 979"/>
                                    <a:gd name="T9" fmla="*/ T8 w 3946"/>
                                    <a:gd name="T10" fmla="+- 0 461 63"/>
                                    <a:gd name="T11" fmla="*/ 461 h 5503"/>
                                    <a:gd name="T12" fmla="+- 0 2918 979"/>
                                    <a:gd name="T13" fmla="*/ T12 w 3946"/>
                                    <a:gd name="T14" fmla="+- 0 550 63"/>
                                    <a:gd name="T15" fmla="*/ 550 h 5503"/>
                                    <a:gd name="T16" fmla="+- 0 2923 979"/>
                                    <a:gd name="T17" fmla="*/ T16 w 3946"/>
                                    <a:gd name="T18" fmla="+- 0 550 63"/>
                                    <a:gd name="T19" fmla="*/ 550 h 5503"/>
                                    <a:gd name="T20" fmla="+- 0 3007 979"/>
                                    <a:gd name="T21" fmla="*/ T20 w 3946"/>
                                    <a:gd name="T22" fmla="+- 0 569 63"/>
                                    <a:gd name="T23" fmla="*/ 569 h 5503"/>
                                    <a:gd name="T24" fmla="+- 0 3026 979"/>
                                    <a:gd name="T25" fmla="*/ T24 w 3946"/>
                                    <a:gd name="T26" fmla="+- 0 480 63"/>
                                    <a:gd name="T27" fmla="*/ 480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047" y="417"/>
                                      </a:moveTo>
                                      <a:lnTo>
                                        <a:pt x="1963" y="400"/>
                                      </a:lnTo>
                                      <a:lnTo>
                                        <a:pt x="1958" y="398"/>
                                      </a:lnTo>
                                      <a:lnTo>
                                        <a:pt x="1939" y="487"/>
                                      </a:lnTo>
                                      <a:lnTo>
                                        <a:pt x="1944" y="487"/>
                                      </a:lnTo>
                                      <a:lnTo>
                                        <a:pt x="2028" y="506"/>
                                      </a:lnTo>
                                      <a:lnTo>
                                        <a:pt x="2047" y="4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Freeform 1895"/>
                              <wps:cNvSpPr>
                                <a:spLocks/>
                              </wps:cNvSpPr>
                              <wps:spPr bwMode="auto">
                                <a:xfrm>
                                  <a:off x="979" y="63"/>
                                  <a:ext cx="3946" cy="5503"/>
                                </a:xfrm>
                                <a:custGeom>
                                  <a:avLst/>
                                  <a:gdLst>
                                    <a:gd name="T0" fmla="+- 0 3201 979"/>
                                    <a:gd name="T1" fmla="*/ T0 w 3946"/>
                                    <a:gd name="T2" fmla="+- 0 519 63"/>
                                    <a:gd name="T3" fmla="*/ 519 h 5503"/>
                                    <a:gd name="T4" fmla="+- 0 3191 979"/>
                                    <a:gd name="T5" fmla="*/ T4 w 3946"/>
                                    <a:gd name="T6" fmla="+- 0 519 63"/>
                                    <a:gd name="T7" fmla="*/ 519 h 5503"/>
                                    <a:gd name="T8" fmla="+- 0 3112 979"/>
                                    <a:gd name="T9" fmla="*/ T8 w 3946"/>
                                    <a:gd name="T10" fmla="+- 0 499 63"/>
                                    <a:gd name="T11" fmla="*/ 499 h 5503"/>
                                    <a:gd name="T12" fmla="+- 0 3093 979"/>
                                    <a:gd name="T13" fmla="*/ T12 w 3946"/>
                                    <a:gd name="T14" fmla="+- 0 588 63"/>
                                    <a:gd name="T15" fmla="*/ 588 h 5503"/>
                                    <a:gd name="T16" fmla="+- 0 3172 979"/>
                                    <a:gd name="T17" fmla="*/ T16 w 3946"/>
                                    <a:gd name="T18" fmla="+- 0 605 63"/>
                                    <a:gd name="T19" fmla="*/ 605 h 5503"/>
                                    <a:gd name="T20" fmla="+- 0 3182 979"/>
                                    <a:gd name="T21" fmla="*/ T20 w 3946"/>
                                    <a:gd name="T22" fmla="+- 0 607 63"/>
                                    <a:gd name="T23" fmla="*/ 607 h 5503"/>
                                    <a:gd name="T24" fmla="+- 0 3201 979"/>
                                    <a:gd name="T25" fmla="*/ T24 w 3946"/>
                                    <a:gd name="T26" fmla="+- 0 519 63"/>
                                    <a:gd name="T27" fmla="*/ 519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222" y="456"/>
                                      </a:moveTo>
                                      <a:lnTo>
                                        <a:pt x="2212" y="456"/>
                                      </a:lnTo>
                                      <a:lnTo>
                                        <a:pt x="2133" y="436"/>
                                      </a:lnTo>
                                      <a:lnTo>
                                        <a:pt x="2114" y="525"/>
                                      </a:lnTo>
                                      <a:lnTo>
                                        <a:pt x="2193" y="542"/>
                                      </a:lnTo>
                                      <a:lnTo>
                                        <a:pt x="2203" y="544"/>
                                      </a:lnTo>
                                      <a:lnTo>
                                        <a:pt x="2222" y="4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8" name="Freeform 1896"/>
                              <wps:cNvSpPr>
                                <a:spLocks/>
                              </wps:cNvSpPr>
                              <wps:spPr bwMode="auto">
                                <a:xfrm>
                                  <a:off x="979" y="63"/>
                                  <a:ext cx="3946" cy="5503"/>
                                </a:xfrm>
                                <a:custGeom>
                                  <a:avLst/>
                                  <a:gdLst>
                                    <a:gd name="T0" fmla="+- 0 3376 979"/>
                                    <a:gd name="T1" fmla="*/ T0 w 3946"/>
                                    <a:gd name="T2" fmla="+- 0 559 63"/>
                                    <a:gd name="T3" fmla="*/ 559 h 5503"/>
                                    <a:gd name="T4" fmla="+- 0 3290 979"/>
                                    <a:gd name="T5" fmla="*/ T4 w 3946"/>
                                    <a:gd name="T6" fmla="+- 0 540 63"/>
                                    <a:gd name="T7" fmla="*/ 540 h 5503"/>
                                    <a:gd name="T8" fmla="+- 0 3271 979"/>
                                    <a:gd name="T9" fmla="*/ T8 w 3946"/>
                                    <a:gd name="T10" fmla="+- 0 627 63"/>
                                    <a:gd name="T11" fmla="*/ 627 h 5503"/>
                                    <a:gd name="T12" fmla="+- 0 3357 979"/>
                                    <a:gd name="T13" fmla="*/ T12 w 3946"/>
                                    <a:gd name="T14" fmla="+- 0 646 63"/>
                                    <a:gd name="T15" fmla="*/ 646 h 5503"/>
                                    <a:gd name="T16" fmla="+- 0 3376 979"/>
                                    <a:gd name="T17" fmla="*/ T16 w 3946"/>
                                    <a:gd name="T18" fmla="+- 0 559 63"/>
                                    <a:gd name="T19" fmla="*/ 559 h 5503"/>
                                  </a:gdLst>
                                  <a:ahLst/>
                                  <a:cxnLst>
                                    <a:cxn ang="0">
                                      <a:pos x="T1" y="T3"/>
                                    </a:cxn>
                                    <a:cxn ang="0">
                                      <a:pos x="T5" y="T7"/>
                                    </a:cxn>
                                    <a:cxn ang="0">
                                      <a:pos x="T9" y="T11"/>
                                    </a:cxn>
                                    <a:cxn ang="0">
                                      <a:pos x="T13" y="T15"/>
                                    </a:cxn>
                                    <a:cxn ang="0">
                                      <a:pos x="T17" y="T19"/>
                                    </a:cxn>
                                  </a:cxnLst>
                                  <a:rect l="0" t="0" r="r" b="b"/>
                                  <a:pathLst>
                                    <a:path w="3946" h="5503">
                                      <a:moveTo>
                                        <a:pt x="2397" y="496"/>
                                      </a:moveTo>
                                      <a:lnTo>
                                        <a:pt x="2311" y="477"/>
                                      </a:lnTo>
                                      <a:lnTo>
                                        <a:pt x="2292" y="564"/>
                                      </a:lnTo>
                                      <a:lnTo>
                                        <a:pt x="2378" y="583"/>
                                      </a:lnTo>
                                      <a:lnTo>
                                        <a:pt x="2397" y="4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9" name="Freeform 1897"/>
                              <wps:cNvSpPr>
                                <a:spLocks/>
                              </wps:cNvSpPr>
                              <wps:spPr bwMode="auto">
                                <a:xfrm>
                                  <a:off x="979" y="63"/>
                                  <a:ext cx="3946" cy="5503"/>
                                </a:xfrm>
                                <a:custGeom>
                                  <a:avLst/>
                                  <a:gdLst>
                                    <a:gd name="T0" fmla="+- 0 3554 979"/>
                                    <a:gd name="T1" fmla="*/ T0 w 3946"/>
                                    <a:gd name="T2" fmla="+- 0 600 63"/>
                                    <a:gd name="T3" fmla="*/ 600 h 5503"/>
                                    <a:gd name="T4" fmla="+- 0 3544 979"/>
                                    <a:gd name="T5" fmla="*/ T4 w 3946"/>
                                    <a:gd name="T6" fmla="+- 0 598 63"/>
                                    <a:gd name="T7" fmla="*/ 598 h 5503"/>
                                    <a:gd name="T8" fmla="+- 0 3465 979"/>
                                    <a:gd name="T9" fmla="*/ T8 w 3946"/>
                                    <a:gd name="T10" fmla="+- 0 579 63"/>
                                    <a:gd name="T11" fmla="*/ 579 h 5503"/>
                                    <a:gd name="T12" fmla="+- 0 3446 979"/>
                                    <a:gd name="T13" fmla="*/ T12 w 3946"/>
                                    <a:gd name="T14" fmla="+- 0 667 63"/>
                                    <a:gd name="T15" fmla="*/ 667 h 5503"/>
                                    <a:gd name="T16" fmla="+- 0 3523 979"/>
                                    <a:gd name="T17" fmla="*/ T16 w 3946"/>
                                    <a:gd name="T18" fmla="+- 0 684 63"/>
                                    <a:gd name="T19" fmla="*/ 684 h 5503"/>
                                    <a:gd name="T20" fmla="+- 0 3532 979"/>
                                    <a:gd name="T21" fmla="*/ T20 w 3946"/>
                                    <a:gd name="T22" fmla="+- 0 687 63"/>
                                    <a:gd name="T23" fmla="*/ 687 h 5503"/>
                                    <a:gd name="T24" fmla="+- 0 3554 979"/>
                                    <a:gd name="T25" fmla="*/ T24 w 3946"/>
                                    <a:gd name="T26" fmla="+- 0 600 63"/>
                                    <a:gd name="T27" fmla="*/ 600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575" y="537"/>
                                      </a:moveTo>
                                      <a:lnTo>
                                        <a:pt x="2565" y="535"/>
                                      </a:lnTo>
                                      <a:lnTo>
                                        <a:pt x="2486" y="516"/>
                                      </a:lnTo>
                                      <a:lnTo>
                                        <a:pt x="2467" y="604"/>
                                      </a:lnTo>
                                      <a:lnTo>
                                        <a:pt x="2544" y="621"/>
                                      </a:lnTo>
                                      <a:lnTo>
                                        <a:pt x="2553" y="624"/>
                                      </a:lnTo>
                                      <a:lnTo>
                                        <a:pt x="2575" y="53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0" name="Freeform 1898"/>
                              <wps:cNvSpPr>
                                <a:spLocks/>
                              </wps:cNvSpPr>
                              <wps:spPr bwMode="auto">
                                <a:xfrm>
                                  <a:off x="979" y="63"/>
                                  <a:ext cx="3946" cy="5503"/>
                                </a:xfrm>
                                <a:custGeom>
                                  <a:avLst/>
                                  <a:gdLst>
                                    <a:gd name="T0" fmla="+- 0 3729 979"/>
                                    <a:gd name="T1" fmla="*/ T0 w 3946"/>
                                    <a:gd name="T2" fmla="+- 0 641 63"/>
                                    <a:gd name="T3" fmla="*/ 641 h 5503"/>
                                    <a:gd name="T4" fmla="+- 0 3655 979"/>
                                    <a:gd name="T5" fmla="*/ T4 w 3946"/>
                                    <a:gd name="T6" fmla="+- 0 622 63"/>
                                    <a:gd name="T7" fmla="*/ 622 h 5503"/>
                                    <a:gd name="T8" fmla="+- 0 3640 979"/>
                                    <a:gd name="T9" fmla="*/ T8 w 3946"/>
                                    <a:gd name="T10" fmla="+- 0 619 63"/>
                                    <a:gd name="T11" fmla="*/ 619 h 5503"/>
                                    <a:gd name="T12" fmla="+- 0 3621 979"/>
                                    <a:gd name="T13" fmla="*/ T12 w 3946"/>
                                    <a:gd name="T14" fmla="+- 0 708 63"/>
                                    <a:gd name="T15" fmla="*/ 708 h 5503"/>
                                    <a:gd name="T16" fmla="+- 0 3633 979"/>
                                    <a:gd name="T17" fmla="*/ T16 w 3946"/>
                                    <a:gd name="T18" fmla="+- 0 711 63"/>
                                    <a:gd name="T19" fmla="*/ 711 h 5503"/>
                                    <a:gd name="T20" fmla="+- 0 3707 979"/>
                                    <a:gd name="T21" fmla="*/ T20 w 3946"/>
                                    <a:gd name="T22" fmla="+- 0 727 63"/>
                                    <a:gd name="T23" fmla="*/ 727 h 5503"/>
                                    <a:gd name="T24" fmla="+- 0 3729 979"/>
                                    <a:gd name="T25" fmla="*/ T24 w 3946"/>
                                    <a:gd name="T26" fmla="+- 0 641 63"/>
                                    <a:gd name="T27" fmla="*/ 641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750" y="578"/>
                                      </a:moveTo>
                                      <a:lnTo>
                                        <a:pt x="2676" y="559"/>
                                      </a:lnTo>
                                      <a:lnTo>
                                        <a:pt x="2661" y="556"/>
                                      </a:lnTo>
                                      <a:lnTo>
                                        <a:pt x="2642" y="645"/>
                                      </a:lnTo>
                                      <a:lnTo>
                                        <a:pt x="2654" y="648"/>
                                      </a:lnTo>
                                      <a:lnTo>
                                        <a:pt x="2728" y="664"/>
                                      </a:lnTo>
                                      <a:lnTo>
                                        <a:pt x="2750" y="57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Freeform 1899"/>
                              <wps:cNvSpPr>
                                <a:spLocks/>
                              </wps:cNvSpPr>
                              <wps:spPr bwMode="auto">
                                <a:xfrm>
                                  <a:off x="979" y="63"/>
                                  <a:ext cx="3946" cy="5503"/>
                                </a:xfrm>
                                <a:custGeom>
                                  <a:avLst/>
                                  <a:gdLst>
                                    <a:gd name="T0" fmla="+- 0 3904 979"/>
                                    <a:gd name="T1" fmla="*/ T0 w 3946"/>
                                    <a:gd name="T2" fmla="+- 0 684 63"/>
                                    <a:gd name="T3" fmla="*/ 684 h 5503"/>
                                    <a:gd name="T4" fmla="+- 0 3866 979"/>
                                    <a:gd name="T5" fmla="*/ T4 w 3946"/>
                                    <a:gd name="T6" fmla="+- 0 675 63"/>
                                    <a:gd name="T7" fmla="*/ 675 h 5503"/>
                                    <a:gd name="T8" fmla="+- 0 3815 979"/>
                                    <a:gd name="T9" fmla="*/ T8 w 3946"/>
                                    <a:gd name="T10" fmla="+- 0 663 63"/>
                                    <a:gd name="T11" fmla="*/ 663 h 5503"/>
                                    <a:gd name="T12" fmla="+- 0 3794 979"/>
                                    <a:gd name="T13" fmla="*/ T12 w 3946"/>
                                    <a:gd name="T14" fmla="+- 0 749 63"/>
                                    <a:gd name="T15" fmla="*/ 749 h 5503"/>
                                    <a:gd name="T16" fmla="+- 0 3844 979"/>
                                    <a:gd name="T17" fmla="*/ T16 w 3946"/>
                                    <a:gd name="T18" fmla="+- 0 761 63"/>
                                    <a:gd name="T19" fmla="*/ 761 h 5503"/>
                                    <a:gd name="T20" fmla="+- 0 3883 979"/>
                                    <a:gd name="T21" fmla="*/ T20 w 3946"/>
                                    <a:gd name="T22" fmla="+- 0 771 63"/>
                                    <a:gd name="T23" fmla="*/ 771 h 5503"/>
                                    <a:gd name="T24" fmla="+- 0 3904 979"/>
                                    <a:gd name="T25" fmla="*/ T24 w 3946"/>
                                    <a:gd name="T26" fmla="+- 0 684 63"/>
                                    <a:gd name="T27" fmla="*/ 684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925" y="621"/>
                                      </a:moveTo>
                                      <a:lnTo>
                                        <a:pt x="2887" y="612"/>
                                      </a:lnTo>
                                      <a:lnTo>
                                        <a:pt x="2836" y="600"/>
                                      </a:lnTo>
                                      <a:lnTo>
                                        <a:pt x="2815" y="686"/>
                                      </a:lnTo>
                                      <a:lnTo>
                                        <a:pt x="2865" y="698"/>
                                      </a:lnTo>
                                      <a:lnTo>
                                        <a:pt x="2904" y="708"/>
                                      </a:lnTo>
                                      <a:lnTo>
                                        <a:pt x="2925" y="62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2" name="Freeform 1900"/>
                              <wps:cNvSpPr>
                                <a:spLocks/>
                              </wps:cNvSpPr>
                              <wps:spPr bwMode="auto">
                                <a:xfrm>
                                  <a:off x="979" y="63"/>
                                  <a:ext cx="3946" cy="5503"/>
                                </a:xfrm>
                                <a:custGeom>
                                  <a:avLst/>
                                  <a:gdLst>
                                    <a:gd name="T0" fmla="+- 0 4079 979"/>
                                    <a:gd name="T1" fmla="*/ T0 w 3946"/>
                                    <a:gd name="T2" fmla="+- 0 727 63"/>
                                    <a:gd name="T3" fmla="*/ 727 h 5503"/>
                                    <a:gd name="T4" fmla="+- 0 4060 979"/>
                                    <a:gd name="T5" fmla="*/ T4 w 3946"/>
                                    <a:gd name="T6" fmla="+- 0 723 63"/>
                                    <a:gd name="T7" fmla="*/ 723 h 5503"/>
                                    <a:gd name="T8" fmla="+- 0 3991 979"/>
                                    <a:gd name="T9" fmla="*/ T8 w 3946"/>
                                    <a:gd name="T10" fmla="+- 0 706 63"/>
                                    <a:gd name="T11" fmla="*/ 706 h 5503"/>
                                    <a:gd name="T12" fmla="+- 0 3969 979"/>
                                    <a:gd name="T13" fmla="*/ T12 w 3946"/>
                                    <a:gd name="T14" fmla="+- 0 792 63"/>
                                    <a:gd name="T15" fmla="*/ 792 h 5503"/>
                                    <a:gd name="T16" fmla="+- 0 4039 979"/>
                                    <a:gd name="T17" fmla="*/ T16 w 3946"/>
                                    <a:gd name="T18" fmla="+- 0 809 63"/>
                                    <a:gd name="T19" fmla="*/ 809 h 5503"/>
                                    <a:gd name="T20" fmla="+- 0 4055 979"/>
                                    <a:gd name="T21" fmla="*/ T20 w 3946"/>
                                    <a:gd name="T22" fmla="+- 0 814 63"/>
                                    <a:gd name="T23" fmla="*/ 814 h 5503"/>
                                    <a:gd name="T24" fmla="+- 0 4079 979"/>
                                    <a:gd name="T25" fmla="*/ T24 w 3946"/>
                                    <a:gd name="T26" fmla="+- 0 727 63"/>
                                    <a:gd name="T27" fmla="*/ 727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100" y="664"/>
                                      </a:moveTo>
                                      <a:lnTo>
                                        <a:pt x="3081" y="660"/>
                                      </a:lnTo>
                                      <a:lnTo>
                                        <a:pt x="3012" y="643"/>
                                      </a:lnTo>
                                      <a:lnTo>
                                        <a:pt x="2990" y="729"/>
                                      </a:lnTo>
                                      <a:lnTo>
                                        <a:pt x="3060" y="746"/>
                                      </a:lnTo>
                                      <a:lnTo>
                                        <a:pt x="3076" y="751"/>
                                      </a:lnTo>
                                      <a:lnTo>
                                        <a:pt x="3100" y="66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3" name="Freeform 1901"/>
                              <wps:cNvSpPr>
                                <a:spLocks/>
                              </wps:cNvSpPr>
                              <wps:spPr bwMode="auto">
                                <a:xfrm>
                                  <a:off x="979" y="63"/>
                                  <a:ext cx="3946" cy="5503"/>
                                </a:xfrm>
                                <a:custGeom>
                                  <a:avLst/>
                                  <a:gdLst>
                                    <a:gd name="T0" fmla="+- 0 4252 979"/>
                                    <a:gd name="T1" fmla="*/ T0 w 3946"/>
                                    <a:gd name="T2" fmla="+- 0 775 63"/>
                                    <a:gd name="T3" fmla="*/ 775 h 5503"/>
                                    <a:gd name="T4" fmla="+- 0 4238 979"/>
                                    <a:gd name="T5" fmla="*/ T4 w 3946"/>
                                    <a:gd name="T6" fmla="+- 0 771 63"/>
                                    <a:gd name="T7" fmla="*/ 771 h 5503"/>
                                    <a:gd name="T8" fmla="+- 0 4166 979"/>
                                    <a:gd name="T9" fmla="*/ T8 w 3946"/>
                                    <a:gd name="T10" fmla="+- 0 751 63"/>
                                    <a:gd name="T11" fmla="*/ 751 h 5503"/>
                                    <a:gd name="T12" fmla="+- 0 4142 979"/>
                                    <a:gd name="T13" fmla="*/ T12 w 3946"/>
                                    <a:gd name="T14" fmla="+- 0 838 63"/>
                                    <a:gd name="T15" fmla="*/ 838 h 5503"/>
                                    <a:gd name="T16" fmla="+- 0 4216 979"/>
                                    <a:gd name="T17" fmla="*/ T16 w 3946"/>
                                    <a:gd name="T18" fmla="+- 0 857 63"/>
                                    <a:gd name="T19" fmla="*/ 857 h 5503"/>
                                    <a:gd name="T20" fmla="+- 0 4216 979"/>
                                    <a:gd name="T21" fmla="*/ T20 w 3946"/>
                                    <a:gd name="T22" fmla="+- 0 858 63"/>
                                    <a:gd name="T23" fmla="*/ 858 h 5503"/>
                                    <a:gd name="T24" fmla="+- 0 4228 979"/>
                                    <a:gd name="T25" fmla="*/ T24 w 3946"/>
                                    <a:gd name="T26" fmla="+- 0 862 63"/>
                                    <a:gd name="T27" fmla="*/ 862 h 5503"/>
                                    <a:gd name="T28" fmla="+- 0 4252 979"/>
                                    <a:gd name="T29" fmla="*/ T28 w 3946"/>
                                    <a:gd name="T30" fmla="+- 0 775 63"/>
                                    <a:gd name="T31" fmla="*/ 775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3273" y="712"/>
                                      </a:moveTo>
                                      <a:lnTo>
                                        <a:pt x="3259" y="708"/>
                                      </a:lnTo>
                                      <a:lnTo>
                                        <a:pt x="3187" y="688"/>
                                      </a:lnTo>
                                      <a:lnTo>
                                        <a:pt x="3163" y="775"/>
                                      </a:lnTo>
                                      <a:lnTo>
                                        <a:pt x="3237" y="794"/>
                                      </a:lnTo>
                                      <a:lnTo>
                                        <a:pt x="3237" y="795"/>
                                      </a:lnTo>
                                      <a:lnTo>
                                        <a:pt x="3249" y="799"/>
                                      </a:lnTo>
                                      <a:lnTo>
                                        <a:pt x="3273" y="7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4" name="Freeform 1902"/>
                              <wps:cNvSpPr>
                                <a:spLocks/>
                              </wps:cNvSpPr>
                              <wps:spPr bwMode="auto">
                                <a:xfrm>
                                  <a:off x="979" y="63"/>
                                  <a:ext cx="3946" cy="5503"/>
                                </a:xfrm>
                                <a:custGeom>
                                  <a:avLst/>
                                  <a:gdLst>
                                    <a:gd name="T0" fmla="+- 0 4216 979"/>
                                    <a:gd name="T1" fmla="*/ T0 w 3946"/>
                                    <a:gd name="T2" fmla="+- 0 858 63"/>
                                    <a:gd name="T3" fmla="*/ 858 h 5503"/>
                                    <a:gd name="T4" fmla="+- 0 4216 979"/>
                                    <a:gd name="T5" fmla="*/ T4 w 3946"/>
                                    <a:gd name="T6" fmla="+- 0 857 63"/>
                                    <a:gd name="T7" fmla="*/ 857 h 5503"/>
                                    <a:gd name="T8" fmla="+- 0 4214 979"/>
                                    <a:gd name="T9" fmla="*/ T8 w 3946"/>
                                    <a:gd name="T10" fmla="+- 0 857 63"/>
                                    <a:gd name="T11" fmla="*/ 857 h 5503"/>
                                    <a:gd name="T12" fmla="+- 0 4216 979"/>
                                    <a:gd name="T13" fmla="*/ T12 w 3946"/>
                                    <a:gd name="T14" fmla="+- 0 858 63"/>
                                    <a:gd name="T15" fmla="*/ 858 h 5503"/>
                                  </a:gdLst>
                                  <a:ahLst/>
                                  <a:cxnLst>
                                    <a:cxn ang="0">
                                      <a:pos x="T1" y="T3"/>
                                    </a:cxn>
                                    <a:cxn ang="0">
                                      <a:pos x="T5" y="T7"/>
                                    </a:cxn>
                                    <a:cxn ang="0">
                                      <a:pos x="T9" y="T11"/>
                                    </a:cxn>
                                    <a:cxn ang="0">
                                      <a:pos x="T13" y="T15"/>
                                    </a:cxn>
                                  </a:cxnLst>
                                  <a:rect l="0" t="0" r="r" b="b"/>
                                  <a:pathLst>
                                    <a:path w="3946" h="5503">
                                      <a:moveTo>
                                        <a:pt x="3237" y="795"/>
                                      </a:moveTo>
                                      <a:lnTo>
                                        <a:pt x="3237" y="794"/>
                                      </a:lnTo>
                                      <a:lnTo>
                                        <a:pt x="3235" y="794"/>
                                      </a:lnTo>
                                      <a:lnTo>
                                        <a:pt x="3237" y="79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 name="Freeform 1903"/>
                              <wps:cNvSpPr>
                                <a:spLocks/>
                              </wps:cNvSpPr>
                              <wps:spPr bwMode="auto">
                                <a:xfrm>
                                  <a:off x="979" y="63"/>
                                  <a:ext cx="3946" cy="5503"/>
                                </a:xfrm>
                                <a:custGeom>
                                  <a:avLst/>
                                  <a:gdLst>
                                    <a:gd name="T0" fmla="+- 0 4427 979"/>
                                    <a:gd name="T1" fmla="*/ T0 w 3946"/>
                                    <a:gd name="T2" fmla="+- 0 826 63"/>
                                    <a:gd name="T3" fmla="*/ 826 h 5503"/>
                                    <a:gd name="T4" fmla="+- 0 4399 979"/>
                                    <a:gd name="T5" fmla="*/ T4 w 3946"/>
                                    <a:gd name="T6" fmla="+- 0 816 63"/>
                                    <a:gd name="T7" fmla="*/ 816 h 5503"/>
                                    <a:gd name="T8" fmla="+- 0 4341 979"/>
                                    <a:gd name="T9" fmla="*/ T8 w 3946"/>
                                    <a:gd name="T10" fmla="+- 0 799 63"/>
                                    <a:gd name="T11" fmla="*/ 799 h 5503"/>
                                    <a:gd name="T12" fmla="+- 0 4315 979"/>
                                    <a:gd name="T13" fmla="*/ T12 w 3946"/>
                                    <a:gd name="T14" fmla="+- 0 886 63"/>
                                    <a:gd name="T15" fmla="*/ 886 h 5503"/>
                                    <a:gd name="T16" fmla="+- 0 4372 979"/>
                                    <a:gd name="T17" fmla="*/ T16 w 3946"/>
                                    <a:gd name="T18" fmla="+- 0 903 63"/>
                                    <a:gd name="T19" fmla="*/ 903 h 5503"/>
                                    <a:gd name="T20" fmla="+- 0 4401 979"/>
                                    <a:gd name="T21" fmla="*/ T20 w 3946"/>
                                    <a:gd name="T22" fmla="+- 0 912 63"/>
                                    <a:gd name="T23" fmla="*/ 912 h 5503"/>
                                    <a:gd name="T24" fmla="+- 0 4427 979"/>
                                    <a:gd name="T25" fmla="*/ T24 w 3946"/>
                                    <a:gd name="T26" fmla="+- 0 826 63"/>
                                    <a:gd name="T27" fmla="*/ 826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448" y="763"/>
                                      </a:moveTo>
                                      <a:lnTo>
                                        <a:pt x="3420" y="753"/>
                                      </a:lnTo>
                                      <a:lnTo>
                                        <a:pt x="3362" y="736"/>
                                      </a:lnTo>
                                      <a:lnTo>
                                        <a:pt x="3336" y="823"/>
                                      </a:lnTo>
                                      <a:lnTo>
                                        <a:pt x="3393" y="840"/>
                                      </a:lnTo>
                                      <a:lnTo>
                                        <a:pt x="3422" y="849"/>
                                      </a:lnTo>
                                      <a:lnTo>
                                        <a:pt x="3448" y="7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6" name="Freeform 1904"/>
                              <wps:cNvSpPr>
                                <a:spLocks/>
                              </wps:cNvSpPr>
                              <wps:spPr bwMode="auto">
                                <a:xfrm>
                                  <a:off x="979" y="63"/>
                                  <a:ext cx="3946" cy="5503"/>
                                </a:xfrm>
                                <a:custGeom>
                                  <a:avLst/>
                                  <a:gdLst>
                                    <a:gd name="T0" fmla="+- 0 4600 979"/>
                                    <a:gd name="T1" fmla="*/ T0 w 3946"/>
                                    <a:gd name="T2" fmla="+- 0 881 63"/>
                                    <a:gd name="T3" fmla="*/ 881 h 5503"/>
                                    <a:gd name="T4" fmla="+- 0 4538 979"/>
                                    <a:gd name="T5" fmla="*/ T4 w 3946"/>
                                    <a:gd name="T6" fmla="+- 0 859 63"/>
                                    <a:gd name="T7" fmla="*/ 859 h 5503"/>
                                    <a:gd name="T8" fmla="+- 0 4514 979"/>
                                    <a:gd name="T9" fmla="*/ T8 w 3946"/>
                                    <a:gd name="T10" fmla="+- 0 852 63"/>
                                    <a:gd name="T11" fmla="*/ 852 h 5503"/>
                                    <a:gd name="T12" fmla="+- 0 4485 979"/>
                                    <a:gd name="T13" fmla="*/ T12 w 3946"/>
                                    <a:gd name="T14" fmla="+- 0 939 63"/>
                                    <a:gd name="T15" fmla="*/ 939 h 5503"/>
                                    <a:gd name="T16" fmla="+- 0 4511 979"/>
                                    <a:gd name="T17" fmla="*/ T16 w 3946"/>
                                    <a:gd name="T18" fmla="+- 0 946 63"/>
                                    <a:gd name="T19" fmla="*/ 946 h 5503"/>
                                    <a:gd name="T20" fmla="+- 0 4511 979"/>
                                    <a:gd name="T21" fmla="*/ T20 w 3946"/>
                                    <a:gd name="T22" fmla="+- 0 946 63"/>
                                    <a:gd name="T23" fmla="*/ 946 h 5503"/>
                                    <a:gd name="T24" fmla="+- 0 4571 979"/>
                                    <a:gd name="T25" fmla="*/ T24 w 3946"/>
                                    <a:gd name="T26" fmla="+- 0 965 63"/>
                                    <a:gd name="T27" fmla="*/ 965 h 5503"/>
                                    <a:gd name="T28" fmla="+- 0 4600 979"/>
                                    <a:gd name="T29" fmla="*/ T28 w 3946"/>
                                    <a:gd name="T30" fmla="+- 0 881 63"/>
                                    <a:gd name="T31" fmla="*/ 881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3621" y="818"/>
                                      </a:moveTo>
                                      <a:lnTo>
                                        <a:pt x="3559" y="796"/>
                                      </a:lnTo>
                                      <a:lnTo>
                                        <a:pt x="3535" y="789"/>
                                      </a:lnTo>
                                      <a:lnTo>
                                        <a:pt x="3506" y="876"/>
                                      </a:lnTo>
                                      <a:lnTo>
                                        <a:pt x="3532" y="883"/>
                                      </a:lnTo>
                                      <a:lnTo>
                                        <a:pt x="3592" y="902"/>
                                      </a:lnTo>
                                      <a:lnTo>
                                        <a:pt x="3621" y="81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7" name="Freeform 1905"/>
                              <wps:cNvSpPr>
                                <a:spLocks/>
                              </wps:cNvSpPr>
                              <wps:spPr bwMode="auto">
                                <a:xfrm>
                                  <a:off x="979" y="63"/>
                                  <a:ext cx="3946" cy="5503"/>
                                </a:xfrm>
                                <a:custGeom>
                                  <a:avLst/>
                                  <a:gdLst>
                                    <a:gd name="T0" fmla="+- 0 4511 979"/>
                                    <a:gd name="T1" fmla="*/ T0 w 3946"/>
                                    <a:gd name="T2" fmla="+- 0 946 63"/>
                                    <a:gd name="T3" fmla="*/ 946 h 5503"/>
                                    <a:gd name="T4" fmla="+- 0 4511 979"/>
                                    <a:gd name="T5" fmla="*/ T4 w 3946"/>
                                    <a:gd name="T6" fmla="+- 0 946 63"/>
                                    <a:gd name="T7" fmla="*/ 946 h 5503"/>
                                    <a:gd name="T8" fmla="+- 0 4509 979"/>
                                    <a:gd name="T9" fmla="*/ T8 w 3946"/>
                                    <a:gd name="T10" fmla="+- 0 946 63"/>
                                    <a:gd name="T11" fmla="*/ 946 h 5503"/>
                                    <a:gd name="T12" fmla="+- 0 4511 979"/>
                                    <a:gd name="T13" fmla="*/ T12 w 3946"/>
                                    <a:gd name="T14" fmla="+- 0 946 63"/>
                                    <a:gd name="T15" fmla="*/ 946 h 5503"/>
                                  </a:gdLst>
                                  <a:ahLst/>
                                  <a:cxnLst>
                                    <a:cxn ang="0">
                                      <a:pos x="T1" y="T3"/>
                                    </a:cxn>
                                    <a:cxn ang="0">
                                      <a:pos x="T5" y="T7"/>
                                    </a:cxn>
                                    <a:cxn ang="0">
                                      <a:pos x="T9" y="T11"/>
                                    </a:cxn>
                                    <a:cxn ang="0">
                                      <a:pos x="T13" y="T15"/>
                                    </a:cxn>
                                  </a:cxnLst>
                                  <a:rect l="0" t="0" r="r" b="b"/>
                                  <a:pathLst>
                                    <a:path w="3946" h="5503">
                                      <a:moveTo>
                                        <a:pt x="3532" y="883"/>
                                      </a:moveTo>
                                      <a:lnTo>
                                        <a:pt x="3532" y="883"/>
                                      </a:lnTo>
                                      <a:lnTo>
                                        <a:pt x="3530" y="883"/>
                                      </a:lnTo>
                                      <a:lnTo>
                                        <a:pt x="3532" y="88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8" name="Freeform 1906"/>
                              <wps:cNvSpPr>
                                <a:spLocks/>
                              </wps:cNvSpPr>
                              <wps:spPr bwMode="auto">
                                <a:xfrm>
                                  <a:off x="979" y="63"/>
                                  <a:ext cx="3946" cy="5503"/>
                                </a:xfrm>
                                <a:custGeom>
                                  <a:avLst/>
                                  <a:gdLst>
                                    <a:gd name="T0" fmla="+- 0 4771 979"/>
                                    <a:gd name="T1" fmla="*/ T0 w 3946"/>
                                    <a:gd name="T2" fmla="+- 0 951 63"/>
                                    <a:gd name="T3" fmla="*/ 951 h 5503"/>
                                    <a:gd name="T4" fmla="+- 0 4754 979"/>
                                    <a:gd name="T5" fmla="*/ T4 w 3946"/>
                                    <a:gd name="T6" fmla="+- 0 943 63"/>
                                    <a:gd name="T7" fmla="*/ 943 h 5503"/>
                                    <a:gd name="T8" fmla="+- 0 4732 979"/>
                                    <a:gd name="T9" fmla="*/ T8 w 3946"/>
                                    <a:gd name="T10" fmla="+- 0 934 63"/>
                                    <a:gd name="T11" fmla="*/ 934 h 5503"/>
                                    <a:gd name="T12" fmla="+- 0 4708 979"/>
                                    <a:gd name="T13" fmla="*/ T12 w 3946"/>
                                    <a:gd name="T14" fmla="+- 0 922 63"/>
                                    <a:gd name="T15" fmla="*/ 922 h 5503"/>
                                    <a:gd name="T16" fmla="+- 0 4687 979"/>
                                    <a:gd name="T17" fmla="*/ T16 w 3946"/>
                                    <a:gd name="T18" fmla="+- 0 915 63"/>
                                    <a:gd name="T19" fmla="*/ 915 h 5503"/>
                                    <a:gd name="T20" fmla="+- 0 4653 979"/>
                                    <a:gd name="T21" fmla="*/ T20 w 3946"/>
                                    <a:gd name="T22" fmla="+- 0 996 63"/>
                                    <a:gd name="T23" fmla="*/ 996 h 5503"/>
                                    <a:gd name="T24" fmla="+- 0 4696 979"/>
                                    <a:gd name="T25" fmla="*/ T24 w 3946"/>
                                    <a:gd name="T26" fmla="+- 0 1015 63"/>
                                    <a:gd name="T27" fmla="*/ 1015 h 5503"/>
                                    <a:gd name="T28" fmla="+- 0 4715 979"/>
                                    <a:gd name="T29" fmla="*/ T28 w 3946"/>
                                    <a:gd name="T30" fmla="+- 0 1025 63"/>
                                    <a:gd name="T31" fmla="*/ 1025 h 5503"/>
                                    <a:gd name="T32" fmla="+- 0 4732 979"/>
                                    <a:gd name="T33" fmla="*/ T32 w 3946"/>
                                    <a:gd name="T34" fmla="+- 0 1032 63"/>
                                    <a:gd name="T35" fmla="*/ 1032 h 5503"/>
                                    <a:gd name="T36" fmla="+- 0 4771 979"/>
                                    <a:gd name="T37" fmla="*/ T36 w 3946"/>
                                    <a:gd name="T38" fmla="+- 0 951 63"/>
                                    <a:gd name="T39" fmla="*/ 951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46" h="5503">
                                      <a:moveTo>
                                        <a:pt x="3792" y="888"/>
                                      </a:moveTo>
                                      <a:lnTo>
                                        <a:pt x="3775" y="880"/>
                                      </a:lnTo>
                                      <a:lnTo>
                                        <a:pt x="3753" y="871"/>
                                      </a:lnTo>
                                      <a:lnTo>
                                        <a:pt x="3729" y="859"/>
                                      </a:lnTo>
                                      <a:lnTo>
                                        <a:pt x="3708" y="852"/>
                                      </a:lnTo>
                                      <a:lnTo>
                                        <a:pt x="3674" y="933"/>
                                      </a:lnTo>
                                      <a:lnTo>
                                        <a:pt x="3717" y="952"/>
                                      </a:lnTo>
                                      <a:lnTo>
                                        <a:pt x="3736" y="962"/>
                                      </a:lnTo>
                                      <a:lnTo>
                                        <a:pt x="3753" y="969"/>
                                      </a:lnTo>
                                      <a:lnTo>
                                        <a:pt x="3792" y="8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9" name="Freeform 1907"/>
                              <wps:cNvSpPr>
                                <a:spLocks/>
                              </wps:cNvSpPr>
                              <wps:spPr bwMode="auto">
                                <a:xfrm>
                                  <a:off x="979" y="63"/>
                                  <a:ext cx="3946" cy="5503"/>
                                </a:xfrm>
                                <a:custGeom>
                                  <a:avLst/>
                                  <a:gdLst>
                                    <a:gd name="T0" fmla="+- 0 4802 979"/>
                                    <a:gd name="T1" fmla="*/ T0 w 3946"/>
                                    <a:gd name="T2" fmla="+- 0 1075 63"/>
                                    <a:gd name="T3" fmla="*/ 1075 h 5503"/>
                                    <a:gd name="T4" fmla="+- 0 4799 979"/>
                                    <a:gd name="T5" fmla="*/ T4 w 3946"/>
                                    <a:gd name="T6" fmla="+- 0 1073 63"/>
                                    <a:gd name="T7" fmla="*/ 1073 h 5503"/>
                                    <a:gd name="T8" fmla="+- 0 4802 979"/>
                                    <a:gd name="T9" fmla="*/ T8 w 3946"/>
                                    <a:gd name="T10" fmla="+- 0 1075 63"/>
                                    <a:gd name="T11" fmla="*/ 1075 h 5503"/>
                                    <a:gd name="T12" fmla="+- 0 4802 979"/>
                                    <a:gd name="T13" fmla="*/ T12 w 3946"/>
                                    <a:gd name="T14" fmla="+- 0 1075 63"/>
                                    <a:gd name="T15" fmla="*/ 1075 h 5503"/>
                                  </a:gdLst>
                                  <a:ahLst/>
                                  <a:cxnLst>
                                    <a:cxn ang="0">
                                      <a:pos x="T1" y="T3"/>
                                    </a:cxn>
                                    <a:cxn ang="0">
                                      <a:pos x="T5" y="T7"/>
                                    </a:cxn>
                                    <a:cxn ang="0">
                                      <a:pos x="T9" y="T11"/>
                                    </a:cxn>
                                    <a:cxn ang="0">
                                      <a:pos x="T13" y="T15"/>
                                    </a:cxn>
                                  </a:cxnLst>
                                  <a:rect l="0" t="0" r="r" b="b"/>
                                  <a:pathLst>
                                    <a:path w="3946" h="5503">
                                      <a:moveTo>
                                        <a:pt x="3823" y="1012"/>
                                      </a:moveTo>
                                      <a:lnTo>
                                        <a:pt x="3820" y="1010"/>
                                      </a:lnTo>
                                      <a:lnTo>
                                        <a:pt x="3823" y="10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0" name="Freeform 1908"/>
                              <wps:cNvSpPr>
                                <a:spLocks/>
                              </wps:cNvSpPr>
                              <wps:spPr bwMode="auto">
                                <a:xfrm>
                                  <a:off x="979" y="63"/>
                                  <a:ext cx="3946" cy="5503"/>
                                </a:xfrm>
                                <a:custGeom>
                                  <a:avLst/>
                                  <a:gdLst>
                                    <a:gd name="T0" fmla="+- 0 4924 979"/>
                                    <a:gd name="T1" fmla="*/ T0 w 3946"/>
                                    <a:gd name="T2" fmla="+- 0 1104 63"/>
                                    <a:gd name="T3" fmla="*/ 1104 h 5503"/>
                                    <a:gd name="T4" fmla="+- 0 4924 979"/>
                                    <a:gd name="T5" fmla="*/ T4 w 3946"/>
                                    <a:gd name="T6" fmla="+- 0 1097 63"/>
                                    <a:gd name="T7" fmla="*/ 1097 h 5503"/>
                                    <a:gd name="T8" fmla="+- 0 4919 979"/>
                                    <a:gd name="T9" fmla="*/ T8 w 3946"/>
                                    <a:gd name="T10" fmla="+- 0 1083 63"/>
                                    <a:gd name="T11" fmla="*/ 1083 h 5503"/>
                                    <a:gd name="T12" fmla="+- 0 4869 979"/>
                                    <a:gd name="T13" fmla="*/ T12 w 3946"/>
                                    <a:gd name="T14" fmla="+- 0 1013 63"/>
                                    <a:gd name="T15" fmla="*/ 1013 h 5503"/>
                                    <a:gd name="T16" fmla="+- 0 4857 979"/>
                                    <a:gd name="T17" fmla="*/ T16 w 3946"/>
                                    <a:gd name="T18" fmla="+- 0 1003 63"/>
                                    <a:gd name="T19" fmla="*/ 1003 h 5503"/>
                                    <a:gd name="T20" fmla="+- 0 4855 979"/>
                                    <a:gd name="T21" fmla="*/ T20 w 3946"/>
                                    <a:gd name="T22" fmla="+- 0 1003 63"/>
                                    <a:gd name="T23" fmla="*/ 1003 h 5503"/>
                                    <a:gd name="T24" fmla="+- 0 4802 979"/>
                                    <a:gd name="T25" fmla="*/ T24 w 3946"/>
                                    <a:gd name="T26" fmla="+- 0 1075 63"/>
                                    <a:gd name="T27" fmla="*/ 1075 h 5503"/>
                                    <a:gd name="T28" fmla="+- 0 4809 979"/>
                                    <a:gd name="T29" fmla="*/ T28 w 3946"/>
                                    <a:gd name="T30" fmla="+- 0 1081 63"/>
                                    <a:gd name="T31" fmla="*/ 1081 h 5503"/>
                                    <a:gd name="T32" fmla="+- 0 4809 979"/>
                                    <a:gd name="T33" fmla="*/ T32 w 3946"/>
                                    <a:gd name="T34" fmla="+- 0 1080 63"/>
                                    <a:gd name="T35" fmla="*/ 1080 h 5503"/>
                                    <a:gd name="T36" fmla="+- 0 4823 979"/>
                                    <a:gd name="T37" fmla="*/ T36 w 3946"/>
                                    <a:gd name="T38" fmla="+- 0 1095 63"/>
                                    <a:gd name="T39" fmla="*/ 1095 h 5503"/>
                                    <a:gd name="T40" fmla="+- 0 4823 979"/>
                                    <a:gd name="T41" fmla="*/ T40 w 3946"/>
                                    <a:gd name="T42" fmla="+- 0 1095 63"/>
                                    <a:gd name="T43" fmla="*/ 1095 h 5503"/>
                                    <a:gd name="T44" fmla="+- 0 4828 979"/>
                                    <a:gd name="T45" fmla="*/ T44 w 3946"/>
                                    <a:gd name="T46" fmla="+- 0 1102 63"/>
                                    <a:gd name="T47" fmla="*/ 1102 h 5503"/>
                                    <a:gd name="T48" fmla="+- 0 4833 979"/>
                                    <a:gd name="T49" fmla="*/ T48 w 3946"/>
                                    <a:gd name="T50" fmla="+- 0 1107 63"/>
                                    <a:gd name="T51" fmla="*/ 1107 h 5503"/>
                                    <a:gd name="T52" fmla="+- 0 4835 979"/>
                                    <a:gd name="T53" fmla="*/ T52 w 3946"/>
                                    <a:gd name="T54" fmla="+- 0 1114 63"/>
                                    <a:gd name="T55" fmla="*/ 1114 h 5503"/>
                                    <a:gd name="T56" fmla="+- 0 4835 979"/>
                                    <a:gd name="T57" fmla="*/ T56 w 3946"/>
                                    <a:gd name="T58" fmla="+- 0 1116 63"/>
                                    <a:gd name="T59" fmla="*/ 1116 h 5503"/>
                                    <a:gd name="T60" fmla="+- 0 4924 979"/>
                                    <a:gd name="T61" fmla="*/ T60 w 3946"/>
                                    <a:gd name="T62" fmla="+- 0 1104 63"/>
                                    <a:gd name="T63" fmla="*/ 1104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946" h="5503">
                                      <a:moveTo>
                                        <a:pt x="3945" y="1041"/>
                                      </a:moveTo>
                                      <a:lnTo>
                                        <a:pt x="3945" y="1034"/>
                                      </a:lnTo>
                                      <a:lnTo>
                                        <a:pt x="3940" y="1020"/>
                                      </a:lnTo>
                                      <a:lnTo>
                                        <a:pt x="3890" y="950"/>
                                      </a:lnTo>
                                      <a:lnTo>
                                        <a:pt x="3878" y="940"/>
                                      </a:lnTo>
                                      <a:lnTo>
                                        <a:pt x="3876" y="940"/>
                                      </a:lnTo>
                                      <a:lnTo>
                                        <a:pt x="3823" y="1012"/>
                                      </a:lnTo>
                                      <a:lnTo>
                                        <a:pt x="3830" y="1018"/>
                                      </a:lnTo>
                                      <a:lnTo>
                                        <a:pt x="3830" y="1017"/>
                                      </a:lnTo>
                                      <a:lnTo>
                                        <a:pt x="3844" y="1032"/>
                                      </a:lnTo>
                                      <a:lnTo>
                                        <a:pt x="3849" y="1039"/>
                                      </a:lnTo>
                                      <a:lnTo>
                                        <a:pt x="3854" y="1044"/>
                                      </a:lnTo>
                                      <a:lnTo>
                                        <a:pt x="3856" y="1051"/>
                                      </a:lnTo>
                                      <a:lnTo>
                                        <a:pt x="3856" y="1053"/>
                                      </a:lnTo>
                                      <a:lnTo>
                                        <a:pt x="3945" y="10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1" name="Freeform 1909"/>
                              <wps:cNvSpPr>
                                <a:spLocks/>
                              </wps:cNvSpPr>
                              <wps:spPr bwMode="auto">
                                <a:xfrm>
                                  <a:off x="979" y="63"/>
                                  <a:ext cx="3946" cy="5503"/>
                                </a:xfrm>
                                <a:custGeom>
                                  <a:avLst/>
                                  <a:gdLst>
                                    <a:gd name="T0" fmla="+- 0 4811 979"/>
                                    <a:gd name="T1" fmla="*/ T0 w 3946"/>
                                    <a:gd name="T2" fmla="+- 0 1083 63"/>
                                    <a:gd name="T3" fmla="*/ 1083 h 5503"/>
                                    <a:gd name="T4" fmla="+- 0 4809 979"/>
                                    <a:gd name="T5" fmla="*/ T4 w 3946"/>
                                    <a:gd name="T6" fmla="+- 0 1080 63"/>
                                    <a:gd name="T7" fmla="*/ 1080 h 5503"/>
                                    <a:gd name="T8" fmla="+- 0 4809 979"/>
                                    <a:gd name="T9" fmla="*/ T8 w 3946"/>
                                    <a:gd name="T10" fmla="+- 0 1081 63"/>
                                    <a:gd name="T11" fmla="*/ 1081 h 5503"/>
                                    <a:gd name="T12" fmla="+- 0 4811 979"/>
                                    <a:gd name="T13" fmla="*/ T12 w 3946"/>
                                    <a:gd name="T14" fmla="+- 0 1083 63"/>
                                    <a:gd name="T15" fmla="*/ 1083 h 5503"/>
                                  </a:gdLst>
                                  <a:ahLst/>
                                  <a:cxnLst>
                                    <a:cxn ang="0">
                                      <a:pos x="T1" y="T3"/>
                                    </a:cxn>
                                    <a:cxn ang="0">
                                      <a:pos x="T5" y="T7"/>
                                    </a:cxn>
                                    <a:cxn ang="0">
                                      <a:pos x="T9" y="T11"/>
                                    </a:cxn>
                                    <a:cxn ang="0">
                                      <a:pos x="T13" y="T15"/>
                                    </a:cxn>
                                  </a:cxnLst>
                                  <a:rect l="0" t="0" r="r" b="b"/>
                                  <a:pathLst>
                                    <a:path w="3946" h="5503">
                                      <a:moveTo>
                                        <a:pt x="3832" y="1020"/>
                                      </a:moveTo>
                                      <a:lnTo>
                                        <a:pt x="3830" y="1017"/>
                                      </a:lnTo>
                                      <a:lnTo>
                                        <a:pt x="3830" y="1018"/>
                                      </a:lnTo>
                                      <a:lnTo>
                                        <a:pt x="3832" y="102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2" name="Freeform 1910"/>
                              <wps:cNvSpPr>
                                <a:spLocks/>
                              </wps:cNvSpPr>
                              <wps:spPr bwMode="auto">
                                <a:xfrm>
                                  <a:off x="979" y="63"/>
                                  <a:ext cx="3946" cy="5503"/>
                                </a:xfrm>
                                <a:custGeom>
                                  <a:avLst/>
                                  <a:gdLst>
                                    <a:gd name="T0" fmla="+- 0 4823 979"/>
                                    <a:gd name="T1" fmla="*/ T0 w 3946"/>
                                    <a:gd name="T2" fmla="+- 0 1095 63"/>
                                    <a:gd name="T3" fmla="*/ 1095 h 5503"/>
                                    <a:gd name="T4" fmla="+- 0 4823 979"/>
                                    <a:gd name="T5" fmla="*/ T4 w 3946"/>
                                    <a:gd name="T6" fmla="+- 0 1095 63"/>
                                    <a:gd name="T7" fmla="*/ 1095 h 5503"/>
                                    <a:gd name="T8" fmla="+- 0 4821 979"/>
                                    <a:gd name="T9" fmla="*/ T8 w 3946"/>
                                    <a:gd name="T10" fmla="+- 0 1092 63"/>
                                    <a:gd name="T11" fmla="*/ 1092 h 5503"/>
                                    <a:gd name="T12" fmla="+- 0 4823 979"/>
                                    <a:gd name="T13" fmla="*/ T12 w 3946"/>
                                    <a:gd name="T14" fmla="+- 0 1095 63"/>
                                    <a:gd name="T15" fmla="*/ 1095 h 5503"/>
                                  </a:gdLst>
                                  <a:ahLst/>
                                  <a:cxnLst>
                                    <a:cxn ang="0">
                                      <a:pos x="T1" y="T3"/>
                                    </a:cxn>
                                    <a:cxn ang="0">
                                      <a:pos x="T5" y="T7"/>
                                    </a:cxn>
                                    <a:cxn ang="0">
                                      <a:pos x="T9" y="T11"/>
                                    </a:cxn>
                                    <a:cxn ang="0">
                                      <a:pos x="T13" y="T15"/>
                                    </a:cxn>
                                  </a:cxnLst>
                                  <a:rect l="0" t="0" r="r" b="b"/>
                                  <a:pathLst>
                                    <a:path w="3946" h="5503">
                                      <a:moveTo>
                                        <a:pt x="3844" y="1032"/>
                                      </a:moveTo>
                                      <a:lnTo>
                                        <a:pt x="3844" y="1032"/>
                                      </a:lnTo>
                                      <a:lnTo>
                                        <a:pt x="3842" y="1029"/>
                                      </a:lnTo>
                                      <a:lnTo>
                                        <a:pt x="3844" y="103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3" name="Freeform 1911"/>
                              <wps:cNvSpPr>
                                <a:spLocks/>
                              </wps:cNvSpPr>
                              <wps:spPr bwMode="auto">
                                <a:xfrm>
                                  <a:off x="979" y="63"/>
                                  <a:ext cx="3946" cy="5503"/>
                                </a:xfrm>
                                <a:custGeom>
                                  <a:avLst/>
                                  <a:gdLst>
                                    <a:gd name="T0" fmla="+- 0 4833 979"/>
                                    <a:gd name="T1" fmla="*/ T0 w 3946"/>
                                    <a:gd name="T2" fmla="+- 0 1111 63"/>
                                    <a:gd name="T3" fmla="*/ 1111 h 5503"/>
                                    <a:gd name="T4" fmla="+- 0 4833 979"/>
                                    <a:gd name="T5" fmla="*/ T4 w 3946"/>
                                    <a:gd name="T6" fmla="+- 0 1107 63"/>
                                    <a:gd name="T7" fmla="*/ 1107 h 5503"/>
                                    <a:gd name="T8" fmla="+- 0 4831 979"/>
                                    <a:gd name="T9" fmla="*/ T8 w 3946"/>
                                    <a:gd name="T10" fmla="+- 0 1104 63"/>
                                    <a:gd name="T11" fmla="*/ 1104 h 5503"/>
                                    <a:gd name="T12" fmla="+- 0 4833 979"/>
                                    <a:gd name="T13" fmla="*/ T12 w 3946"/>
                                    <a:gd name="T14" fmla="+- 0 1111 63"/>
                                    <a:gd name="T15" fmla="*/ 1111 h 5503"/>
                                  </a:gdLst>
                                  <a:ahLst/>
                                  <a:cxnLst>
                                    <a:cxn ang="0">
                                      <a:pos x="T1" y="T3"/>
                                    </a:cxn>
                                    <a:cxn ang="0">
                                      <a:pos x="T5" y="T7"/>
                                    </a:cxn>
                                    <a:cxn ang="0">
                                      <a:pos x="T9" y="T11"/>
                                    </a:cxn>
                                    <a:cxn ang="0">
                                      <a:pos x="T13" y="T15"/>
                                    </a:cxn>
                                  </a:cxnLst>
                                  <a:rect l="0" t="0" r="r" b="b"/>
                                  <a:pathLst>
                                    <a:path w="3946" h="5503">
                                      <a:moveTo>
                                        <a:pt x="3854" y="1048"/>
                                      </a:moveTo>
                                      <a:lnTo>
                                        <a:pt x="3854" y="1044"/>
                                      </a:lnTo>
                                      <a:lnTo>
                                        <a:pt x="3852" y="1041"/>
                                      </a:lnTo>
                                      <a:lnTo>
                                        <a:pt x="3854" y="104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Freeform 1912"/>
                              <wps:cNvSpPr>
                                <a:spLocks/>
                              </wps:cNvSpPr>
                              <wps:spPr bwMode="auto">
                                <a:xfrm>
                                  <a:off x="979" y="63"/>
                                  <a:ext cx="3946" cy="5503"/>
                                </a:xfrm>
                                <a:custGeom>
                                  <a:avLst/>
                                  <a:gdLst>
                                    <a:gd name="T0" fmla="+- 0 4835 979"/>
                                    <a:gd name="T1" fmla="*/ T0 w 3946"/>
                                    <a:gd name="T2" fmla="+- 0 1119 63"/>
                                    <a:gd name="T3" fmla="*/ 1119 h 5503"/>
                                    <a:gd name="T4" fmla="+- 0 4835 979"/>
                                    <a:gd name="T5" fmla="*/ T4 w 3946"/>
                                    <a:gd name="T6" fmla="+- 0 1114 63"/>
                                    <a:gd name="T7" fmla="*/ 1114 h 5503"/>
                                    <a:gd name="T8" fmla="+- 0 4833 979"/>
                                    <a:gd name="T9" fmla="*/ T8 w 3946"/>
                                    <a:gd name="T10" fmla="+- 0 1111 63"/>
                                    <a:gd name="T11" fmla="*/ 1111 h 5503"/>
                                    <a:gd name="T12" fmla="+- 0 4835 979"/>
                                    <a:gd name="T13" fmla="*/ T12 w 3946"/>
                                    <a:gd name="T14" fmla="+- 0 1119 63"/>
                                    <a:gd name="T15" fmla="*/ 1119 h 5503"/>
                                  </a:gdLst>
                                  <a:ahLst/>
                                  <a:cxnLst>
                                    <a:cxn ang="0">
                                      <a:pos x="T1" y="T3"/>
                                    </a:cxn>
                                    <a:cxn ang="0">
                                      <a:pos x="T5" y="T7"/>
                                    </a:cxn>
                                    <a:cxn ang="0">
                                      <a:pos x="T9" y="T11"/>
                                    </a:cxn>
                                    <a:cxn ang="0">
                                      <a:pos x="T13" y="T15"/>
                                    </a:cxn>
                                  </a:cxnLst>
                                  <a:rect l="0" t="0" r="r" b="b"/>
                                  <a:pathLst>
                                    <a:path w="3946" h="5503">
                                      <a:moveTo>
                                        <a:pt x="3856" y="1056"/>
                                      </a:moveTo>
                                      <a:lnTo>
                                        <a:pt x="3856" y="1051"/>
                                      </a:lnTo>
                                      <a:lnTo>
                                        <a:pt x="3854" y="1048"/>
                                      </a:lnTo>
                                      <a:lnTo>
                                        <a:pt x="3856" y="10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5" name="Freeform 1913"/>
                              <wps:cNvSpPr>
                                <a:spLocks/>
                              </wps:cNvSpPr>
                              <wps:spPr bwMode="auto">
                                <a:xfrm>
                                  <a:off x="979" y="63"/>
                                  <a:ext cx="3946" cy="5503"/>
                                </a:xfrm>
                                <a:custGeom>
                                  <a:avLst/>
                                  <a:gdLst>
                                    <a:gd name="T0" fmla="+- 0 4771 979"/>
                                    <a:gd name="T1" fmla="*/ T0 w 3946"/>
                                    <a:gd name="T2" fmla="+- 0 1244 63"/>
                                    <a:gd name="T3" fmla="*/ 1244 h 5503"/>
                                    <a:gd name="T4" fmla="+- 0 4771 979"/>
                                    <a:gd name="T5" fmla="*/ T4 w 3946"/>
                                    <a:gd name="T6" fmla="+- 0 1183 63"/>
                                    <a:gd name="T7" fmla="*/ 1183 h 5503"/>
                                    <a:gd name="T8" fmla="+- 0 4747 979"/>
                                    <a:gd name="T9" fmla="*/ T8 w 3946"/>
                                    <a:gd name="T10" fmla="+- 0 1195 63"/>
                                    <a:gd name="T11" fmla="*/ 1195 h 5503"/>
                                    <a:gd name="T12" fmla="+- 0 4749 979"/>
                                    <a:gd name="T13" fmla="*/ T12 w 3946"/>
                                    <a:gd name="T14" fmla="+- 0 1195 63"/>
                                    <a:gd name="T15" fmla="*/ 1195 h 5503"/>
                                    <a:gd name="T16" fmla="+- 0 4749 979"/>
                                    <a:gd name="T17" fmla="*/ T16 w 3946"/>
                                    <a:gd name="T18" fmla="+- 0 1202 63"/>
                                    <a:gd name="T19" fmla="*/ 1202 h 5503"/>
                                    <a:gd name="T20" fmla="+- 0 4771 979"/>
                                    <a:gd name="T21" fmla="*/ T20 w 3946"/>
                                    <a:gd name="T22" fmla="+- 0 1244 63"/>
                                    <a:gd name="T23" fmla="*/ 1244 h 5503"/>
                                  </a:gdLst>
                                  <a:ahLst/>
                                  <a:cxnLst>
                                    <a:cxn ang="0">
                                      <a:pos x="T1" y="T3"/>
                                    </a:cxn>
                                    <a:cxn ang="0">
                                      <a:pos x="T5" y="T7"/>
                                    </a:cxn>
                                    <a:cxn ang="0">
                                      <a:pos x="T9" y="T11"/>
                                    </a:cxn>
                                    <a:cxn ang="0">
                                      <a:pos x="T13" y="T15"/>
                                    </a:cxn>
                                    <a:cxn ang="0">
                                      <a:pos x="T17" y="T19"/>
                                    </a:cxn>
                                    <a:cxn ang="0">
                                      <a:pos x="T21" y="T23"/>
                                    </a:cxn>
                                  </a:cxnLst>
                                  <a:rect l="0" t="0" r="r" b="b"/>
                                  <a:pathLst>
                                    <a:path w="3946" h="5503">
                                      <a:moveTo>
                                        <a:pt x="3792" y="1181"/>
                                      </a:moveTo>
                                      <a:lnTo>
                                        <a:pt x="3792" y="1120"/>
                                      </a:lnTo>
                                      <a:lnTo>
                                        <a:pt x="3768" y="1132"/>
                                      </a:lnTo>
                                      <a:lnTo>
                                        <a:pt x="3770" y="1132"/>
                                      </a:lnTo>
                                      <a:lnTo>
                                        <a:pt x="3770" y="1139"/>
                                      </a:lnTo>
                                      <a:lnTo>
                                        <a:pt x="3792" y="118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6" name="Freeform 1914"/>
                              <wps:cNvSpPr>
                                <a:spLocks/>
                              </wps:cNvSpPr>
                              <wps:spPr bwMode="auto">
                                <a:xfrm>
                                  <a:off x="979" y="63"/>
                                  <a:ext cx="3946" cy="5503"/>
                                </a:xfrm>
                                <a:custGeom>
                                  <a:avLst/>
                                  <a:gdLst>
                                    <a:gd name="T0" fmla="+- 0 4749 979"/>
                                    <a:gd name="T1" fmla="*/ T0 w 3946"/>
                                    <a:gd name="T2" fmla="+- 0 1202 63"/>
                                    <a:gd name="T3" fmla="*/ 1202 h 5503"/>
                                    <a:gd name="T4" fmla="+- 0 4749 979"/>
                                    <a:gd name="T5" fmla="*/ T4 w 3946"/>
                                    <a:gd name="T6" fmla="+- 0 1195 63"/>
                                    <a:gd name="T7" fmla="*/ 1195 h 5503"/>
                                    <a:gd name="T8" fmla="+- 0 4747 979"/>
                                    <a:gd name="T9" fmla="*/ T8 w 3946"/>
                                    <a:gd name="T10" fmla="+- 0 1198 63"/>
                                    <a:gd name="T11" fmla="*/ 1198 h 5503"/>
                                    <a:gd name="T12" fmla="+- 0 4749 979"/>
                                    <a:gd name="T13" fmla="*/ T12 w 3946"/>
                                    <a:gd name="T14" fmla="+- 0 1202 63"/>
                                    <a:gd name="T15" fmla="*/ 1202 h 5503"/>
                                  </a:gdLst>
                                  <a:ahLst/>
                                  <a:cxnLst>
                                    <a:cxn ang="0">
                                      <a:pos x="T1" y="T3"/>
                                    </a:cxn>
                                    <a:cxn ang="0">
                                      <a:pos x="T5" y="T7"/>
                                    </a:cxn>
                                    <a:cxn ang="0">
                                      <a:pos x="T9" y="T11"/>
                                    </a:cxn>
                                    <a:cxn ang="0">
                                      <a:pos x="T13" y="T15"/>
                                    </a:cxn>
                                  </a:cxnLst>
                                  <a:rect l="0" t="0" r="r" b="b"/>
                                  <a:pathLst>
                                    <a:path w="3946" h="5503">
                                      <a:moveTo>
                                        <a:pt x="3770" y="1139"/>
                                      </a:moveTo>
                                      <a:lnTo>
                                        <a:pt x="3770" y="1132"/>
                                      </a:lnTo>
                                      <a:lnTo>
                                        <a:pt x="3768" y="1135"/>
                                      </a:lnTo>
                                      <a:lnTo>
                                        <a:pt x="3770" y="113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7" name="Freeform 1915"/>
                              <wps:cNvSpPr>
                                <a:spLocks/>
                              </wps:cNvSpPr>
                              <wps:spPr bwMode="auto">
                                <a:xfrm>
                                  <a:off x="979" y="63"/>
                                  <a:ext cx="3946" cy="5503"/>
                                </a:xfrm>
                                <a:custGeom>
                                  <a:avLst/>
                                  <a:gdLst>
                                    <a:gd name="T0" fmla="+- 0 4790 979"/>
                                    <a:gd name="T1" fmla="*/ T0 w 3946"/>
                                    <a:gd name="T2" fmla="+- 0 1276 63"/>
                                    <a:gd name="T3" fmla="*/ 1276 h 5503"/>
                                    <a:gd name="T4" fmla="+- 0 4790 979"/>
                                    <a:gd name="T5" fmla="*/ T4 w 3946"/>
                                    <a:gd name="T6" fmla="+- 0 1171 63"/>
                                    <a:gd name="T7" fmla="*/ 1171 h 5503"/>
                                    <a:gd name="T8" fmla="+- 0 4768 979"/>
                                    <a:gd name="T9" fmla="*/ T8 w 3946"/>
                                    <a:gd name="T10" fmla="+- 0 1183 63"/>
                                    <a:gd name="T11" fmla="*/ 1183 h 5503"/>
                                    <a:gd name="T12" fmla="+- 0 4771 979"/>
                                    <a:gd name="T13" fmla="*/ T12 w 3946"/>
                                    <a:gd name="T14" fmla="+- 0 1183 63"/>
                                    <a:gd name="T15" fmla="*/ 1183 h 5503"/>
                                    <a:gd name="T16" fmla="+- 0 4771 979"/>
                                    <a:gd name="T17" fmla="*/ T16 w 3946"/>
                                    <a:gd name="T18" fmla="+- 0 1244 63"/>
                                    <a:gd name="T19" fmla="*/ 1244 h 5503"/>
                                    <a:gd name="T20" fmla="+- 0 4787 979"/>
                                    <a:gd name="T21" fmla="*/ T20 w 3946"/>
                                    <a:gd name="T22" fmla="+- 0 1277 63"/>
                                    <a:gd name="T23" fmla="*/ 1277 h 5503"/>
                                    <a:gd name="T24" fmla="+- 0 4790 979"/>
                                    <a:gd name="T25" fmla="*/ T24 w 3946"/>
                                    <a:gd name="T26" fmla="+- 0 1276 63"/>
                                    <a:gd name="T27" fmla="*/ 1276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811" y="1213"/>
                                      </a:moveTo>
                                      <a:lnTo>
                                        <a:pt x="3811" y="1108"/>
                                      </a:lnTo>
                                      <a:lnTo>
                                        <a:pt x="3789" y="1120"/>
                                      </a:lnTo>
                                      <a:lnTo>
                                        <a:pt x="3792" y="1120"/>
                                      </a:lnTo>
                                      <a:lnTo>
                                        <a:pt x="3792" y="1181"/>
                                      </a:lnTo>
                                      <a:lnTo>
                                        <a:pt x="3808" y="1214"/>
                                      </a:lnTo>
                                      <a:lnTo>
                                        <a:pt x="3811" y="121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8" name="Freeform 1916"/>
                              <wps:cNvSpPr>
                                <a:spLocks/>
                              </wps:cNvSpPr>
                              <wps:spPr bwMode="auto">
                                <a:xfrm>
                                  <a:off x="979" y="63"/>
                                  <a:ext cx="3946" cy="5503"/>
                                </a:xfrm>
                                <a:custGeom>
                                  <a:avLst/>
                                  <a:gdLst>
                                    <a:gd name="T0" fmla="+- 0 4807 979"/>
                                    <a:gd name="T1" fmla="*/ T0 w 3946"/>
                                    <a:gd name="T2" fmla="+- 0 1266 63"/>
                                    <a:gd name="T3" fmla="*/ 1266 h 5503"/>
                                    <a:gd name="T4" fmla="+- 0 4807 979"/>
                                    <a:gd name="T5" fmla="*/ T4 w 3946"/>
                                    <a:gd name="T6" fmla="+- 0 1159 63"/>
                                    <a:gd name="T7" fmla="*/ 1159 h 5503"/>
                                    <a:gd name="T8" fmla="+- 0 4787 979"/>
                                    <a:gd name="T9" fmla="*/ T8 w 3946"/>
                                    <a:gd name="T10" fmla="+- 0 1171 63"/>
                                    <a:gd name="T11" fmla="*/ 1171 h 5503"/>
                                    <a:gd name="T12" fmla="+- 0 4790 979"/>
                                    <a:gd name="T13" fmla="*/ T12 w 3946"/>
                                    <a:gd name="T14" fmla="+- 0 1171 63"/>
                                    <a:gd name="T15" fmla="*/ 1171 h 5503"/>
                                    <a:gd name="T16" fmla="+- 0 4790 979"/>
                                    <a:gd name="T17" fmla="*/ T16 w 3946"/>
                                    <a:gd name="T18" fmla="+- 0 1276 63"/>
                                    <a:gd name="T19" fmla="*/ 1276 h 5503"/>
                                    <a:gd name="T20" fmla="+- 0 4792 979"/>
                                    <a:gd name="T21" fmla="*/ T20 w 3946"/>
                                    <a:gd name="T22" fmla="+- 0 1275 63"/>
                                    <a:gd name="T23" fmla="*/ 1275 h 5503"/>
                                    <a:gd name="T24" fmla="+- 0 4807 979"/>
                                    <a:gd name="T25" fmla="*/ T24 w 3946"/>
                                    <a:gd name="T26" fmla="+- 0 1266 63"/>
                                    <a:gd name="T27" fmla="*/ 1266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828" y="1203"/>
                                      </a:moveTo>
                                      <a:lnTo>
                                        <a:pt x="3828" y="1096"/>
                                      </a:lnTo>
                                      <a:lnTo>
                                        <a:pt x="3808" y="1108"/>
                                      </a:lnTo>
                                      <a:lnTo>
                                        <a:pt x="3811" y="1108"/>
                                      </a:lnTo>
                                      <a:lnTo>
                                        <a:pt x="3811" y="1213"/>
                                      </a:lnTo>
                                      <a:lnTo>
                                        <a:pt x="3813" y="1212"/>
                                      </a:lnTo>
                                      <a:lnTo>
                                        <a:pt x="3828" y="120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9" name="Freeform 1917"/>
                              <wps:cNvSpPr>
                                <a:spLocks/>
                              </wps:cNvSpPr>
                              <wps:spPr bwMode="auto">
                                <a:xfrm>
                                  <a:off x="979" y="63"/>
                                  <a:ext cx="3946" cy="5503"/>
                                </a:xfrm>
                                <a:custGeom>
                                  <a:avLst/>
                                  <a:gdLst>
                                    <a:gd name="T0" fmla="+- 0 4871 979"/>
                                    <a:gd name="T1" fmla="*/ T0 w 3946"/>
                                    <a:gd name="T2" fmla="+- 0 1222 63"/>
                                    <a:gd name="T3" fmla="*/ 1222 h 5503"/>
                                    <a:gd name="T4" fmla="+- 0 4811 979"/>
                                    <a:gd name="T5" fmla="*/ T4 w 3946"/>
                                    <a:gd name="T6" fmla="+- 0 1152 63"/>
                                    <a:gd name="T7" fmla="*/ 1152 h 5503"/>
                                    <a:gd name="T8" fmla="+- 0 4802 979"/>
                                    <a:gd name="T9" fmla="*/ T8 w 3946"/>
                                    <a:gd name="T10" fmla="+- 0 1162 63"/>
                                    <a:gd name="T11" fmla="*/ 1162 h 5503"/>
                                    <a:gd name="T12" fmla="+- 0 4807 979"/>
                                    <a:gd name="T13" fmla="*/ T12 w 3946"/>
                                    <a:gd name="T14" fmla="+- 0 1159 63"/>
                                    <a:gd name="T15" fmla="*/ 1159 h 5503"/>
                                    <a:gd name="T16" fmla="+- 0 4807 979"/>
                                    <a:gd name="T17" fmla="*/ T16 w 3946"/>
                                    <a:gd name="T18" fmla="+- 0 1266 63"/>
                                    <a:gd name="T19" fmla="*/ 1266 h 5503"/>
                                    <a:gd name="T20" fmla="+- 0 4840 979"/>
                                    <a:gd name="T21" fmla="*/ T20 w 3946"/>
                                    <a:gd name="T22" fmla="+- 0 1246 63"/>
                                    <a:gd name="T23" fmla="*/ 1246 h 5503"/>
                                    <a:gd name="T24" fmla="+- 0 4862 979"/>
                                    <a:gd name="T25" fmla="*/ T24 w 3946"/>
                                    <a:gd name="T26" fmla="+- 0 1231 63"/>
                                    <a:gd name="T27" fmla="*/ 1231 h 5503"/>
                                    <a:gd name="T28" fmla="+- 0 4871 979"/>
                                    <a:gd name="T29" fmla="*/ T28 w 3946"/>
                                    <a:gd name="T30" fmla="+- 0 1222 63"/>
                                    <a:gd name="T31" fmla="*/ 1222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3892" y="1159"/>
                                      </a:moveTo>
                                      <a:lnTo>
                                        <a:pt x="3832" y="1089"/>
                                      </a:lnTo>
                                      <a:lnTo>
                                        <a:pt x="3823" y="1099"/>
                                      </a:lnTo>
                                      <a:lnTo>
                                        <a:pt x="3828" y="1096"/>
                                      </a:lnTo>
                                      <a:lnTo>
                                        <a:pt x="3828" y="1203"/>
                                      </a:lnTo>
                                      <a:lnTo>
                                        <a:pt x="3861" y="1183"/>
                                      </a:lnTo>
                                      <a:lnTo>
                                        <a:pt x="3883" y="1168"/>
                                      </a:lnTo>
                                      <a:lnTo>
                                        <a:pt x="3892" y="115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0" name="Freeform 1918"/>
                              <wps:cNvSpPr>
                                <a:spLocks/>
                              </wps:cNvSpPr>
                              <wps:spPr bwMode="auto">
                                <a:xfrm>
                                  <a:off x="979" y="63"/>
                                  <a:ext cx="3946" cy="5503"/>
                                </a:xfrm>
                                <a:custGeom>
                                  <a:avLst/>
                                  <a:gdLst>
                                    <a:gd name="T0" fmla="+- 0 4703 979"/>
                                    <a:gd name="T1" fmla="*/ T0 w 3946"/>
                                    <a:gd name="T2" fmla="+- 0 1315 63"/>
                                    <a:gd name="T3" fmla="*/ 1315 h 5503"/>
                                    <a:gd name="T4" fmla="+- 0 4667 979"/>
                                    <a:gd name="T5" fmla="*/ T4 w 3946"/>
                                    <a:gd name="T6" fmla="+- 0 1234 63"/>
                                    <a:gd name="T7" fmla="*/ 1234 h 5503"/>
                                    <a:gd name="T8" fmla="+- 0 4646 979"/>
                                    <a:gd name="T9" fmla="*/ T8 w 3946"/>
                                    <a:gd name="T10" fmla="+- 0 1243 63"/>
                                    <a:gd name="T11" fmla="*/ 1243 h 5503"/>
                                    <a:gd name="T12" fmla="+- 0 4586 979"/>
                                    <a:gd name="T13" fmla="*/ T12 w 3946"/>
                                    <a:gd name="T14" fmla="+- 0 1267 63"/>
                                    <a:gd name="T15" fmla="*/ 1267 h 5503"/>
                                    <a:gd name="T16" fmla="+- 0 4588 979"/>
                                    <a:gd name="T17" fmla="*/ T16 w 3946"/>
                                    <a:gd name="T18" fmla="+- 0 1267 63"/>
                                    <a:gd name="T19" fmla="*/ 1267 h 5503"/>
                                    <a:gd name="T20" fmla="+- 0 4588 979"/>
                                    <a:gd name="T21" fmla="*/ T20 w 3946"/>
                                    <a:gd name="T22" fmla="+- 0 1273 63"/>
                                    <a:gd name="T23" fmla="*/ 1273 h 5503"/>
                                    <a:gd name="T24" fmla="+- 0 4619 979"/>
                                    <a:gd name="T25" fmla="*/ T24 w 3946"/>
                                    <a:gd name="T26" fmla="+- 0 1351 63"/>
                                    <a:gd name="T27" fmla="*/ 1351 h 5503"/>
                                    <a:gd name="T28" fmla="+- 0 4679 979"/>
                                    <a:gd name="T29" fmla="*/ T28 w 3946"/>
                                    <a:gd name="T30" fmla="+- 0 1327 63"/>
                                    <a:gd name="T31" fmla="*/ 1327 h 5503"/>
                                    <a:gd name="T32" fmla="+- 0 4703 979"/>
                                    <a:gd name="T33" fmla="*/ T32 w 3946"/>
                                    <a:gd name="T34" fmla="+- 0 1315 63"/>
                                    <a:gd name="T35" fmla="*/ 1315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46" h="5503">
                                      <a:moveTo>
                                        <a:pt x="3724" y="1252"/>
                                      </a:moveTo>
                                      <a:lnTo>
                                        <a:pt x="3688" y="1171"/>
                                      </a:lnTo>
                                      <a:lnTo>
                                        <a:pt x="3667" y="1180"/>
                                      </a:lnTo>
                                      <a:lnTo>
                                        <a:pt x="3607" y="1204"/>
                                      </a:lnTo>
                                      <a:lnTo>
                                        <a:pt x="3609" y="1204"/>
                                      </a:lnTo>
                                      <a:lnTo>
                                        <a:pt x="3609" y="1210"/>
                                      </a:lnTo>
                                      <a:lnTo>
                                        <a:pt x="3640" y="1288"/>
                                      </a:lnTo>
                                      <a:lnTo>
                                        <a:pt x="3700" y="1264"/>
                                      </a:lnTo>
                                      <a:lnTo>
                                        <a:pt x="3724" y="12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1" name="Freeform 1919"/>
                              <wps:cNvSpPr>
                                <a:spLocks/>
                              </wps:cNvSpPr>
                              <wps:spPr bwMode="auto">
                                <a:xfrm>
                                  <a:off x="979" y="63"/>
                                  <a:ext cx="3946" cy="5503"/>
                                </a:xfrm>
                                <a:custGeom>
                                  <a:avLst/>
                                  <a:gdLst>
                                    <a:gd name="T0" fmla="+- 0 4588 979"/>
                                    <a:gd name="T1" fmla="*/ T0 w 3946"/>
                                    <a:gd name="T2" fmla="+- 0 1273 63"/>
                                    <a:gd name="T3" fmla="*/ 1273 h 5503"/>
                                    <a:gd name="T4" fmla="+- 0 4588 979"/>
                                    <a:gd name="T5" fmla="*/ T4 w 3946"/>
                                    <a:gd name="T6" fmla="+- 0 1267 63"/>
                                    <a:gd name="T7" fmla="*/ 1267 h 5503"/>
                                    <a:gd name="T8" fmla="+- 0 4586 979"/>
                                    <a:gd name="T9" fmla="*/ T8 w 3946"/>
                                    <a:gd name="T10" fmla="+- 0 1267 63"/>
                                    <a:gd name="T11" fmla="*/ 1267 h 5503"/>
                                    <a:gd name="T12" fmla="+- 0 4588 979"/>
                                    <a:gd name="T13" fmla="*/ T12 w 3946"/>
                                    <a:gd name="T14" fmla="+- 0 1273 63"/>
                                    <a:gd name="T15" fmla="*/ 1273 h 5503"/>
                                  </a:gdLst>
                                  <a:ahLst/>
                                  <a:cxnLst>
                                    <a:cxn ang="0">
                                      <a:pos x="T1" y="T3"/>
                                    </a:cxn>
                                    <a:cxn ang="0">
                                      <a:pos x="T5" y="T7"/>
                                    </a:cxn>
                                    <a:cxn ang="0">
                                      <a:pos x="T9" y="T11"/>
                                    </a:cxn>
                                    <a:cxn ang="0">
                                      <a:pos x="T13" y="T15"/>
                                    </a:cxn>
                                  </a:cxnLst>
                                  <a:rect l="0" t="0" r="r" b="b"/>
                                  <a:pathLst>
                                    <a:path w="3946" h="5503">
                                      <a:moveTo>
                                        <a:pt x="3609" y="1210"/>
                                      </a:moveTo>
                                      <a:lnTo>
                                        <a:pt x="3609" y="1204"/>
                                      </a:lnTo>
                                      <a:lnTo>
                                        <a:pt x="3607" y="1204"/>
                                      </a:lnTo>
                                      <a:lnTo>
                                        <a:pt x="3609" y="121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2" name="Freeform 1920"/>
                              <wps:cNvSpPr>
                                <a:spLocks/>
                              </wps:cNvSpPr>
                              <wps:spPr bwMode="auto">
                                <a:xfrm>
                                  <a:off x="979" y="63"/>
                                  <a:ext cx="3946" cy="5503"/>
                                </a:xfrm>
                                <a:custGeom>
                                  <a:avLst/>
                                  <a:gdLst>
                                    <a:gd name="T0" fmla="+- 0 4533 979"/>
                                    <a:gd name="T1" fmla="*/ T0 w 3946"/>
                                    <a:gd name="T2" fmla="+- 0 1383 63"/>
                                    <a:gd name="T3" fmla="*/ 1383 h 5503"/>
                                    <a:gd name="T4" fmla="+- 0 4502 979"/>
                                    <a:gd name="T5" fmla="*/ T4 w 3946"/>
                                    <a:gd name="T6" fmla="+- 0 1299 63"/>
                                    <a:gd name="T7" fmla="*/ 1299 h 5503"/>
                                    <a:gd name="T8" fmla="+- 0 4499 979"/>
                                    <a:gd name="T9" fmla="*/ T8 w 3946"/>
                                    <a:gd name="T10" fmla="+- 0 1301 63"/>
                                    <a:gd name="T11" fmla="*/ 1301 h 5503"/>
                                    <a:gd name="T12" fmla="+- 0 4471 979"/>
                                    <a:gd name="T13" fmla="*/ T12 w 3946"/>
                                    <a:gd name="T14" fmla="+- 0 1311 63"/>
                                    <a:gd name="T15" fmla="*/ 1311 h 5503"/>
                                    <a:gd name="T16" fmla="+- 0 4442 979"/>
                                    <a:gd name="T17" fmla="*/ T16 w 3946"/>
                                    <a:gd name="T18" fmla="+- 0 1323 63"/>
                                    <a:gd name="T19" fmla="*/ 1323 h 5503"/>
                                    <a:gd name="T20" fmla="+- 0 4418 979"/>
                                    <a:gd name="T21" fmla="*/ T20 w 3946"/>
                                    <a:gd name="T22" fmla="+- 0 1332 63"/>
                                    <a:gd name="T23" fmla="*/ 1332 h 5503"/>
                                    <a:gd name="T24" fmla="+- 0 4451 979"/>
                                    <a:gd name="T25" fmla="*/ T24 w 3946"/>
                                    <a:gd name="T26" fmla="+- 0 1416 63"/>
                                    <a:gd name="T27" fmla="*/ 1416 h 5503"/>
                                    <a:gd name="T28" fmla="+- 0 4475 979"/>
                                    <a:gd name="T29" fmla="*/ T28 w 3946"/>
                                    <a:gd name="T30" fmla="+- 0 1404 63"/>
                                    <a:gd name="T31" fmla="*/ 1404 h 5503"/>
                                    <a:gd name="T32" fmla="+- 0 4475 979"/>
                                    <a:gd name="T33" fmla="*/ T32 w 3946"/>
                                    <a:gd name="T34" fmla="+- 0 1407 63"/>
                                    <a:gd name="T35" fmla="*/ 1407 h 5503"/>
                                    <a:gd name="T36" fmla="+- 0 4502 979"/>
                                    <a:gd name="T37" fmla="*/ T36 w 3946"/>
                                    <a:gd name="T38" fmla="+- 0 1395 63"/>
                                    <a:gd name="T39" fmla="*/ 1395 h 5503"/>
                                    <a:gd name="T40" fmla="+- 0 4531 979"/>
                                    <a:gd name="T41" fmla="*/ T40 w 3946"/>
                                    <a:gd name="T42" fmla="+- 0 1385 63"/>
                                    <a:gd name="T43" fmla="*/ 1385 h 5503"/>
                                    <a:gd name="T44" fmla="+- 0 4533 979"/>
                                    <a:gd name="T45" fmla="*/ T44 w 3946"/>
                                    <a:gd name="T46" fmla="+- 0 1383 63"/>
                                    <a:gd name="T47" fmla="*/ 1383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946" h="5503">
                                      <a:moveTo>
                                        <a:pt x="3554" y="1320"/>
                                      </a:moveTo>
                                      <a:lnTo>
                                        <a:pt x="3523" y="1236"/>
                                      </a:lnTo>
                                      <a:lnTo>
                                        <a:pt x="3520" y="1238"/>
                                      </a:lnTo>
                                      <a:lnTo>
                                        <a:pt x="3492" y="1248"/>
                                      </a:lnTo>
                                      <a:lnTo>
                                        <a:pt x="3463" y="1260"/>
                                      </a:lnTo>
                                      <a:lnTo>
                                        <a:pt x="3439" y="1269"/>
                                      </a:lnTo>
                                      <a:lnTo>
                                        <a:pt x="3472" y="1353"/>
                                      </a:lnTo>
                                      <a:lnTo>
                                        <a:pt x="3496" y="1341"/>
                                      </a:lnTo>
                                      <a:lnTo>
                                        <a:pt x="3496" y="1344"/>
                                      </a:lnTo>
                                      <a:lnTo>
                                        <a:pt x="3523" y="1332"/>
                                      </a:lnTo>
                                      <a:lnTo>
                                        <a:pt x="3552" y="1322"/>
                                      </a:lnTo>
                                      <a:lnTo>
                                        <a:pt x="3554" y="132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3" name="Freeform 1921"/>
                              <wps:cNvSpPr>
                                <a:spLocks/>
                              </wps:cNvSpPr>
                              <wps:spPr bwMode="auto">
                                <a:xfrm>
                                  <a:off x="979" y="63"/>
                                  <a:ext cx="3946" cy="5503"/>
                                </a:xfrm>
                                <a:custGeom>
                                  <a:avLst/>
                                  <a:gdLst>
                                    <a:gd name="T0" fmla="+- 0 4274 979"/>
                                    <a:gd name="T1" fmla="*/ T0 w 3946"/>
                                    <a:gd name="T2" fmla="+- 0 1473 63"/>
                                    <a:gd name="T3" fmla="*/ 1473 h 5503"/>
                                    <a:gd name="T4" fmla="+- 0 4274 979"/>
                                    <a:gd name="T5" fmla="*/ T4 w 3946"/>
                                    <a:gd name="T6" fmla="+- 0 1383 63"/>
                                    <a:gd name="T7" fmla="*/ 1383 h 5503"/>
                                    <a:gd name="T8" fmla="+- 0 4257 979"/>
                                    <a:gd name="T9" fmla="*/ T8 w 3946"/>
                                    <a:gd name="T10" fmla="+- 0 1385 63"/>
                                    <a:gd name="T11" fmla="*/ 1385 h 5503"/>
                                    <a:gd name="T12" fmla="+- 0 4271 979"/>
                                    <a:gd name="T13" fmla="*/ T12 w 3946"/>
                                    <a:gd name="T14" fmla="+- 0 1474 63"/>
                                    <a:gd name="T15" fmla="*/ 1474 h 5503"/>
                                    <a:gd name="T16" fmla="+- 0 4274 979"/>
                                    <a:gd name="T17" fmla="*/ T16 w 3946"/>
                                    <a:gd name="T18" fmla="+- 0 1473 63"/>
                                    <a:gd name="T19" fmla="*/ 1473 h 5503"/>
                                  </a:gdLst>
                                  <a:ahLst/>
                                  <a:cxnLst>
                                    <a:cxn ang="0">
                                      <a:pos x="T1" y="T3"/>
                                    </a:cxn>
                                    <a:cxn ang="0">
                                      <a:pos x="T5" y="T7"/>
                                    </a:cxn>
                                    <a:cxn ang="0">
                                      <a:pos x="T9" y="T11"/>
                                    </a:cxn>
                                    <a:cxn ang="0">
                                      <a:pos x="T13" y="T15"/>
                                    </a:cxn>
                                    <a:cxn ang="0">
                                      <a:pos x="T17" y="T19"/>
                                    </a:cxn>
                                  </a:cxnLst>
                                  <a:rect l="0" t="0" r="r" b="b"/>
                                  <a:pathLst>
                                    <a:path w="3946" h="5503">
                                      <a:moveTo>
                                        <a:pt x="3295" y="1410"/>
                                      </a:moveTo>
                                      <a:lnTo>
                                        <a:pt x="3295" y="1320"/>
                                      </a:lnTo>
                                      <a:lnTo>
                                        <a:pt x="3278" y="1322"/>
                                      </a:lnTo>
                                      <a:lnTo>
                                        <a:pt x="3292" y="1411"/>
                                      </a:lnTo>
                                      <a:lnTo>
                                        <a:pt x="3295" y="141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4" name="Freeform 1922"/>
                              <wps:cNvSpPr>
                                <a:spLocks/>
                              </wps:cNvSpPr>
                              <wps:spPr bwMode="auto">
                                <a:xfrm>
                                  <a:off x="979" y="63"/>
                                  <a:ext cx="3946" cy="5503"/>
                                </a:xfrm>
                                <a:custGeom>
                                  <a:avLst/>
                                  <a:gdLst>
                                    <a:gd name="T0" fmla="+- 0 4300 979"/>
                                    <a:gd name="T1" fmla="*/ T0 w 3946"/>
                                    <a:gd name="T2" fmla="+- 0 1469 63"/>
                                    <a:gd name="T3" fmla="*/ 1469 h 5503"/>
                                    <a:gd name="T4" fmla="+- 0 4300 979"/>
                                    <a:gd name="T5" fmla="*/ T4 w 3946"/>
                                    <a:gd name="T6" fmla="+- 0 1378 63"/>
                                    <a:gd name="T7" fmla="*/ 1378 h 5503"/>
                                    <a:gd name="T8" fmla="+- 0 4271 979"/>
                                    <a:gd name="T9" fmla="*/ T8 w 3946"/>
                                    <a:gd name="T10" fmla="+- 0 1383 63"/>
                                    <a:gd name="T11" fmla="*/ 1383 h 5503"/>
                                    <a:gd name="T12" fmla="+- 0 4274 979"/>
                                    <a:gd name="T13" fmla="*/ T12 w 3946"/>
                                    <a:gd name="T14" fmla="+- 0 1383 63"/>
                                    <a:gd name="T15" fmla="*/ 1383 h 5503"/>
                                    <a:gd name="T16" fmla="+- 0 4274 979"/>
                                    <a:gd name="T17" fmla="*/ T16 w 3946"/>
                                    <a:gd name="T18" fmla="+- 0 1473 63"/>
                                    <a:gd name="T19" fmla="*/ 1473 h 5503"/>
                                    <a:gd name="T20" fmla="+- 0 4288 979"/>
                                    <a:gd name="T21" fmla="*/ T20 w 3946"/>
                                    <a:gd name="T22" fmla="+- 0 1471 63"/>
                                    <a:gd name="T23" fmla="*/ 1471 h 5503"/>
                                    <a:gd name="T24" fmla="+- 0 4300 979"/>
                                    <a:gd name="T25" fmla="*/ T24 w 3946"/>
                                    <a:gd name="T26" fmla="+- 0 1469 63"/>
                                    <a:gd name="T27" fmla="*/ 1469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321" y="1406"/>
                                      </a:moveTo>
                                      <a:lnTo>
                                        <a:pt x="3321" y="1315"/>
                                      </a:lnTo>
                                      <a:lnTo>
                                        <a:pt x="3292" y="1320"/>
                                      </a:lnTo>
                                      <a:lnTo>
                                        <a:pt x="3295" y="1320"/>
                                      </a:lnTo>
                                      <a:lnTo>
                                        <a:pt x="3295" y="1410"/>
                                      </a:lnTo>
                                      <a:lnTo>
                                        <a:pt x="3309" y="1408"/>
                                      </a:lnTo>
                                      <a:lnTo>
                                        <a:pt x="3321" y="14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5" name="Freeform 1923"/>
                              <wps:cNvSpPr>
                                <a:spLocks/>
                              </wps:cNvSpPr>
                              <wps:spPr bwMode="auto">
                                <a:xfrm>
                                  <a:off x="979" y="63"/>
                                  <a:ext cx="3946" cy="5503"/>
                                </a:xfrm>
                                <a:custGeom>
                                  <a:avLst/>
                                  <a:gdLst>
                                    <a:gd name="T0" fmla="+- 0 4324 979"/>
                                    <a:gd name="T1" fmla="*/ T0 w 3946"/>
                                    <a:gd name="T2" fmla="+- 0 1463 63"/>
                                    <a:gd name="T3" fmla="*/ 1463 h 5503"/>
                                    <a:gd name="T4" fmla="+- 0 4324 979"/>
                                    <a:gd name="T5" fmla="*/ T4 w 3946"/>
                                    <a:gd name="T6" fmla="+- 0 1371 63"/>
                                    <a:gd name="T7" fmla="*/ 1371 h 5503"/>
                                    <a:gd name="T8" fmla="+- 0 4298 979"/>
                                    <a:gd name="T9" fmla="*/ T8 w 3946"/>
                                    <a:gd name="T10" fmla="+- 0 1378 63"/>
                                    <a:gd name="T11" fmla="*/ 1378 h 5503"/>
                                    <a:gd name="T12" fmla="+- 0 4300 979"/>
                                    <a:gd name="T13" fmla="*/ T12 w 3946"/>
                                    <a:gd name="T14" fmla="+- 0 1378 63"/>
                                    <a:gd name="T15" fmla="*/ 1378 h 5503"/>
                                    <a:gd name="T16" fmla="+- 0 4300 979"/>
                                    <a:gd name="T17" fmla="*/ T16 w 3946"/>
                                    <a:gd name="T18" fmla="+- 0 1469 63"/>
                                    <a:gd name="T19" fmla="*/ 1469 h 5503"/>
                                    <a:gd name="T20" fmla="+- 0 4319 979"/>
                                    <a:gd name="T21" fmla="*/ T20 w 3946"/>
                                    <a:gd name="T22" fmla="+- 0 1464 63"/>
                                    <a:gd name="T23" fmla="*/ 1464 h 5503"/>
                                    <a:gd name="T24" fmla="+- 0 4324 979"/>
                                    <a:gd name="T25" fmla="*/ T24 w 3946"/>
                                    <a:gd name="T26" fmla="+- 0 1463 63"/>
                                    <a:gd name="T27" fmla="*/ 1463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345" y="1400"/>
                                      </a:moveTo>
                                      <a:lnTo>
                                        <a:pt x="3345" y="1308"/>
                                      </a:lnTo>
                                      <a:lnTo>
                                        <a:pt x="3319" y="1315"/>
                                      </a:lnTo>
                                      <a:lnTo>
                                        <a:pt x="3321" y="1315"/>
                                      </a:lnTo>
                                      <a:lnTo>
                                        <a:pt x="3321" y="1406"/>
                                      </a:lnTo>
                                      <a:lnTo>
                                        <a:pt x="3340" y="1401"/>
                                      </a:lnTo>
                                      <a:lnTo>
                                        <a:pt x="3345" y="140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 name="Freeform 1924"/>
                              <wps:cNvSpPr>
                                <a:spLocks/>
                              </wps:cNvSpPr>
                              <wps:spPr bwMode="auto">
                                <a:xfrm>
                                  <a:off x="979" y="63"/>
                                  <a:ext cx="3946" cy="5503"/>
                                </a:xfrm>
                                <a:custGeom>
                                  <a:avLst/>
                                  <a:gdLst>
                                    <a:gd name="T0" fmla="+- 0 4365 979"/>
                                    <a:gd name="T1" fmla="*/ T0 w 3946"/>
                                    <a:gd name="T2" fmla="+- 0 1452 63"/>
                                    <a:gd name="T3" fmla="*/ 1452 h 5503"/>
                                    <a:gd name="T4" fmla="+- 0 4336 979"/>
                                    <a:gd name="T5" fmla="*/ T4 w 3946"/>
                                    <a:gd name="T6" fmla="+- 0 1366 63"/>
                                    <a:gd name="T7" fmla="*/ 1366 h 5503"/>
                                    <a:gd name="T8" fmla="+- 0 4322 979"/>
                                    <a:gd name="T9" fmla="*/ T8 w 3946"/>
                                    <a:gd name="T10" fmla="+- 0 1371 63"/>
                                    <a:gd name="T11" fmla="*/ 1371 h 5503"/>
                                    <a:gd name="T12" fmla="+- 0 4324 979"/>
                                    <a:gd name="T13" fmla="*/ T12 w 3946"/>
                                    <a:gd name="T14" fmla="+- 0 1371 63"/>
                                    <a:gd name="T15" fmla="*/ 1371 h 5503"/>
                                    <a:gd name="T16" fmla="+- 0 4324 979"/>
                                    <a:gd name="T17" fmla="*/ T16 w 3946"/>
                                    <a:gd name="T18" fmla="+- 0 1463 63"/>
                                    <a:gd name="T19" fmla="*/ 1463 h 5503"/>
                                    <a:gd name="T20" fmla="+- 0 4348 979"/>
                                    <a:gd name="T21" fmla="*/ T20 w 3946"/>
                                    <a:gd name="T22" fmla="+- 0 1457 63"/>
                                    <a:gd name="T23" fmla="*/ 1457 h 5503"/>
                                    <a:gd name="T24" fmla="+- 0 4365 979"/>
                                    <a:gd name="T25" fmla="*/ T24 w 3946"/>
                                    <a:gd name="T26" fmla="+- 0 1452 63"/>
                                    <a:gd name="T27" fmla="*/ 1452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386" y="1389"/>
                                      </a:moveTo>
                                      <a:lnTo>
                                        <a:pt x="3357" y="1303"/>
                                      </a:lnTo>
                                      <a:lnTo>
                                        <a:pt x="3343" y="1308"/>
                                      </a:lnTo>
                                      <a:lnTo>
                                        <a:pt x="3345" y="1308"/>
                                      </a:lnTo>
                                      <a:lnTo>
                                        <a:pt x="3345" y="1400"/>
                                      </a:lnTo>
                                      <a:lnTo>
                                        <a:pt x="3369" y="1394"/>
                                      </a:lnTo>
                                      <a:lnTo>
                                        <a:pt x="3386" y="13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7" name="Freeform 1925"/>
                              <wps:cNvSpPr>
                                <a:spLocks/>
                              </wps:cNvSpPr>
                              <wps:spPr bwMode="auto">
                                <a:xfrm>
                                  <a:off x="979" y="63"/>
                                  <a:ext cx="3946" cy="5503"/>
                                </a:xfrm>
                                <a:custGeom>
                                  <a:avLst/>
                                  <a:gdLst>
                                    <a:gd name="T0" fmla="+- 0 4115 979"/>
                                    <a:gd name="T1" fmla="*/ T0 w 3946"/>
                                    <a:gd name="T2" fmla="+- 0 1491 63"/>
                                    <a:gd name="T3" fmla="*/ 1491 h 5503"/>
                                    <a:gd name="T4" fmla="+- 0 4115 979"/>
                                    <a:gd name="T5" fmla="*/ T4 w 3946"/>
                                    <a:gd name="T6" fmla="+- 0 1402 63"/>
                                    <a:gd name="T7" fmla="*/ 1402 h 5503"/>
                                    <a:gd name="T8" fmla="+- 0 4082 979"/>
                                    <a:gd name="T9" fmla="*/ T8 w 3946"/>
                                    <a:gd name="T10" fmla="+- 0 1402 63"/>
                                    <a:gd name="T11" fmla="*/ 1402 h 5503"/>
                                    <a:gd name="T12" fmla="+- 0 4087 979"/>
                                    <a:gd name="T13" fmla="*/ T12 w 3946"/>
                                    <a:gd name="T14" fmla="+- 0 1493 63"/>
                                    <a:gd name="T15" fmla="*/ 1493 h 5503"/>
                                    <a:gd name="T16" fmla="+- 0 4115 979"/>
                                    <a:gd name="T17" fmla="*/ T16 w 3946"/>
                                    <a:gd name="T18" fmla="+- 0 1491 63"/>
                                    <a:gd name="T19" fmla="*/ 1491 h 5503"/>
                                  </a:gdLst>
                                  <a:ahLst/>
                                  <a:cxnLst>
                                    <a:cxn ang="0">
                                      <a:pos x="T1" y="T3"/>
                                    </a:cxn>
                                    <a:cxn ang="0">
                                      <a:pos x="T5" y="T7"/>
                                    </a:cxn>
                                    <a:cxn ang="0">
                                      <a:pos x="T9" y="T11"/>
                                    </a:cxn>
                                    <a:cxn ang="0">
                                      <a:pos x="T13" y="T15"/>
                                    </a:cxn>
                                    <a:cxn ang="0">
                                      <a:pos x="T17" y="T19"/>
                                    </a:cxn>
                                  </a:cxnLst>
                                  <a:rect l="0" t="0" r="r" b="b"/>
                                  <a:pathLst>
                                    <a:path w="3946" h="5503">
                                      <a:moveTo>
                                        <a:pt x="3136" y="1428"/>
                                      </a:moveTo>
                                      <a:lnTo>
                                        <a:pt x="3136" y="1339"/>
                                      </a:lnTo>
                                      <a:lnTo>
                                        <a:pt x="3103" y="1339"/>
                                      </a:lnTo>
                                      <a:lnTo>
                                        <a:pt x="3108" y="1430"/>
                                      </a:lnTo>
                                      <a:lnTo>
                                        <a:pt x="3136" y="142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8" name="Freeform 1926"/>
                              <wps:cNvSpPr>
                                <a:spLocks/>
                              </wps:cNvSpPr>
                              <wps:spPr bwMode="auto">
                                <a:xfrm>
                                  <a:off x="979" y="63"/>
                                  <a:ext cx="3946" cy="5503"/>
                                </a:xfrm>
                                <a:custGeom>
                                  <a:avLst/>
                                  <a:gdLst>
                                    <a:gd name="T0" fmla="+- 0 4178 979"/>
                                    <a:gd name="T1" fmla="*/ T0 w 3946"/>
                                    <a:gd name="T2" fmla="+- 0 1486 63"/>
                                    <a:gd name="T3" fmla="*/ 1486 h 5503"/>
                                    <a:gd name="T4" fmla="+- 0 4171 979"/>
                                    <a:gd name="T5" fmla="*/ T4 w 3946"/>
                                    <a:gd name="T6" fmla="+- 0 1397 63"/>
                                    <a:gd name="T7" fmla="*/ 1397 h 5503"/>
                                    <a:gd name="T8" fmla="+- 0 4149 979"/>
                                    <a:gd name="T9" fmla="*/ T8 w 3946"/>
                                    <a:gd name="T10" fmla="+- 0 1399 63"/>
                                    <a:gd name="T11" fmla="*/ 1399 h 5503"/>
                                    <a:gd name="T12" fmla="+- 0 4113 979"/>
                                    <a:gd name="T13" fmla="*/ T12 w 3946"/>
                                    <a:gd name="T14" fmla="+- 0 1402 63"/>
                                    <a:gd name="T15" fmla="*/ 1402 h 5503"/>
                                    <a:gd name="T16" fmla="+- 0 4115 979"/>
                                    <a:gd name="T17" fmla="*/ T16 w 3946"/>
                                    <a:gd name="T18" fmla="+- 0 1402 63"/>
                                    <a:gd name="T19" fmla="*/ 1402 h 5503"/>
                                    <a:gd name="T20" fmla="+- 0 4115 979"/>
                                    <a:gd name="T21" fmla="*/ T20 w 3946"/>
                                    <a:gd name="T22" fmla="+- 0 1491 63"/>
                                    <a:gd name="T23" fmla="*/ 1491 h 5503"/>
                                    <a:gd name="T24" fmla="+- 0 4120 979"/>
                                    <a:gd name="T25" fmla="*/ T24 w 3946"/>
                                    <a:gd name="T26" fmla="+- 0 1491 63"/>
                                    <a:gd name="T27" fmla="*/ 1491 h 5503"/>
                                    <a:gd name="T28" fmla="+- 0 4156 979"/>
                                    <a:gd name="T29" fmla="*/ T28 w 3946"/>
                                    <a:gd name="T30" fmla="+- 0 1488 63"/>
                                    <a:gd name="T31" fmla="*/ 1488 h 5503"/>
                                    <a:gd name="T32" fmla="+- 0 4178 979"/>
                                    <a:gd name="T33" fmla="*/ T32 w 3946"/>
                                    <a:gd name="T34" fmla="+- 0 1486 63"/>
                                    <a:gd name="T35" fmla="*/ 1486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46" h="5503">
                                      <a:moveTo>
                                        <a:pt x="3199" y="1423"/>
                                      </a:moveTo>
                                      <a:lnTo>
                                        <a:pt x="3192" y="1334"/>
                                      </a:lnTo>
                                      <a:lnTo>
                                        <a:pt x="3170" y="1336"/>
                                      </a:lnTo>
                                      <a:lnTo>
                                        <a:pt x="3134" y="1339"/>
                                      </a:lnTo>
                                      <a:lnTo>
                                        <a:pt x="3136" y="1339"/>
                                      </a:lnTo>
                                      <a:lnTo>
                                        <a:pt x="3136" y="1428"/>
                                      </a:lnTo>
                                      <a:lnTo>
                                        <a:pt x="3141" y="1428"/>
                                      </a:lnTo>
                                      <a:lnTo>
                                        <a:pt x="3177" y="1425"/>
                                      </a:lnTo>
                                      <a:lnTo>
                                        <a:pt x="3199" y="14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9" name="Freeform 1927"/>
                              <wps:cNvSpPr>
                                <a:spLocks/>
                              </wps:cNvSpPr>
                              <wps:spPr bwMode="auto">
                                <a:xfrm>
                                  <a:off x="979" y="63"/>
                                  <a:ext cx="3946" cy="5503"/>
                                </a:xfrm>
                                <a:custGeom>
                                  <a:avLst/>
                                  <a:gdLst>
                                    <a:gd name="T0" fmla="+- 0 3998 979"/>
                                    <a:gd name="T1" fmla="*/ T0 w 3946"/>
                                    <a:gd name="T2" fmla="+- 0 1495 63"/>
                                    <a:gd name="T3" fmla="*/ 1495 h 5503"/>
                                    <a:gd name="T4" fmla="+- 0 3993 979"/>
                                    <a:gd name="T5" fmla="*/ T4 w 3946"/>
                                    <a:gd name="T6" fmla="+- 0 1407 63"/>
                                    <a:gd name="T7" fmla="*/ 1407 h 5503"/>
                                    <a:gd name="T8" fmla="+- 0 3926 979"/>
                                    <a:gd name="T9" fmla="*/ T8 w 3946"/>
                                    <a:gd name="T10" fmla="+- 0 1409 63"/>
                                    <a:gd name="T11" fmla="*/ 1409 h 5503"/>
                                    <a:gd name="T12" fmla="+- 0 3904 979"/>
                                    <a:gd name="T13" fmla="*/ T12 w 3946"/>
                                    <a:gd name="T14" fmla="+- 0 1409 63"/>
                                    <a:gd name="T15" fmla="*/ 1409 h 5503"/>
                                    <a:gd name="T16" fmla="+- 0 3907 979"/>
                                    <a:gd name="T17" fmla="*/ T16 w 3946"/>
                                    <a:gd name="T18" fmla="+- 0 1500 63"/>
                                    <a:gd name="T19" fmla="*/ 1500 h 5503"/>
                                    <a:gd name="T20" fmla="+- 0 3928 979"/>
                                    <a:gd name="T21" fmla="*/ T20 w 3946"/>
                                    <a:gd name="T22" fmla="+- 0 1498 63"/>
                                    <a:gd name="T23" fmla="*/ 1498 h 5503"/>
                                    <a:gd name="T24" fmla="+- 0 3998 979"/>
                                    <a:gd name="T25" fmla="*/ T24 w 3946"/>
                                    <a:gd name="T26" fmla="+- 0 1495 63"/>
                                    <a:gd name="T27" fmla="*/ 1495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019" y="1432"/>
                                      </a:moveTo>
                                      <a:lnTo>
                                        <a:pt x="3014" y="1344"/>
                                      </a:lnTo>
                                      <a:lnTo>
                                        <a:pt x="2947" y="1346"/>
                                      </a:lnTo>
                                      <a:lnTo>
                                        <a:pt x="2925" y="1346"/>
                                      </a:lnTo>
                                      <a:lnTo>
                                        <a:pt x="2928" y="1437"/>
                                      </a:lnTo>
                                      <a:lnTo>
                                        <a:pt x="2949" y="1435"/>
                                      </a:lnTo>
                                      <a:lnTo>
                                        <a:pt x="3019" y="143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0" name="Freeform 1928"/>
                              <wps:cNvSpPr>
                                <a:spLocks/>
                              </wps:cNvSpPr>
                              <wps:spPr bwMode="auto">
                                <a:xfrm>
                                  <a:off x="979" y="63"/>
                                  <a:ext cx="3946" cy="5503"/>
                                </a:xfrm>
                                <a:custGeom>
                                  <a:avLst/>
                                  <a:gdLst>
                                    <a:gd name="T0" fmla="+- 0 3818 979"/>
                                    <a:gd name="T1" fmla="*/ T0 w 3946"/>
                                    <a:gd name="T2" fmla="+- 0 1505 63"/>
                                    <a:gd name="T3" fmla="*/ 1505 h 5503"/>
                                    <a:gd name="T4" fmla="+- 0 3813 979"/>
                                    <a:gd name="T5" fmla="*/ T4 w 3946"/>
                                    <a:gd name="T6" fmla="+- 0 1414 63"/>
                                    <a:gd name="T7" fmla="*/ 1414 h 5503"/>
                                    <a:gd name="T8" fmla="+- 0 3763 979"/>
                                    <a:gd name="T9" fmla="*/ T8 w 3946"/>
                                    <a:gd name="T10" fmla="+- 0 1416 63"/>
                                    <a:gd name="T11" fmla="*/ 1416 h 5503"/>
                                    <a:gd name="T12" fmla="+- 0 3722 979"/>
                                    <a:gd name="T13" fmla="*/ T12 w 3946"/>
                                    <a:gd name="T14" fmla="+- 0 1421 63"/>
                                    <a:gd name="T15" fmla="*/ 1421 h 5503"/>
                                    <a:gd name="T16" fmla="+- 0 3729 979"/>
                                    <a:gd name="T17" fmla="*/ T16 w 3946"/>
                                    <a:gd name="T18" fmla="+- 0 1510 63"/>
                                    <a:gd name="T19" fmla="*/ 1510 h 5503"/>
                                    <a:gd name="T20" fmla="+- 0 3767 979"/>
                                    <a:gd name="T21" fmla="*/ T20 w 3946"/>
                                    <a:gd name="T22" fmla="+- 0 1508 63"/>
                                    <a:gd name="T23" fmla="*/ 1508 h 5503"/>
                                    <a:gd name="T24" fmla="+- 0 3818 979"/>
                                    <a:gd name="T25" fmla="*/ T24 w 3946"/>
                                    <a:gd name="T26" fmla="+- 0 1505 63"/>
                                    <a:gd name="T27" fmla="*/ 1505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2839" y="1442"/>
                                      </a:moveTo>
                                      <a:lnTo>
                                        <a:pt x="2834" y="1351"/>
                                      </a:lnTo>
                                      <a:lnTo>
                                        <a:pt x="2784" y="1353"/>
                                      </a:lnTo>
                                      <a:lnTo>
                                        <a:pt x="2743" y="1358"/>
                                      </a:lnTo>
                                      <a:lnTo>
                                        <a:pt x="2750" y="1447"/>
                                      </a:lnTo>
                                      <a:lnTo>
                                        <a:pt x="2788" y="1445"/>
                                      </a:lnTo>
                                      <a:lnTo>
                                        <a:pt x="2839" y="144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1" name="Freeform 1929"/>
                              <wps:cNvSpPr>
                                <a:spLocks/>
                              </wps:cNvSpPr>
                              <wps:spPr bwMode="auto">
                                <a:xfrm>
                                  <a:off x="979" y="63"/>
                                  <a:ext cx="3946" cy="5503"/>
                                </a:xfrm>
                                <a:custGeom>
                                  <a:avLst/>
                                  <a:gdLst>
                                    <a:gd name="T0" fmla="+- 0 3770 979"/>
                                    <a:gd name="T1" fmla="*/ T0 w 3946"/>
                                    <a:gd name="T2" fmla="+- 0 1507 63"/>
                                    <a:gd name="T3" fmla="*/ 1507 h 5503"/>
                                    <a:gd name="T4" fmla="+- 0 3767 979"/>
                                    <a:gd name="T5" fmla="*/ T4 w 3946"/>
                                    <a:gd name="T6" fmla="+- 0 1507 63"/>
                                    <a:gd name="T7" fmla="*/ 1507 h 5503"/>
                                    <a:gd name="T8" fmla="+- 0 3770 979"/>
                                    <a:gd name="T9" fmla="*/ T8 w 3946"/>
                                    <a:gd name="T10" fmla="+- 0 1507 63"/>
                                    <a:gd name="T11" fmla="*/ 1507 h 5503"/>
                                  </a:gdLst>
                                  <a:ahLst/>
                                  <a:cxnLst>
                                    <a:cxn ang="0">
                                      <a:pos x="T1" y="T3"/>
                                    </a:cxn>
                                    <a:cxn ang="0">
                                      <a:pos x="T5" y="T7"/>
                                    </a:cxn>
                                    <a:cxn ang="0">
                                      <a:pos x="T9" y="T11"/>
                                    </a:cxn>
                                  </a:cxnLst>
                                  <a:rect l="0" t="0" r="r" b="b"/>
                                  <a:pathLst>
                                    <a:path w="3946" h="5503">
                                      <a:moveTo>
                                        <a:pt x="2791" y="1444"/>
                                      </a:moveTo>
                                      <a:lnTo>
                                        <a:pt x="2788" y="1444"/>
                                      </a:lnTo>
                                      <a:lnTo>
                                        <a:pt x="2791" y="144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2" name="Freeform 1930"/>
                              <wps:cNvSpPr>
                                <a:spLocks/>
                              </wps:cNvSpPr>
                              <wps:spPr bwMode="auto">
                                <a:xfrm>
                                  <a:off x="979" y="63"/>
                                  <a:ext cx="3946" cy="5503"/>
                                </a:xfrm>
                                <a:custGeom>
                                  <a:avLst/>
                                  <a:gdLst>
                                    <a:gd name="T0" fmla="+- 0 3643 979"/>
                                    <a:gd name="T1" fmla="*/ T0 w 3946"/>
                                    <a:gd name="T2" fmla="+- 0 1519 63"/>
                                    <a:gd name="T3" fmla="*/ 1519 h 5503"/>
                                    <a:gd name="T4" fmla="+- 0 3631 979"/>
                                    <a:gd name="T5" fmla="*/ T4 w 3946"/>
                                    <a:gd name="T6" fmla="+- 0 1431 63"/>
                                    <a:gd name="T7" fmla="*/ 1431 h 5503"/>
                                    <a:gd name="T8" fmla="+- 0 3595 979"/>
                                    <a:gd name="T9" fmla="*/ T8 w 3946"/>
                                    <a:gd name="T10" fmla="+- 0 1435 63"/>
                                    <a:gd name="T11" fmla="*/ 1435 h 5503"/>
                                    <a:gd name="T12" fmla="+- 0 3551 979"/>
                                    <a:gd name="T13" fmla="*/ T12 w 3946"/>
                                    <a:gd name="T14" fmla="+- 0 1443 63"/>
                                    <a:gd name="T15" fmla="*/ 1443 h 5503"/>
                                    <a:gd name="T16" fmla="+- 0 3539 979"/>
                                    <a:gd name="T17" fmla="*/ T16 w 3946"/>
                                    <a:gd name="T18" fmla="+- 0 1445 63"/>
                                    <a:gd name="T19" fmla="*/ 1445 h 5503"/>
                                    <a:gd name="T20" fmla="+- 0 3556 979"/>
                                    <a:gd name="T21" fmla="*/ T20 w 3946"/>
                                    <a:gd name="T22" fmla="+- 0 1534 63"/>
                                    <a:gd name="T23" fmla="*/ 1534 h 5503"/>
                                    <a:gd name="T24" fmla="+- 0 3568 979"/>
                                    <a:gd name="T25" fmla="*/ T24 w 3946"/>
                                    <a:gd name="T26" fmla="+- 0 1531 63"/>
                                    <a:gd name="T27" fmla="*/ 1531 h 5503"/>
                                    <a:gd name="T28" fmla="+- 0 3607 979"/>
                                    <a:gd name="T29" fmla="*/ T28 w 3946"/>
                                    <a:gd name="T30" fmla="+- 0 1525 63"/>
                                    <a:gd name="T31" fmla="*/ 1525 h 5503"/>
                                    <a:gd name="T32" fmla="+- 0 3607 979"/>
                                    <a:gd name="T33" fmla="*/ T32 w 3946"/>
                                    <a:gd name="T34" fmla="+- 0 1524 63"/>
                                    <a:gd name="T35" fmla="*/ 1524 h 5503"/>
                                    <a:gd name="T36" fmla="+- 0 3643 979"/>
                                    <a:gd name="T37" fmla="*/ T36 w 3946"/>
                                    <a:gd name="T38" fmla="+- 0 1519 63"/>
                                    <a:gd name="T39" fmla="*/ 1519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46" h="5503">
                                      <a:moveTo>
                                        <a:pt x="2664" y="1456"/>
                                      </a:moveTo>
                                      <a:lnTo>
                                        <a:pt x="2652" y="1368"/>
                                      </a:lnTo>
                                      <a:lnTo>
                                        <a:pt x="2616" y="1372"/>
                                      </a:lnTo>
                                      <a:lnTo>
                                        <a:pt x="2572" y="1380"/>
                                      </a:lnTo>
                                      <a:lnTo>
                                        <a:pt x="2560" y="1382"/>
                                      </a:lnTo>
                                      <a:lnTo>
                                        <a:pt x="2577" y="1471"/>
                                      </a:lnTo>
                                      <a:lnTo>
                                        <a:pt x="2589" y="1468"/>
                                      </a:lnTo>
                                      <a:lnTo>
                                        <a:pt x="2628" y="1462"/>
                                      </a:lnTo>
                                      <a:lnTo>
                                        <a:pt x="2628" y="1461"/>
                                      </a:lnTo>
                                      <a:lnTo>
                                        <a:pt x="2664" y="14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3" name="Freeform 1931"/>
                              <wps:cNvSpPr>
                                <a:spLocks/>
                              </wps:cNvSpPr>
                              <wps:spPr bwMode="auto">
                                <a:xfrm>
                                  <a:off x="979" y="63"/>
                                  <a:ext cx="3946" cy="5503"/>
                                </a:xfrm>
                                <a:custGeom>
                                  <a:avLst/>
                                  <a:gdLst>
                                    <a:gd name="T0" fmla="+- 0 3609 979"/>
                                    <a:gd name="T1" fmla="*/ T0 w 3946"/>
                                    <a:gd name="T2" fmla="+- 0 1524 63"/>
                                    <a:gd name="T3" fmla="*/ 1524 h 5503"/>
                                    <a:gd name="T4" fmla="+- 0 3607 979"/>
                                    <a:gd name="T5" fmla="*/ T4 w 3946"/>
                                    <a:gd name="T6" fmla="+- 0 1524 63"/>
                                    <a:gd name="T7" fmla="*/ 1524 h 5503"/>
                                    <a:gd name="T8" fmla="+- 0 3607 979"/>
                                    <a:gd name="T9" fmla="*/ T8 w 3946"/>
                                    <a:gd name="T10" fmla="+- 0 1525 63"/>
                                    <a:gd name="T11" fmla="*/ 1525 h 5503"/>
                                    <a:gd name="T12" fmla="+- 0 3609 979"/>
                                    <a:gd name="T13" fmla="*/ T12 w 3946"/>
                                    <a:gd name="T14" fmla="+- 0 1524 63"/>
                                    <a:gd name="T15" fmla="*/ 1524 h 5503"/>
                                  </a:gdLst>
                                  <a:ahLst/>
                                  <a:cxnLst>
                                    <a:cxn ang="0">
                                      <a:pos x="T1" y="T3"/>
                                    </a:cxn>
                                    <a:cxn ang="0">
                                      <a:pos x="T5" y="T7"/>
                                    </a:cxn>
                                    <a:cxn ang="0">
                                      <a:pos x="T9" y="T11"/>
                                    </a:cxn>
                                    <a:cxn ang="0">
                                      <a:pos x="T13" y="T15"/>
                                    </a:cxn>
                                  </a:cxnLst>
                                  <a:rect l="0" t="0" r="r" b="b"/>
                                  <a:pathLst>
                                    <a:path w="3946" h="5503">
                                      <a:moveTo>
                                        <a:pt x="2630" y="1461"/>
                                      </a:moveTo>
                                      <a:lnTo>
                                        <a:pt x="2628" y="1461"/>
                                      </a:lnTo>
                                      <a:lnTo>
                                        <a:pt x="2628" y="1462"/>
                                      </a:lnTo>
                                      <a:lnTo>
                                        <a:pt x="2630" y="146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4" name="Freeform 1932"/>
                              <wps:cNvSpPr>
                                <a:spLocks/>
                              </wps:cNvSpPr>
                              <wps:spPr bwMode="auto">
                                <a:xfrm>
                                  <a:off x="979" y="63"/>
                                  <a:ext cx="3946" cy="5503"/>
                                </a:xfrm>
                                <a:custGeom>
                                  <a:avLst/>
                                  <a:gdLst>
                                    <a:gd name="T0" fmla="+- 0 3470 979"/>
                                    <a:gd name="T1" fmla="*/ T0 w 3946"/>
                                    <a:gd name="T2" fmla="+- 0 1553 63"/>
                                    <a:gd name="T3" fmla="*/ 1553 h 5503"/>
                                    <a:gd name="T4" fmla="+- 0 3448 979"/>
                                    <a:gd name="T5" fmla="*/ T4 w 3946"/>
                                    <a:gd name="T6" fmla="+- 0 1464 63"/>
                                    <a:gd name="T7" fmla="*/ 1464 h 5503"/>
                                    <a:gd name="T8" fmla="+- 0 3429 979"/>
                                    <a:gd name="T9" fmla="*/ T8 w 3946"/>
                                    <a:gd name="T10" fmla="+- 0 1471 63"/>
                                    <a:gd name="T11" fmla="*/ 1471 h 5503"/>
                                    <a:gd name="T12" fmla="+- 0 3388 979"/>
                                    <a:gd name="T13" fmla="*/ T12 w 3946"/>
                                    <a:gd name="T14" fmla="+- 0 1483 63"/>
                                    <a:gd name="T15" fmla="*/ 1483 h 5503"/>
                                    <a:gd name="T16" fmla="+- 0 3359 979"/>
                                    <a:gd name="T17" fmla="*/ T16 w 3946"/>
                                    <a:gd name="T18" fmla="+- 0 1493 63"/>
                                    <a:gd name="T19" fmla="*/ 1493 h 5503"/>
                                    <a:gd name="T20" fmla="+- 0 3388 979"/>
                                    <a:gd name="T21" fmla="*/ T20 w 3946"/>
                                    <a:gd name="T22" fmla="+- 0 1577 63"/>
                                    <a:gd name="T23" fmla="*/ 1577 h 5503"/>
                                    <a:gd name="T24" fmla="+- 0 3415 979"/>
                                    <a:gd name="T25" fmla="*/ T24 w 3946"/>
                                    <a:gd name="T26" fmla="+- 0 1568 63"/>
                                    <a:gd name="T27" fmla="*/ 1568 h 5503"/>
                                    <a:gd name="T28" fmla="+- 0 3415 979"/>
                                    <a:gd name="T29" fmla="*/ T28 w 3946"/>
                                    <a:gd name="T30" fmla="+- 0 1567 63"/>
                                    <a:gd name="T31" fmla="*/ 1567 h 5503"/>
                                    <a:gd name="T32" fmla="+- 0 3453 979"/>
                                    <a:gd name="T33" fmla="*/ T32 w 3946"/>
                                    <a:gd name="T34" fmla="+- 0 1558 63"/>
                                    <a:gd name="T35" fmla="*/ 1558 h 5503"/>
                                    <a:gd name="T36" fmla="+- 0 3470 979"/>
                                    <a:gd name="T37" fmla="*/ T36 w 3946"/>
                                    <a:gd name="T38" fmla="+- 0 1553 63"/>
                                    <a:gd name="T39" fmla="*/ 1553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46" h="5503">
                                      <a:moveTo>
                                        <a:pt x="2491" y="1490"/>
                                      </a:moveTo>
                                      <a:lnTo>
                                        <a:pt x="2469" y="1401"/>
                                      </a:lnTo>
                                      <a:lnTo>
                                        <a:pt x="2450" y="1408"/>
                                      </a:lnTo>
                                      <a:lnTo>
                                        <a:pt x="2409" y="1420"/>
                                      </a:lnTo>
                                      <a:lnTo>
                                        <a:pt x="2380" y="1430"/>
                                      </a:lnTo>
                                      <a:lnTo>
                                        <a:pt x="2409" y="1514"/>
                                      </a:lnTo>
                                      <a:lnTo>
                                        <a:pt x="2436" y="1505"/>
                                      </a:lnTo>
                                      <a:lnTo>
                                        <a:pt x="2436" y="1504"/>
                                      </a:lnTo>
                                      <a:lnTo>
                                        <a:pt x="2474" y="1495"/>
                                      </a:lnTo>
                                      <a:lnTo>
                                        <a:pt x="2491" y="149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5" name="Freeform 1933"/>
                              <wps:cNvSpPr>
                                <a:spLocks/>
                              </wps:cNvSpPr>
                              <wps:spPr bwMode="auto">
                                <a:xfrm>
                                  <a:off x="979" y="63"/>
                                  <a:ext cx="3946" cy="5503"/>
                                </a:xfrm>
                                <a:custGeom>
                                  <a:avLst/>
                                  <a:gdLst>
                                    <a:gd name="T0" fmla="+- 0 3417 979"/>
                                    <a:gd name="T1" fmla="*/ T0 w 3946"/>
                                    <a:gd name="T2" fmla="+- 0 1567 63"/>
                                    <a:gd name="T3" fmla="*/ 1567 h 5503"/>
                                    <a:gd name="T4" fmla="+- 0 3415 979"/>
                                    <a:gd name="T5" fmla="*/ T4 w 3946"/>
                                    <a:gd name="T6" fmla="+- 0 1567 63"/>
                                    <a:gd name="T7" fmla="*/ 1567 h 5503"/>
                                    <a:gd name="T8" fmla="+- 0 3415 979"/>
                                    <a:gd name="T9" fmla="*/ T8 w 3946"/>
                                    <a:gd name="T10" fmla="+- 0 1568 63"/>
                                    <a:gd name="T11" fmla="*/ 1568 h 5503"/>
                                    <a:gd name="T12" fmla="+- 0 3417 979"/>
                                    <a:gd name="T13" fmla="*/ T12 w 3946"/>
                                    <a:gd name="T14" fmla="+- 0 1567 63"/>
                                    <a:gd name="T15" fmla="*/ 1567 h 5503"/>
                                  </a:gdLst>
                                  <a:ahLst/>
                                  <a:cxnLst>
                                    <a:cxn ang="0">
                                      <a:pos x="T1" y="T3"/>
                                    </a:cxn>
                                    <a:cxn ang="0">
                                      <a:pos x="T5" y="T7"/>
                                    </a:cxn>
                                    <a:cxn ang="0">
                                      <a:pos x="T9" y="T11"/>
                                    </a:cxn>
                                    <a:cxn ang="0">
                                      <a:pos x="T13" y="T15"/>
                                    </a:cxn>
                                  </a:cxnLst>
                                  <a:rect l="0" t="0" r="r" b="b"/>
                                  <a:pathLst>
                                    <a:path w="3946" h="5503">
                                      <a:moveTo>
                                        <a:pt x="2438" y="1504"/>
                                      </a:moveTo>
                                      <a:lnTo>
                                        <a:pt x="2436" y="1504"/>
                                      </a:lnTo>
                                      <a:lnTo>
                                        <a:pt x="2436" y="1505"/>
                                      </a:lnTo>
                                      <a:lnTo>
                                        <a:pt x="2438" y="15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Freeform 1934"/>
                              <wps:cNvSpPr>
                                <a:spLocks/>
                              </wps:cNvSpPr>
                              <wps:spPr bwMode="auto">
                                <a:xfrm>
                                  <a:off x="979" y="63"/>
                                  <a:ext cx="3946" cy="5503"/>
                                </a:xfrm>
                                <a:custGeom>
                                  <a:avLst/>
                                  <a:gdLst>
                                    <a:gd name="T0" fmla="+- 0 3311 979"/>
                                    <a:gd name="T1" fmla="*/ T0 w 3946"/>
                                    <a:gd name="T2" fmla="+- 0 1611 63"/>
                                    <a:gd name="T3" fmla="*/ 1611 h 5503"/>
                                    <a:gd name="T4" fmla="+- 0 3271 979"/>
                                    <a:gd name="T5" fmla="*/ T4 w 3946"/>
                                    <a:gd name="T6" fmla="+- 0 1531 63"/>
                                    <a:gd name="T7" fmla="*/ 1531 h 5503"/>
                                    <a:gd name="T8" fmla="+- 0 3235 979"/>
                                    <a:gd name="T9" fmla="*/ T8 w 3946"/>
                                    <a:gd name="T10" fmla="+- 0 1551 63"/>
                                    <a:gd name="T11" fmla="*/ 1551 h 5503"/>
                                    <a:gd name="T12" fmla="+- 0 3199 979"/>
                                    <a:gd name="T13" fmla="*/ T12 w 3946"/>
                                    <a:gd name="T14" fmla="+- 0 1572 63"/>
                                    <a:gd name="T15" fmla="*/ 1572 h 5503"/>
                                    <a:gd name="T16" fmla="+- 0 3189 979"/>
                                    <a:gd name="T17" fmla="*/ T16 w 3946"/>
                                    <a:gd name="T18" fmla="+- 0 1579 63"/>
                                    <a:gd name="T19" fmla="*/ 1579 h 5503"/>
                                    <a:gd name="T20" fmla="+- 0 3239 979"/>
                                    <a:gd name="T21" fmla="*/ T20 w 3946"/>
                                    <a:gd name="T22" fmla="+- 0 1654 63"/>
                                    <a:gd name="T23" fmla="*/ 1654 h 5503"/>
                                    <a:gd name="T24" fmla="+- 0 3249 979"/>
                                    <a:gd name="T25" fmla="*/ T24 w 3946"/>
                                    <a:gd name="T26" fmla="+- 0 1647 63"/>
                                    <a:gd name="T27" fmla="*/ 1647 h 5503"/>
                                    <a:gd name="T28" fmla="+- 0 3249 979"/>
                                    <a:gd name="T29" fmla="*/ T28 w 3946"/>
                                    <a:gd name="T30" fmla="+- 0 1647 63"/>
                                    <a:gd name="T31" fmla="*/ 1647 h 5503"/>
                                    <a:gd name="T32" fmla="+- 0 3280 979"/>
                                    <a:gd name="T33" fmla="*/ T32 w 3946"/>
                                    <a:gd name="T34" fmla="+- 0 1627 63"/>
                                    <a:gd name="T35" fmla="*/ 1627 h 5503"/>
                                    <a:gd name="T36" fmla="+- 0 3280 979"/>
                                    <a:gd name="T37" fmla="*/ T36 w 3946"/>
                                    <a:gd name="T38" fmla="+- 0 1628 63"/>
                                    <a:gd name="T39" fmla="*/ 1628 h 5503"/>
                                    <a:gd name="T40" fmla="+- 0 3311 979"/>
                                    <a:gd name="T41" fmla="*/ T40 w 3946"/>
                                    <a:gd name="T42" fmla="+- 0 1611 63"/>
                                    <a:gd name="T43" fmla="*/ 1611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6" h="5503">
                                      <a:moveTo>
                                        <a:pt x="2332" y="1548"/>
                                      </a:moveTo>
                                      <a:lnTo>
                                        <a:pt x="2292" y="1468"/>
                                      </a:lnTo>
                                      <a:lnTo>
                                        <a:pt x="2256" y="1488"/>
                                      </a:lnTo>
                                      <a:lnTo>
                                        <a:pt x="2220" y="1509"/>
                                      </a:lnTo>
                                      <a:lnTo>
                                        <a:pt x="2210" y="1516"/>
                                      </a:lnTo>
                                      <a:lnTo>
                                        <a:pt x="2260" y="1591"/>
                                      </a:lnTo>
                                      <a:lnTo>
                                        <a:pt x="2270" y="1584"/>
                                      </a:lnTo>
                                      <a:lnTo>
                                        <a:pt x="2301" y="1564"/>
                                      </a:lnTo>
                                      <a:lnTo>
                                        <a:pt x="2301" y="1565"/>
                                      </a:lnTo>
                                      <a:lnTo>
                                        <a:pt x="2332" y="154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7" name="Freeform 1935"/>
                              <wps:cNvSpPr>
                                <a:spLocks/>
                              </wps:cNvSpPr>
                              <wps:spPr bwMode="auto">
                                <a:xfrm>
                                  <a:off x="979" y="63"/>
                                  <a:ext cx="3946" cy="5503"/>
                                </a:xfrm>
                                <a:custGeom>
                                  <a:avLst/>
                                  <a:gdLst>
                                    <a:gd name="T0" fmla="+- 0 3249 979"/>
                                    <a:gd name="T1" fmla="*/ T0 w 3946"/>
                                    <a:gd name="T2" fmla="+- 0 1647 63"/>
                                    <a:gd name="T3" fmla="*/ 1647 h 5503"/>
                                    <a:gd name="T4" fmla="+- 0 3249 979"/>
                                    <a:gd name="T5" fmla="*/ T4 w 3946"/>
                                    <a:gd name="T6" fmla="+- 0 1647 63"/>
                                    <a:gd name="T7" fmla="*/ 1647 h 5503"/>
                                    <a:gd name="T8" fmla="+- 0 3247 979"/>
                                    <a:gd name="T9" fmla="*/ T8 w 3946"/>
                                    <a:gd name="T10" fmla="+- 0 1649 63"/>
                                    <a:gd name="T11" fmla="*/ 1649 h 5503"/>
                                    <a:gd name="T12" fmla="+- 0 3249 979"/>
                                    <a:gd name="T13" fmla="*/ T12 w 3946"/>
                                    <a:gd name="T14" fmla="+- 0 1647 63"/>
                                    <a:gd name="T15" fmla="*/ 1647 h 5503"/>
                                  </a:gdLst>
                                  <a:ahLst/>
                                  <a:cxnLst>
                                    <a:cxn ang="0">
                                      <a:pos x="T1" y="T3"/>
                                    </a:cxn>
                                    <a:cxn ang="0">
                                      <a:pos x="T5" y="T7"/>
                                    </a:cxn>
                                    <a:cxn ang="0">
                                      <a:pos x="T9" y="T11"/>
                                    </a:cxn>
                                    <a:cxn ang="0">
                                      <a:pos x="T13" y="T15"/>
                                    </a:cxn>
                                  </a:cxnLst>
                                  <a:rect l="0" t="0" r="r" b="b"/>
                                  <a:pathLst>
                                    <a:path w="3946" h="5503">
                                      <a:moveTo>
                                        <a:pt x="2270" y="1584"/>
                                      </a:moveTo>
                                      <a:lnTo>
                                        <a:pt x="2270" y="1584"/>
                                      </a:lnTo>
                                      <a:lnTo>
                                        <a:pt x="2268" y="1586"/>
                                      </a:lnTo>
                                      <a:lnTo>
                                        <a:pt x="2270" y="158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8" name="Freeform 1936"/>
                              <wps:cNvSpPr>
                                <a:spLocks/>
                              </wps:cNvSpPr>
                              <wps:spPr bwMode="auto">
                                <a:xfrm>
                                  <a:off x="979" y="63"/>
                                  <a:ext cx="3946" cy="5503"/>
                                </a:xfrm>
                                <a:custGeom>
                                  <a:avLst/>
                                  <a:gdLst>
                                    <a:gd name="T0" fmla="+- 0 3280 979"/>
                                    <a:gd name="T1" fmla="*/ T0 w 3946"/>
                                    <a:gd name="T2" fmla="+- 0 1628 63"/>
                                    <a:gd name="T3" fmla="*/ 1628 h 5503"/>
                                    <a:gd name="T4" fmla="+- 0 3280 979"/>
                                    <a:gd name="T5" fmla="*/ T4 w 3946"/>
                                    <a:gd name="T6" fmla="+- 0 1627 63"/>
                                    <a:gd name="T7" fmla="*/ 1627 h 5503"/>
                                    <a:gd name="T8" fmla="+- 0 3278 979"/>
                                    <a:gd name="T9" fmla="*/ T8 w 3946"/>
                                    <a:gd name="T10" fmla="+- 0 1630 63"/>
                                    <a:gd name="T11" fmla="*/ 1630 h 5503"/>
                                    <a:gd name="T12" fmla="+- 0 3280 979"/>
                                    <a:gd name="T13" fmla="*/ T12 w 3946"/>
                                    <a:gd name="T14" fmla="+- 0 1628 63"/>
                                    <a:gd name="T15" fmla="*/ 1628 h 5503"/>
                                  </a:gdLst>
                                  <a:ahLst/>
                                  <a:cxnLst>
                                    <a:cxn ang="0">
                                      <a:pos x="T1" y="T3"/>
                                    </a:cxn>
                                    <a:cxn ang="0">
                                      <a:pos x="T5" y="T7"/>
                                    </a:cxn>
                                    <a:cxn ang="0">
                                      <a:pos x="T9" y="T11"/>
                                    </a:cxn>
                                    <a:cxn ang="0">
                                      <a:pos x="T13" y="T15"/>
                                    </a:cxn>
                                  </a:cxnLst>
                                  <a:rect l="0" t="0" r="r" b="b"/>
                                  <a:pathLst>
                                    <a:path w="3946" h="5503">
                                      <a:moveTo>
                                        <a:pt x="2301" y="1565"/>
                                      </a:moveTo>
                                      <a:lnTo>
                                        <a:pt x="2301" y="1564"/>
                                      </a:lnTo>
                                      <a:lnTo>
                                        <a:pt x="2299" y="1567"/>
                                      </a:lnTo>
                                      <a:lnTo>
                                        <a:pt x="2301" y="156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9" name="Freeform 1937"/>
                              <wps:cNvSpPr>
                                <a:spLocks/>
                              </wps:cNvSpPr>
                              <wps:spPr bwMode="auto">
                                <a:xfrm>
                                  <a:off x="979" y="63"/>
                                  <a:ext cx="3946" cy="5503"/>
                                </a:xfrm>
                                <a:custGeom>
                                  <a:avLst/>
                                  <a:gdLst>
                                    <a:gd name="T0" fmla="+- 0 3167 979"/>
                                    <a:gd name="T1" fmla="*/ T0 w 3946"/>
                                    <a:gd name="T2" fmla="+- 0 1704 63"/>
                                    <a:gd name="T3" fmla="*/ 1704 h 5503"/>
                                    <a:gd name="T4" fmla="+- 0 3112 979"/>
                                    <a:gd name="T5" fmla="*/ T4 w 3946"/>
                                    <a:gd name="T6" fmla="+- 0 1632 63"/>
                                    <a:gd name="T7" fmla="*/ 1632 h 5503"/>
                                    <a:gd name="T8" fmla="+- 0 3069 979"/>
                                    <a:gd name="T9" fmla="*/ T8 w 3946"/>
                                    <a:gd name="T10" fmla="+- 0 1666 63"/>
                                    <a:gd name="T11" fmla="*/ 1666 h 5503"/>
                                    <a:gd name="T12" fmla="+- 0 3040 979"/>
                                    <a:gd name="T13" fmla="*/ T12 w 3946"/>
                                    <a:gd name="T14" fmla="+- 0 1687 63"/>
                                    <a:gd name="T15" fmla="*/ 1687 h 5503"/>
                                    <a:gd name="T16" fmla="+- 0 3095 979"/>
                                    <a:gd name="T17" fmla="*/ T16 w 3946"/>
                                    <a:gd name="T18" fmla="+- 0 1759 63"/>
                                    <a:gd name="T19" fmla="*/ 1759 h 5503"/>
                                    <a:gd name="T20" fmla="+- 0 3124 979"/>
                                    <a:gd name="T21" fmla="*/ T20 w 3946"/>
                                    <a:gd name="T22" fmla="+- 0 1735 63"/>
                                    <a:gd name="T23" fmla="*/ 1735 h 5503"/>
                                    <a:gd name="T24" fmla="+- 0 3124 979"/>
                                    <a:gd name="T25" fmla="*/ T24 w 3946"/>
                                    <a:gd name="T26" fmla="+- 0 1738 63"/>
                                    <a:gd name="T27" fmla="*/ 1738 h 5503"/>
                                    <a:gd name="T28" fmla="+- 0 3167 979"/>
                                    <a:gd name="T29" fmla="*/ T28 w 3946"/>
                                    <a:gd name="T30" fmla="+- 0 1704 63"/>
                                    <a:gd name="T31" fmla="*/ 1704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2188" y="1641"/>
                                      </a:moveTo>
                                      <a:lnTo>
                                        <a:pt x="2133" y="1569"/>
                                      </a:lnTo>
                                      <a:lnTo>
                                        <a:pt x="2090" y="1603"/>
                                      </a:lnTo>
                                      <a:lnTo>
                                        <a:pt x="2061" y="1624"/>
                                      </a:lnTo>
                                      <a:lnTo>
                                        <a:pt x="2116" y="1696"/>
                                      </a:lnTo>
                                      <a:lnTo>
                                        <a:pt x="2145" y="1672"/>
                                      </a:lnTo>
                                      <a:lnTo>
                                        <a:pt x="2145" y="1675"/>
                                      </a:lnTo>
                                      <a:lnTo>
                                        <a:pt x="2188" y="16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0" name="Freeform 1938"/>
                              <wps:cNvSpPr>
                                <a:spLocks/>
                              </wps:cNvSpPr>
                              <wps:spPr bwMode="auto">
                                <a:xfrm>
                                  <a:off x="979" y="63"/>
                                  <a:ext cx="3946" cy="5503"/>
                                </a:xfrm>
                                <a:custGeom>
                                  <a:avLst/>
                                  <a:gdLst>
                                    <a:gd name="T0" fmla="+- 0 2901 979"/>
                                    <a:gd name="T1" fmla="*/ T0 w 3946"/>
                                    <a:gd name="T2" fmla="+- 0 1937 63"/>
                                    <a:gd name="T3" fmla="*/ 1937 h 5503"/>
                                    <a:gd name="T4" fmla="+- 0 2836 979"/>
                                    <a:gd name="T5" fmla="*/ T4 w 3946"/>
                                    <a:gd name="T6" fmla="+- 0 1875 63"/>
                                    <a:gd name="T7" fmla="*/ 1875 h 5503"/>
                                    <a:gd name="T8" fmla="+- 0 2829 979"/>
                                    <a:gd name="T9" fmla="*/ T8 w 3946"/>
                                    <a:gd name="T10" fmla="+- 0 1882 63"/>
                                    <a:gd name="T11" fmla="*/ 1882 h 5503"/>
                                    <a:gd name="T12" fmla="+- 0 2774 979"/>
                                    <a:gd name="T13" fmla="*/ T12 w 3946"/>
                                    <a:gd name="T14" fmla="+- 0 1942 63"/>
                                    <a:gd name="T15" fmla="*/ 1942 h 5503"/>
                                    <a:gd name="T16" fmla="+- 0 2841 979"/>
                                    <a:gd name="T17" fmla="*/ T16 w 3946"/>
                                    <a:gd name="T18" fmla="+- 0 2002 63"/>
                                    <a:gd name="T19" fmla="*/ 2002 h 5503"/>
                                    <a:gd name="T20" fmla="+- 0 2867 979"/>
                                    <a:gd name="T21" fmla="*/ T20 w 3946"/>
                                    <a:gd name="T22" fmla="+- 0 1973 63"/>
                                    <a:gd name="T23" fmla="*/ 1973 h 5503"/>
                                    <a:gd name="T24" fmla="+- 0 2894 979"/>
                                    <a:gd name="T25" fmla="*/ T24 w 3946"/>
                                    <a:gd name="T26" fmla="+- 0 1942 63"/>
                                    <a:gd name="T27" fmla="*/ 1942 h 5503"/>
                                    <a:gd name="T28" fmla="+- 0 2894 979"/>
                                    <a:gd name="T29" fmla="*/ T28 w 3946"/>
                                    <a:gd name="T30" fmla="+- 0 1944 63"/>
                                    <a:gd name="T31" fmla="*/ 1944 h 5503"/>
                                    <a:gd name="T32" fmla="+- 0 2901 979"/>
                                    <a:gd name="T33" fmla="*/ T32 w 3946"/>
                                    <a:gd name="T34" fmla="+- 0 1937 63"/>
                                    <a:gd name="T35" fmla="*/ 1937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46" h="5503">
                                      <a:moveTo>
                                        <a:pt x="1922" y="1874"/>
                                      </a:moveTo>
                                      <a:lnTo>
                                        <a:pt x="1857" y="1812"/>
                                      </a:lnTo>
                                      <a:lnTo>
                                        <a:pt x="1850" y="1819"/>
                                      </a:lnTo>
                                      <a:lnTo>
                                        <a:pt x="1795" y="1879"/>
                                      </a:lnTo>
                                      <a:lnTo>
                                        <a:pt x="1862" y="1939"/>
                                      </a:lnTo>
                                      <a:lnTo>
                                        <a:pt x="1888" y="1910"/>
                                      </a:lnTo>
                                      <a:lnTo>
                                        <a:pt x="1915" y="1879"/>
                                      </a:lnTo>
                                      <a:lnTo>
                                        <a:pt x="1915" y="1881"/>
                                      </a:lnTo>
                                      <a:lnTo>
                                        <a:pt x="1922" y="187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1" name="Freeform 1939"/>
                              <wps:cNvSpPr>
                                <a:spLocks/>
                              </wps:cNvSpPr>
                              <wps:spPr bwMode="auto">
                                <a:xfrm>
                                  <a:off x="979" y="63"/>
                                  <a:ext cx="3946" cy="5503"/>
                                </a:xfrm>
                                <a:custGeom>
                                  <a:avLst/>
                                  <a:gdLst>
                                    <a:gd name="T0" fmla="+- 0 3028 979"/>
                                    <a:gd name="T1" fmla="*/ T0 w 3946"/>
                                    <a:gd name="T2" fmla="+- 0 1815 63"/>
                                    <a:gd name="T3" fmla="*/ 1815 h 5503"/>
                                    <a:gd name="T4" fmla="+- 0 2971 979"/>
                                    <a:gd name="T5" fmla="*/ T4 w 3946"/>
                                    <a:gd name="T6" fmla="+- 0 1747 63"/>
                                    <a:gd name="T7" fmla="*/ 1747 h 5503"/>
                                    <a:gd name="T8" fmla="+- 0 2947 979"/>
                                    <a:gd name="T9" fmla="*/ T8 w 3946"/>
                                    <a:gd name="T10" fmla="+- 0 1767 63"/>
                                    <a:gd name="T11" fmla="*/ 1767 h 5503"/>
                                    <a:gd name="T12" fmla="+- 0 2918 979"/>
                                    <a:gd name="T13" fmla="*/ T12 w 3946"/>
                                    <a:gd name="T14" fmla="+- 0 1793 63"/>
                                    <a:gd name="T15" fmla="*/ 1793 h 5503"/>
                                    <a:gd name="T16" fmla="+- 0 2901 979"/>
                                    <a:gd name="T17" fmla="*/ T16 w 3946"/>
                                    <a:gd name="T18" fmla="+- 0 1810 63"/>
                                    <a:gd name="T19" fmla="*/ 1810 h 5503"/>
                                    <a:gd name="T20" fmla="+- 0 2963 979"/>
                                    <a:gd name="T21" fmla="*/ T20 w 3946"/>
                                    <a:gd name="T22" fmla="+- 0 1875 63"/>
                                    <a:gd name="T23" fmla="*/ 1875 h 5503"/>
                                    <a:gd name="T24" fmla="+- 0 2978 979"/>
                                    <a:gd name="T25" fmla="*/ T24 w 3946"/>
                                    <a:gd name="T26" fmla="+- 0 1860 63"/>
                                    <a:gd name="T27" fmla="*/ 1860 h 5503"/>
                                    <a:gd name="T28" fmla="+- 0 3007 979"/>
                                    <a:gd name="T29" fmla="*/ T28 w 3946"/>
                                    <a:gd name="T30" fmla="+- 0 1834 63"/>
                                    <a:gd name="T31" fmla="*/ 1834 h 5503"/>
                                    <a:gd name="T32" fmla="+- 0 3028 979"/>
                                    <a:gd name="T33" fmla="*/ T32 w 3946"/>
                                    <a:gd name="T34" fmla="+- 0 1815 63"/>
                                    <a:gd name="T35" fmla="*/ 1815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46" h="5503">
                                      <a:moveTo>
                                        <a:pt x="2049" y="1752"/>
                                      </a:moveTo>
                                      <a:lnTo>
                                        <a:pt x="1992" y="1684"/>
                                      </a:lnTo>
                                      <a:lnTo>
                                        <a:pt x="1968" y="1704"/>
                                      </a:lnTo>
                                      <a:lnTo>
                                        <a:pt x="1939" y="1730"/>
                                      </a:lnTo>
                                      <a:lnTo>
                                        <a:pt x="1922" y="1747"/>
                                      </a:lnTo>
                                      <a:lnTo>
                                        <a:pt x="1984" y="1812"/>
                                      </a:lnTo>
                                      <a:lnTo>
                                        <a:pt x="1999" y="1797"/>
                                      </a:lnTo>
                                      <a:lnTo>
                                        <a:pt x="2028" y="1771"/>
                                      </a:lnTo>
                                      <a:lnTo>
                                        <a:pt x="2049" y="17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2" name="Freeform 1940"/>
                              <wps:cNvSpPr>
                                <a:spLocks/>
                              </wps:cNvSpPr>
                              <wps:spPr bwMode="auto">
                                <a:xfrm>
                                  <a:off x="979" y="63"/>
                                  <a:ext cx="3946" cy="5503"/>
                                </a:xfrm>
                                <a:custGeom>
                                  <a:avLst/>
                                  <a:gdLst>
                                    <a:gd name="T0" fmla="+- 0 2783 979"/>
                                    <a:gd name="T1" fmla="*/ T0 w 3946"/>
                                    <a:gd name="T2" fmla="+- 0 2069 63"/>
                                    <a:gd name="T3" fmla="*/ 2069 h 5503"/>
                                    <a:gd name="T4" fmla="+- 0 2716 979"/>
                                    <a:gd name="T5" fmla="*/ T4 w 3946"/>
                                    <a:gd name="T6" fmla="+- 0 2011 63"/>
                                    <a:gd name="T7" fmla="*/ 2011 h 5503"/>
                                    <a:gd name="T8" fmla="+- 0 2714 979"/>
                                    <a:gd name="T9" fmla="*/ T8 w 3946"/>
                                    <a:gd name="T10" fmla="+- 0 2011 63"/>
                                    <a:gd name="T11" fmla="*/ 2011 h 5503"/>
                                    <a:gd name="T12" fmla="+- 0 2685 979"/>
                                    <a:gd name="T13" fmla="*/ T12 w 3946"/>
                                    <a:gd name="T14" fmla="+- 0 2047 63"/>
                                    <a:gd name="T15" fmla="*/ 2047 h 5503"/>
                                    <a:gd name="T16" fmla="+- 0 2659 979"/>
                                    <a:gd name="T17" fmla="*/ T16 w 3946"/>
                                    <a:gd name="T18" fmla="+- 0 2083 63"/>
                                    <a:gd name="T19" fmla="*/ 2083 h 5503"/>
                                    <a:gd name="T20" fmla="+- 0 2731 979"/>
                                    <a:gd name="T21" fmla="*/ T20 w 3946"/>
                                    <a:gd name="T22" fmla="+- 0 2139 63"/>
                                    <a:gd name="T23" fmla="*/ 2139 h 5503"/>
                                    <a:gd name="T24" fmla="+- 0 2757 979"/>
                                    <a:gd name="T25" fmla="*/ T24 w 3946"/>
                                    <a:gd name="T26" fmla="+- 0 2103 63"/>
                                    <a:gd name="T27" fmla="*/ 2103 h 5503"/>
                                    <a:gd name="T28" fmla="+- 0 2783 979"/>
                                    <a:gd name="T29" fmla="*/ T28 w 3946"/>
                                    <a:gd name="T30" fmla="+- 0 2069 63"/>
                                    <a:gd name="T31" fmla="*/ 2069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1804" y="2006"/>
                                      </a:moveTo>
                                      <a:lnTo>
                                        <a:pt x="1737" y="1948"/>
                                      </a:lnTo>
                                      <a:lnTo>
                                        <a:pt x="1735" y="1948"/>
                                      </a:lnTo>
                                      <a:lnTo>
                                        <a:pt x="1706" y="1984"/>
                                      </a:lnTo>
                                      <a:lnTo>
                                        <a:pt x="1680" y="2020"/>
                                      </a:lnTo>
                                      <a:lnTo>
                                        <a:pt x="1752" y="2076"/>
                                      </a:lnTo>
                                      <a:lnTo>
                                        <a:pt x="1778" y="2040"/>
                                      </a:lnTo>
                                      <a:lnTo>
                                        <a:pt x="1804" y="20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3" name="Freeform 1941"/>
                              <wps:cNvSpPr>
                                <a:spLocks/>
                              </wps:cNvSpPr>
                              <wps:spPr bwMode="auto">
                                <a:xfrm>
                                  <a:off x="979" y="63"/>
                                  <a:ext cx="3946" cy="5503"/>
                                </a:xfrm>
                                <a:custGeom>
                                  <a:avLst/>
                                  <a:gdLst>
                                    <a:gd name="T0" fmla="+- 0 2678 979"/>
                                    <a:gd name="T1" fmla="*/ T0 w 3946"/>
                                    <a:gd name="T2" fmla="+- 0 2211 63"/>
                                    <a:gd name="T3" fmla="*/ 2211 h 5503"/>
                                    <a:gd name="T4" fmla="+- 0 2606 979"/>
                                    <a:gd name="T5" fmla="*/ T4 w 3946"/>
                                    <a:gd name="T6" fmla="+- 0 2158 63"/>
                                    <a:gd name="T7" fmla="*/ 2158 h 5503"/>
                                    <a:gd name="T8" fmla="+- 0 2601 979"/>
                                    <a:gd name="T9" fmla="*/ T8 w 3946"/>
                                    <a:gd name="T10" fmla="+- 0 2163 63"/>
                                    <a:gd name="T11" fmla="*/ 2163 h 5503"/>
                                    <a:gd name="T12" fmla="+- 0 2572 979"/>
                                    <a:gd name="T13" fmla="*/ T12 w 3946"/>
                                    <a:gd name="T14" fmla="+- 0 2203 63"/>
                                    <a:gd name="T15" fmla="*/ 2203 h 5503"/>
                                    <a:gd name="T16" fmla="+- 0 2553 979"/>
                                    <a:gd name="T17" fmla="*/ T16 w 3946"/>
                                    <a:gd name="T18" fmla="+- 0 2232 63"/>
                                    <a:gd name="T19" fmla="*/ 2232 h 5503"/>
                                    <a:gd name="T20" fmla="+- 0 2627 979"/>
                                    <a:gd name="T21" fmla="*/ T20 w 3946"/>
                                    <a:gd name="T22" fmla="+- 0 2283 63"/>
                                    <a:gd name="T23" fmla="*/ 2283 h 5503"/>
                                    <a:gd name="T24" fmla="+- 0 2647 979"/>
                                    <a:gd name="T25" fmla="*/ T24 w 3946"/>
                                    <a:gd name="T26" fmla="+- 0 2254 63"/>
                                    <a:gd name="T27" fmla="*/ 2254 h 5503"/>
                                    <a:gd name="T28" fmla="+- 0 2673 979"/>
                                    <a:gd name="T29" fmla="*/ T28 w 3946"/>
                                    <a:gd name="T30" fmla="+- 0 2219 63"/>
                                    <a:gd name="T31" fmla="*/ 2219 h 5503"/>
                                    <a:gd name="T32" fmla="+- 0 2673 979"/>
                                    <a:gd name="T33" fmla="*/ T32 w 3946"/>
                                    <a:gd name="T34" fmla="+- 0 2215 63"/>
                                    <a:gd name="T35" fmla="*/ 2215 h 5503"/>
                                    <a:gd name="T36" fmla="+- 0 2678 979"/>
                                    <a:gd name="T37" fmla="*/ T36 w 3946"/>
                                    <a:gd name="T38" fmla="+- 0 2211 63"/>
                                    <a:gd name="T39" fmla="*/ 2211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46" h="5503">
                                      <a:moveTo>
                                        <a:pt x="1699" y="2148"/>
                                      </a:moveTo>
                                      <a:lnTo>
                                        <a:pt x="1627" y="2095"/>
                                      </a:lnTo>
                                      <a:lnTo>
                                        <a:pt x="1622" y="2100"/>
                                      </a:lnTo>
                                      <a:lnTo>
                                        <a:pt x="1593" y="2140"/>
                                      </a:lnTo>
                                      <a:lnTo>
                                        <a:pt x="1574" y="2169"/>
                                      </a:lnTo>
                                      <a:lnTo>
                                        <a:pt x="1648" y="2220"/>
                                      </a:lnTo>
                                      <a:lnTo>
                                        <a:pt x="1668" y="2191"/>
                                      </a:lnTo>
                                      <a:lnTo>
                                        <a:pt x="1694" y="2156"/>
                                      </a:lnTo>
                                      <a:lnTo>
                                        <a:pt x="1694" y="2152"/>
                                      </a:lnTo>
                                      <a:lnTo>
                                        <a:pt x="1699" y="214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 name="Freeform 1942"/>
                              <wps:cNvSpPr>
                                <a:spLocks/>
                              </wps:cNvSpPr>
                              <wps:spPr bwMode="auto">
                                <a:xfrm>
                                  <a:off x="979" y="63"/>
                                  <a:ext cx="3946" cy="5503"/>
                                </a:xfrm>
                                <a:custGeom>
                                  <a:avLst/>
                                  <a:gdLst>
                                    <a:gd name="T0" fmla="+- 0 2675 979"/>
                                    <a:gd name="T1" fmla="*/ T0 w 3946"/>
                                    <a:gd name="T2" fmla="+- 0 2215 63"/>
                                    <a:gd name="T3" fmla="*/ 2215 h 5503"/>
                                    <a:gd name="T4" fmla="+- 0 2673 979"/>
                                    <a:gd name="T5" fmla="*/ T4 w 3946"/>
                                    <a:gd name="T6" fmla="+- 0 2215 63"/>
                                    <a:gd name="T7" fmla="*/ 2215 h 5503"/>
                                    <a:gd name="T8" fmla="+- 0 2673 979"/>
                                    <a:gd name="T9" fmla="*/ T8 w 3946"/>
                                    <a:gd name="T10" fmla="+- 0 2219 63"/>
                                    <a:gd name="T11" fmla="*/ 2219 h 5503"/>
                                    <a:gd name="T12" fmla="+- 0 2675 979"/>
                                    <a:gd name="T13" fmla="*/ T12 w 3946"/>
                                    <a:gd name="T14" fmla="+- 0 2215 63"/>
                                    <a:gd name="T15" fmla="*/ 2215 h 5503"/>
                                  </a:gdLst>
                                  <a:ahLst/>
                                  <a:cxnLst>
                                    <a:cxn ang="0">
                                      <a:pos x="T1" y="T3"/>
                                    </a:cxn>
                                    <a:cxn ang="0">
                                      <a:pos x="T5" y="T7"/>
                                    </a:cxn>
                                    <a:cxn ang="0">
                                      <a:pos x="T9" y="T11"/>
                                    </a:cxn>
                                    <a:cxn ang="0">
                                      <a:pos x="T13" y="T15"/>
                                    </a:cxn>
                                  </a:cxnLst>
                                  <a:rect l="0" t="0" r="r" b="b"/>
                                  <a:pathLst>
                                    <a:path w="3946" h="5503">
                                      <a:moveTo>
                                        <a:pt x="1696" y="2152"/>
                                      </a:moveTo>
                                      <a:lnTo>
                                        <a:pt x="1694" y="2152"/>
                                      </a:lnTo>
                                      <a:lnTo>
                                        <a:pt x="1694" y="2156"/>
                                      </a:lnTo>
                                      <a:lnTo>
                                        <a:pt x="1696" y="215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5" name="Freeform 1943"/>
                              <wps:cNvSpPr>
                                <a:spLocks/>
                              </wps:cNvSpPr>
                              <wps:spPr bwMode="auto">
                                <a:xfrm>
                                  <a:off x="979" y="63"/>
                                  <a:ext cx="3946" cy="5503"/>
                                </a:xfrm>
                                <a:custGeom>
                                  <a:avLst/>
                                  <a:gdLst>
                                    <a:gd name="T0" fmla="+- 0 2579 979"/>
                                    <a:gd name="T1" fmla="*/ T0 w 3946"/>
                                    <a:gd name="T2" fmla="+- 0 2357 63"/>
                                    <a:gd name="T3" fmla="*/ 2357 h 5503"/>
                                    <a:gd name="T4" fmla="+- 0 2503 979"/>
                                    <a:gd name="T5" fmla="*/ T4 w 3946"/>
                                    <a:gd name="T6" fmla="+- 0 2309 63"/>
                                    <a:gd name="T7" fmla="*/ 2309 h 5503"/>
                                    <a:gd name="T8" fmla="+- 0 2486 979"/>
                                    <a:gd name="T9" fmla="*/ T8 w 3946"/>
                                    <a:gd name="T10" fmla="+- 0 2338 63"/>
                                    <a:gd name="T11" fmla="*/ 2338 h 5503"/>
                                    <a:gd name="T12" fmla="+- 0 2455 979"/>
                                    <a:gd name="T13" fmla="*/ T12 w 3946"/>
                                    <a:gd name="T14" fmla="+- 0 2386 63"/>
                                    <a:gd name="T15" fmla="*/ 2386 h 5503"/>
                                    <a:gd name="T16" fmla="+- 0 2531 979"/>
                                    <a:gd name="T17" fmla="*/ T16 w 3946"/>
                                    <a:gd name="T18" fmla="+- 0 2431 63"/>
                                    <a:gd name="T19" fmla="*/ 2431 h 5503"/>
                                    <a:gd name="T20" fmla="+- 0 2560 979"/>
                                    <a:gd name="T21" fmla="*/ T20 w 3946"/>
                                    <a:gd name="T22" fmla="+- 0 2386 63"/>
                                    <a:gd name="T23" fmla="*/ 2386 h 5503"/>
                                    <a:gd name="T24" fmla="+- 0 2579 979"/>
                                    <a:gd name="T25" fmla="*/ T24 w 3946"/>
                                    <a:gd name="T26" fmla="+- 0 2357 63"/>
                                    <a:gd name="T27" fmla="*/ 2357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1600" y="2294"/>
                                      </a:moveTo>
                                      <a:lnTo>
                                        <a:pt x="1524" y="2246"/>
                                      </a:lnTo>
                                      <a:lnTo>
                                        <a:pt x="1507" y="2275"/>
                                      </a:lnTo>
                                      <a:lnTo>
                                        <a:pt x="1476" y="2323"/>
                                      </a:lnTo>
                                      <a:lnTo>
                                        <a:pt x="1552" y="2368"/>
                                      </a:lnTo>
                                      <a:lnTo>
                                        <a:pt x="1581" y="2323"/>
                                      </a:lnTo>
                                      <a:lnTo>
                                        <a:pt x="1600" y="22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1944"/>
                              <wps:cNvSpPr>
                                <a:spLocks/>
                              </wps:cNvSpPr>
                              <wps:spPr bwMode="auto">
                                <a:xfrm>
                                  <a:off x="979" y="63"/>
                                  <a:ext cx="3946" cy="5503"/>
                                </a:xfrm>
                                <a:custGeom>
                                  <a:avLst/>
                                  <a:gdLst>
                                    <a:gd name="T0" fmla="+- 0 2486 979"/>
                                    <a:gd name="T1" fmla="*/ T0 w 3946"/>
                                    <a:gd name="T2" fmla="+- 0 2508 63"/>
                                    <a:gd name="T3" fmla="*/ 2508 h 5503"/>
                                    <a:gd name="T4" fmla="+- 0 2409 979"/>
                                    <a:gd name="T5" fmla="*/ T4 w 3946"/>
                                    <a:gd name="T6" fmla="+- 0 2463 63"/>
                                    <a:gd name="T7" fmla="*/ 2463 h 5503"/>
                                    <a:gd name="T8" fmla="+- 0 2395 979"/>
                                    <a:gd name="T9" fmla="*/ T8 w 3946"/>
                                    <a:gd name="T10" fmla="+- 0 2487 63"/>
                                    <a:gd name="T11" fmla="*/ 2487 h 5503"/>
                                    <a:gd name="T12" fmla="+- 0 2366 979"/>
                                    <a:gd name="T13" fmla="*/ T12 w 3946"/>
                                    <a:gd name="T14" fmla="+- 0 2539 63"/>
                                    <a:gd name="T15" fmla="*/ 2539 h 5503"/>
                                    <a:gd name="T16" fmla="+- 0 2363 979"/>
                                    <a:gd name="T17" fmla="*/ T16 w 3946"/>
                                    <a:gd name="T18" fmla="+- 0 2542 63"/>
                                    <a:gd name="T19" fmla="*/ 2542 h 5503"/>
                                    <a:gd name="T20" fmla="+- 0 2443 979"/>
                                    <a:gd name="T21" fmla="*/ T20 w 3946"/>
                                    <a:gd name="T22" fmla="+- 0 2587 63"/>
                                    <a:gd name="T23" fmla="*/ 2587 h 5503"/>
                                    <a:gd name="T24" fmla="+- 0 2443 979"/>
                                    <a:gd name="T25" fmla="*/ T24 w 3946"/>
                                    <a:gd name="T26" fmla="+- 0 2583 63"/>
                                    <a:gd name="T27" fmla="*/ 2583 h 5503"/>
                                    <a:gd name="T28" fmla="+- 0 2474 979"/>
                                    <a:gd name="T29" fmla="*/ T28 w 3946"/>
                                    <a:gd name="T30" fmla="+- 0 2530 63"/>
                                    <a:gd name="T31" fmla="*/ 2530 h 5503"/>
                                    <a:gd name="T32" fmla="+- 0 2486 979"/>
                                    <a:gd name="T33" fmla="*/ T32 w 3946"/>
                                    <a:gd name="T34" fmla="+- 0 2508 63"/>
                                    <a:gd name="T35" fmla="*/ 2508 h 5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46" h="5503">
                                      <a:moveTo>
                                        <a:pt x="1507" y="2445"/>
                                      </a:moveTo>
                                      <a:lnTo>
                                        <a:pt x="1430" y="2400"/>
                                      </a:lnTo>
                                      <a:lnTo>
                                        <a:pt x="1416" y="2424"/>
                                      </a:lnTo>
                                      <a:lnTo>
                                        <a:pt x="1387" y="2476"/>
                                      </a:lnTo>
                                      <a:lnTo>
                                        <a:pt x="1384" y="2479"/>
                                      </a:lnTo>
                                      <a:lnTo>
                                        <a:pt x="1464" y="2524"/>
                                      </a:lnTo>
                                      <a:lnTo>
                                        <a:pt x="1464" y="2520"/>
                                      </a:lnTo>
                                      <a:lnTo>
                                        <a:pt x="1495" y="2467"/>
                                      </a:lnTo>
                                      <a:lnTo>
                                        <a:pt x="1507" y="244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7" name="Freeform 1945"/>
                              <wps:cNvSpPr>
                                <a:spLocks/>
                              </wps:cNvSpPr>
                              <wps:spPr bwMode="auto">
                                <a:xfrm>
                                  <a:off x="979" y="63"/>
                                  <a:ext cx="3946" cy="5503"/>
                                </a:xfrm>
                                <a:custGeom>
                                  <a:avLst/>
                                  <a:gdLst>
                                    <a:gd name="T0" fmla="+- 0 2397 979"/>
                                    <a:gd name="T1" fmla="*/ T0 w 3946"/>
                                    <a:gd name="T2" fmla="+- 0 2664 63"/>
                                    <a:gd name="T3" fmla="*/ 2664 h 5503"/>
                                    <a:gd name="T4" fmla="+- 0 2318 979"/>
                                    <a:gd name="T5" fmla="*/ T4 w 3946"/>
                                    <a:gd name="T6" fmla="+- 0 2621 63"/>
                                    <a:gd name="T7" fmla="*/ 2621 h 5503"/>
                                    <a:gd name="T8" fmla="+- 0 2303 979"/>
                                    <a:gd name="T9" fmla="*/ T8 w 3946"/>
                                    <a:gd name="T10" fmla="+- 0 2652 63"/>
                                    <a:gd name="T11" fmla="*/ 2652 h 5503"/>
                                    <a:gd name="T12" fmla="+- 0 2277 979"/>
                                    <a:gd name="T13" fmla="*/ T12 w 3946"/>
                                    <a:gd name="T14" fmla="+- 0 2700 63"/>
                                    <a:gd name="T15" fmla="*/ 2700 h 5503"/>
                                    <a:gd name="T16" fmla="+- 0 2354 979"/>
                                    <a:gd name="T17" fmla="*/ T16 w 3946"/>
                                    <a:gd name="T18" fmla="+- 0 2743 63"/>
                                    <a:gd name="T19" fmla="*/ 2743 h 5503"/>
                                    <a:gd name="T20" fmla="+- 0 2383 979"/>
                                    <a:gd name="T21" fmla="*/ T20 w 3946"/>
                                    <a:gd name="T22" fmla="+- 0 2693 63"/>
                                    <a:gd name="T23" fmla="*/ 2693 h 5503"/>
                                    <a:gd name="T24" fmla="+- 0 2383 979"/>
                                    <a:gd name="T25" fmla="*/ T24 w 3946"/>
                                    <a:gd name="T26" fmla="+- 0 2695 63"/>
                                    <a:gd name="T27" fmla="*/ 2695 h 5503"/>
                                    <a:gd name="T28" fmla="+- 0 2397 979"/>
                                    <a:gd name="T29" fmla="*/ T28 w 3946"/>
                                    <a:gd name="T30" fmla="+- 0 2664 63"/>
                                    <a:gd name="T31" fmla="*/ 2664 h 5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46" h="5503">
                                      <a:moveTo>
                                        <a:pt x="1418" y="2601"/>
                                      </a:moveTo>
                                      <a:lnTo>
                                        <a:pt x="1339" y="2558"/>
                                      </a:lnTo>
                                      <a:lnTo>
                                        <a:pt x="1324" y="2589"/>
                                      </a:lnTo>
                                      <a:lnTo>
                                        <a:pt x="1298" y="2637"/>
                                      </a:lnTo>
                                      <a:lnTo>
                                        <a:pt x="1375" y="2680"/>
                                      </a:lnTo>
                                      <a:lnTo>
                                        <a:pt x="1404" y="2630"/>
                                      </a:lnTo>
                                      <a:lnTo>
                                        <a:pt x="1404" y="2632"/>
                                      </a:lnTo>
                                      <a:lnTo>
                                        <a:pt x="1418" y="26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 name="Freeform 1946"/>
                              <wps:cNvSpPr>
                                <a:spLocks/>
                              </wps:cNvSpPr>
                              <wps:spPr bwMode="auto">
                                <a:xfrm>
                                  <a:off x="979" y="63"/>
                                  <a:ext cx="3946" cy="5503"/>
                                </a:xfrm>
                                <a:custGeom>
                                  <a:avLst/>
                                  <a:gdLst>
                                    <a:gd name="T0" fmla="+- 0 2313 979"/>
                                    <a:gd name="T1" fmla="*/ T0 w 3946"/>
                                    <a:gd name="T2" fmla="+- 0 2823 63"/>
                                    <a:gd name="T3" fmla="*/ 2823 h 5503"/>
                                    <a:gd name="T4" fmla="+- 0 2234 979"/>
                                    <a:gd name="T5" fmla="*/ T4 w 3946"/>
                                    <a:gd name="T6" fmla="+- 0 2782 63"/>
                                    <a:gd name="T7" fmla="*/ 2782 h 5503"/>
                                    <a:gd name="T8" fmla="+- 0 2193 979"/>
                                    <a:gd name="T9" fmla="*/ T8 w 3946"/>
                                    <a:gd name="T10" fmla="+- 0 2861 63"/>
                                    <a:gd name="T11" fmla="*/ 2861 h 5503"/>
                                    <a:gd name="T12" fmla="+- 0 2272 979"/>
                                    <a:gd name="T13" fmla="*/ T12 w 3946"/>
                                    <a:gd name="T14" fmla="+- 0 2902 63"/>
                                    <a:gd name="T15" fmla="*/ 2902 h 5503"/>
                                    <a:gd name="T16" fmla="+- 0 2313 979"/>
                                    <a:gd name="T17" fmla="*/ T16 w 3946"/>
                                    <a:gd name="T18" fmla="+- 0 2823 63"/>
                                    <a:gd name="T19" fmla="*/ 2823 h 5503"/>
                                  </a:gdLst>
                                  <a:ahLst/>
                                  <a:cxnLst>
                                    <a:cxn ang="0">
                                      <a:pos x="T1" y="T3"/>
                                    </a:cxn>
                                    <a:cxn ang="0">
                                      <a:pos x="T5" y="T7"/>
                                    </a:cxn>
                                    <a:cxn ang="0">
                                      <a:pos x="T9" y="T11"/>
                                    </a:cxn>
                                    <a:cxn ang="0">
                                      <a:pos x="T13" y="T15"/>
                                    </a:cxn>
                                    <a:cxn ang="0">
                                      <a:pos x="T17" y="T19"/>
                                    </a:cxn>
                                  </a:cxnLst>
                                  <a:rect l="0" t="0" r="r" b="b"/>
                                  <a:pathLst>
                                    <a:path w="3946" h="5503">
                                      <a:moveTo>
                                        <a:pt x="1334" y="2760"/>
                                      </a:moveTo>
                                      <a:lnTo>
                                        <a:pt x="1255" y="2719"/>
                                      </a:lnTo>
                                      <a:lnTo>
                                        <a:pt x="1214" y="2798"/>
                                      </a:lnTo>
                                      <a:lnTo>
                                        <a:pt x="1293" y="2839"/>
                                      </a:lnTo>
                                      <a:lnTo>
                                        <a:pt x="1334" y="276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9" name="Freeform 1947"/>
                              <wps:cNvSpPr>
                                <a:spLocks/>
                              </wps:cNvSpPr>
                              <wps:spPr bwMode="auto">
                                <a:xfrm>
                                  <a:off x="979" y="63"/>
                                  <a:ext cx="3946" cy="5503"/>
                                </a:xfrm>
                                <a:custGeom>
                                  <a:avLst/>
                                  <a:gdLst>
                                    <a:gd name="T0" fmla="+- 0 2234 979"/>
                                    <a:gd name="T1" fmla="*/ T0 w 3946"/>
                                    <a:gd name="T2" fmla="+- 0 2981 63"/>
                                    <a:gd name="T3" fmla="*/ 2981 h 5503"/>
                                    <a:gd name="T4" fmla="+- 0 2152 979"/>
                                    <a:gd name="T5" fmla="*/ T4 w 3946"/>
                                    <a:gd name="T6" fmla="+- 0 2943 63"/>
                                    <a:gd name="T7" fmla="*/ 2943 h 5503"/>
                                    <a:gd name="T8" fmla="+- 0 2114 979"/>
                                    <a:gd name="T9" fmla="*/ T8 w 3946"/>
                                    <a:gd name="T10" fmla="+- 0 3024 63"/>
                                    <a:gd name="T11" fmla="*/ 3024 h 5503"/>
                                    <a:gd name="T12" fmla="+- 0 2193 979"/>
                                    <a:gd name="T13" fmla="*/ T12 w 3946"/>
                                    <a:gd name="T14" fmla="+- 0 3063 63"/>
                                    <a:gd name="T15" fmla="*/ 3063 h 5503"/>
                                    <a:gd name="T16" fmla="+- 0 2234 979"/>
                                    <a:gd name="T17" fmla="*/ T16 w 3946"/>
                                    <a:gd name="T18" fmla="+- 0 2981 63"/>
                                    <a:gd name="T19" fmla="*/ 2981 h 5503"/>
                                  </a:gdLst>
                                  <a:ahLst/>
                                  <a:cxnLst>
                                    <a:cxn ang="0">
                                      <a:pos x="T1" y="T3"/>
                                    </a:cxn>
                                    <a:cxn ang="0">
                                      <a:pos x="T5" y="T7"/>
                                    </a:cxn>
                                    <a:cxn ang="0">
                                      <a:pos x="T9" y="T11"/>
                                    </a:cxn>
                                    <a:cxn ang="0">
                                      <a:pos x="T13" y="T15"/>
                                    </a:cxn>
                                    <a:cxn ang="0">
                                      <a:pos x="T17" y="T19"/>
                                    </a:cxn>
                                  </a:cxnLst>
                                  <a:rect l="0" t="0" r="r" b="b"/>
                                  <a:pathLst>
                                    <a:path w="3946" h="5503">
                                      <a:moveTo>
                                        <a:pt x="1255" y="2918"/>
                                      </a:moveTo>
                                      <a:lnTo>
                                        <a:pt x="1173" y="2880"/>
                                      </a:lnTo>
                                      <a:lnTo>
                                        <a:pt x="1135" y="2961"/>
                                      </a:lnTo>
                                      <a:lnTo>
                                        <a:pt x="1214" y="3000"/>
                                      </a:lnTo>
                                      <a:lnTo>
                                        <a:pt x="1255" y="291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0" name="Freeform 1948"/>
                              <wps:cNvSpPr>
                                <a:spLocks/>
                              </wps:cNvSpPr>
                              <wps:spPr bwMode="auto">
                                <a:xfrm>
                                  <a:off x="979" y="63"/>
                                  <a:ext cx="3946" cy="5503"/>
                                </a:xfrm>
                                <a:custGeom>
                                  <a:avLst/>
                                  <a:gdLst>
                                    <a:gd name="T0" fmla="+- 0 2157 979"/>
                                    <a:gd name="T1" fmla="*/ T0 w 3946"/>
                                    <a:gd name="T2" fmla="+- 0 3144 63"/>
                                    <a:gd name="T3" fmla="*/ 3144 h 5503"/>
                                    <a:gd name="T4" fmla="+- 0 2075 979"/>
                                    <a:gd name="T5" fmla="*/ T4 w 3946"/>
                                    <a:gd name="T6" fmla="+- 0 3106 63"/>
                                    <a:gd name="T7" fmla="*/ 3106 h 5503"/>
                                    <a:gd name="T8" fmla="+- 0 2037 979"/>
                                    <a:gd name="T9" fmla="*/ T8 w 3946"/>
                                    <a:gd name="T10" fmla="+- 0 3187 63"/>
                                    <a:gd name="T11" fmla="*/ 3187 h 5503"/>
                                    <a:gd name="T12" fmla="+- 0 2119 979"/>
                                    <a:gd name="T13" fmla="*/ T12 w 3946"/>
                                    <a:gd name="T14" fmla="+- 0 3226 63"/>
                                    <a:gd name="T15" fmla="*/ 3226 h 5503"/>
                                    <a:gd name="T16" fmla="+- 0 2119 979"/>
                                    <a:gd name="T17" fmla="*/ T16 w 3946"/>
                                    <a:gd name="T18" fmla="+- 0 3223 63"/>
                                    <a:gd name="T19" fmla="*/ 3223 h 5503"/>
                                    <a:gd name="T20" fmla="+- 0 2157 979"/>
                                    <a:gd name="T21" fmla="*/ T20 w 3946"/>
                                    <a:gd name="T22" fmla="+- 0 3144 63"/>
                                    <a:gd name="T23" fmla="*/ 3144 h 5503"/>
                                  </a:gdLst>
                                  <a:ahLst/>
                                  <a:cxnLst>
                                    <a:cxn ang="0">
                                      <a:pos x="T1" y="T3"/>
                                    </a:cxn>
                                    <a:cxn ang="0">
                                      <a:pos x="T5" y="T7"/>
                                    </a:cxn>
                                    <a:cxn ang="0">
                                      <a:pos x="T9" y="T11"/>
                                    </a:cxn>
                                    <a:cxn ang="0">
                                      <a:pos x="T13" y="T15"/>
                                    </a:cxn>
                                    <a:cxn ang="0">
                                      <a:pos x="T17" y="T19"/>
                                    </a:cxn>
                                    <a:cxn ang="0">
                                      <a:pos x="T21" y="T23"/>
                                    </a:cxn>
                                  </a:cxnLst>
                                  <a:rect l="0" t="0" r="r" b="b"/>
                                  <a:pathLst>
                                    <a:path w="3946" h="5503">
                                      <a:moveTo>
                                        <a:pt x="1178" y="3081"/>
                                      </a:moveTo>
                                      <a:lnTo>
                                        <a:pt x="1096" y="3043"/>
                                      </a:lnTo>
                                      <a:lnTo>
                                        <a:pt x="1058" y="3124"/>
                                      </a:lnTo>
                                      <a:lnTo>
                                        <a:pt x="1140" y="3163"/>
                                      </a:lnTo>
                                      <a:lnTo>
                                        <a:pt x="1140" y="3160"/>
                                      </a:lnTo>
                                      <a:lnTo>
                                        <a:pt x="1178" y="308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1" name="Freeform 1949"/>
                              <wps:cNvSpPr>
                                <a:spLocks/>
                              </wps:cNvSpPr>
                              <wps:spPr bwMode="auto">
                                <a:xfrm>
                                  <a:off x="979" y="63"/>
                                  <a:ext cx="3946" cy="5503"/>
                                </a:xfrm>
                                <a:custGeom>
                                  <a:avLst/>
                                  <a:gdLst>
                                    <a:gd name="T0" fmla="+- 0 2083 979"/>
                                    <a:gd name="T1" fmla="*/ T0 w 3946"/>
                                    <a:gd name="T2" fmla="+- 0 3307 63"/>
                                    <a:gd name="T3" fmla="*/ 3307 h 5503"/>
                                    <a:gd name="T4" fmla="+- 0 1999 979"/>
                                    <a:gd name="T5" fmla="*/ T4 w 3946"/>
                                    <a:gd name="T6" fmla="+- 0 3271 63"/>
                                    <a:gd name="T7" fmla="*/ 3271 h 5503"/>
                                    <a:gd name="T8" fmla="+- 0 1967 979"/>
                                    <a:gd name="T9" fmla="*/ T8 w 3946"/>
                                    <a:gd name="T10" fmla="+- 0 3341 63"/>
                                    <a:gd name="T11" fmla="*/ 3341 h 5503"/>
                                    <a:gd name="T12" fmla="+- 0 1963 979"/>
                                    <a:gd name="T13" fmla="*/ T12 w 3946"/>
                                    <a:gd name="T14" fmla="+- 0 3353 63"/>
                                    <a:gd name="T15" fmla="*/ 3353 h 5503"/>
                                    <a:gd name="T16" fmla="+- 0 2044 979"/>
                                    <a:gd name="T17" fmla="*/ T16 w 3946"/>
                                    <a:gd name="T18" fmla="+- 0 3389 63"/>
                                    <a:gd name="T19" fmla="*/ 3389 h 5503"/>
                                    <a:gd name="T20" fmla="+- 0 2051 979"/>
                                    <a:gd name="T21" fmla="*/ T20 w 3946"/>
                                    <a:gd name="T22" fmla="+- 0 3377 63"/>
                                    <a:gd name="T23" fmla="*/ 3377 h 5503"/>
                                    <a:gd name="T24" fmla="+- 0 2083 979"/>
                                    <a:gd name="T25" fmla="*/ T24 w 3946"/>
                                    <a:gd name="T26" fmla="+- 0 3307 63"/>
                                    <a:gd name="T27" fmla="*/ 3307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1104" y="3244"/>
                                      </a:moveTo>
                                      <a:lnTo>
                                        <a:pt x="1020" y="3208"/>
                                      </a:lnTo>
                                      <a:lnTo>
                                        <a:pt x="988" y="3278"/>
                                      </a:lnTo>
                                      <a:lnTo>
                                        <a:pt x="984" y="3290"/>
                                      </a:lnTo>
                                      <a:lnTo>
                                        <a:pt x="1065" y="3326"/>
                                      </a:lnTo>
                                      <a:lnTo>
                                        <a:pt x="1072" y="3314"/>
                                      </a:lnTo>
                                      <a:lnTo>
                                        <a:pt x="1104" y="324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2" name="Freeform 1950"/>
                              <wps:cNvSpPr>
                                <a:spLocks/>
                              </wps:cNvSpPr>
                              <wps:spPr bwMode="auto">
                                <a:xfrm>
                                  <a:off x="979" y="63"/>
                                  <a:ext cx="3946" cy="5503"/>
                                </a:xfrm>
                                <a:custGeom>
                                  <a:avLst/>
                                  <a:gdLst>
                                    <a:gd name="T0" fmla="+- 0 2011 979"/>
                                    <a:gd name="T1" fmla="*/ T0 w 3946"/>
                                    <a:gd name="T2" fmla="+- 0 3471 63"/>
                                    <a:gd name="T3" fmla="*/ 3471 h 5503"/>
                                    <a:gd name="T4" fmla="+- 0 1927 979"/>
                                    <a:gd name="T5" fmla="*/ T4 w 3946"/>
                                    <a:gd name="T6" fmla="+- 0 3435 63"/>
                                    <a:gd name="T7" fmla="*/ 3435 h 5503"/>
                                    <a:gd name="T8" fmla="+- 0 1891 979"/>
                                    <a:gd name="T9" fmla="*/ T8 w 3946"/>
                                    <a:gd name="T10" fmla="+- 0 3519 63"/>
                                    <a:gd name="T11" fmla="*/ 3519 h 5503"/>
                                    <a:gd name="T12" fmla="+- 0 1975 979"/>
                                    <a:gd name="T13" fmla="*/ T12 w 3946"/>
                                    <a:gd name="T14" fmla="+- 0 3555 63"/>
                                    <a:gd name="T15" fmla="*/ 3555 h 5503"/>
                                    <a:gd name="T16" fmla="+- 0 2011 979"/>
                                    <a:gd name="T17" fmla="*/ T16 w 3946"/>
                                    <a:gd name="T18" fmla="+- 0 3471 63"/>
                                    <a:gd name="T19" fmla="*/ 3471 h 5503"/>
                                  </a:gdLst>
                                  <a:ahLst/>
                                  <a:cxnLst>
                                    <a:cxn ang="0">
                                      <a:pos x="T1" y="T3"/>
                                    </a:cxn>
                                    <a:cxn ang="0">
                                      <a:pos x="T5" y="T7"/>
                                    </a:cxn>
                                    <a:cxn ang="0">
                                      <a:pos x="T9" y="T11"/>
                                    </a:cxn>
                                    <a:cxn ang="0">
                                      <a:pos x="T13" y="T15"/>
                                    </a:cxn>
                                    <a:cxn ang="0">
                                      <a:pos x="T17" y="T19"/>
                                    </a:cxn>
                                  </a:cxnLst>
                                  <a:rect l="0" t="0" r="r" b="b"/>
                                  <a:pathLst>
                                    <a:path w="3946" h="5503">
                                      <a:moveTo>
                                        <a:pt x="1032" y="3408"/>
                                      </a:moveTo>
                                      <a:lnTo>
                                        <a:pt x="948" y="3372"/>
                                      </a:lnTo>
                                      <a:lnTo>
                                        <a:pt x="912" y="3456"/>
                                      </a:lnTo>
                                      <a:lnTo>
                                        <a:pt x="996" y="3492"/>
                                      </a:lnTo>
                                      <a:lnTo>
                                        <a:pt x="1032" y="340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1951"/>
                              <wps:cNvSpPr>
                                <a:spLocks/>
                              </wps:cNvSpPr>
                              <wps:spPr bwMode="auto">
                                <a:xfrm>
                                  <a:off x="979" y="63"/>
                                  <a:ext cx="3946" cy="5503"/>
                                </a:xfrm>
                                <a:custGeom>
                                  <a:avLst/>
                                  <a:gdLst>
                                    <a:gd name="T0" fmla="+- 0 1939 979"/>
                                    <a:gd name="T1" fmla="*/ T0 w 3946"/>
                                    <a:gd name="T2" fmla="+- 0 3636 63"/>
                                    <a:gd name="T3" fmla="*/ 3636 h 5503"/>
                                    <a:gd name="T4" fmla="+- 0 1857 979"/>
                                    <a:gd name="T5" fmla="*/ T4 w 3946"/>
                                    <a:gd name="T6" fmla="+- 0 3603 63"/>
                                    <a:gd name="T7" fmla="*/ 3603 h 5503"/>
                                    <a:gd name="T8" fmla="+- 0 1828 979"/>
                                    <a:gd name="T9" fmla="*/ T8 w 3946"/>
                                    <a:gd name="T10" fmla="+- 0 3670 63"/>
                                    <a:gd name="T11" fmla="*/ 3670 h 5503"/>
                                    <a:gd name="T12" fmla="+- 0 1821 979"/>
                                    <a:gd name="T13" fmla="*/ T12 w 3946"/>
                                    <a:gd name="T14" fmla="+- 0 3684 63"/>
                                    <a:gd name="T15" fmla="*/ 3684 h 5503"/>
                                    <a:gd name="T16" fmla="+- 0 1905 979"/>
                                    <a:gd name="T17" fmla="*/ T16 w 3946"/>
                                    <a:gd name="T18" fmla="+- 0 3720 63"/>
                                    <a:gd name="T19" fmla="*/ 3720 h 5503"/>
                                    <a:gd name="T20" fmla="+- 0 1910 979"/>
                                    <a:gd name="T21" fmla="*/ T20 w 3946"/>
                                    <a:gd name="T22" fmla="+- 0 3703 63"/>
                                    <a:gd name="T23" fmla="*/ 3703 h 5503"/>
                                    <a:gd name="T24" fmla="+- 0 1939 979"/>
                                    <a:gd name="T25" fmla="*/ T24 w 3946"/>
                                    <a:gd name="T26" fmla="+- 0 3636 63"/>
                                    <a:gd name="T27" fmla="*/ 3636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960" y="3573"/>
                                      </a:moveTo>
                                      <a:lnTo>
                                        <a:pt x="878" y="3540"/>
                                      </a:lnTo>
                                      <a:lnTo>
                                        <a:pt x="849" y="3607"/>
                                      </a:lnTo>
                                      <a:lnTo>
                                        <a:pt x="842" y="3621"/>
                                      </a:lnTo>
                                      <a:lnTo>
                                        <a:pt x="926" y="3657"/>
                                      </a:lnTo>
                                      <a:lnTo>
                                        <a:pt x="931" y="3640"/>
                                      </a:lnTo>
                                      <a:lnTo>
                                        <a:pt x="960" y="35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 name="Freeform 1952"/>
                              <wps:cNvSpPr>
                                <a:spLocks/>
                              </wps:cNvSpPr>
                              <wps:spPr bwMode="auto">
                                <a:xfrm>
                                  <a:off x="979" y="63"/>
                                  <a:ext cx="3946" cy="5503"/>
                                </a:xfrm>
                                <a:custGeom>
                                  <a:avLst/>
                                  <a:gdLst>
                                    <a:gd name="T0" fmla="+- 0 1871 979"/>
                                    <a:gd name="T1" fmla="*/ T0 w 3946"/>
                                    <a:gd name="T2" fmla="+- 0 3802 63"/>
                                    <a:gd name="T3" fmla="*/ 3802 h 5503"/>
                                    <a:gd name="T4" fmla="+- 0 1787 979"/>
                                    <a:gd name="T5" fmla="*/ T4 w 3946"/>
                                    <a:gd name="T6" fmla="+- 0 3768 63"/>
                                    <a:gd name="T7" fmla="*/ 3768 h 5503"/>
                                    <a:gd name="T8" fmla="+- 0 1756 979"/>
                                    <a:gd name="T9" fmla="*/ T8 w 3946"/>
                                    <a:gd name="T10" fmla="+- 0 3843 63"/>
                                    <a:gd name="T11" fmla="*/ 3843 h 5503"/>
                                    <a:gd name="T12" fmla="+- 0 1754 979"/>
                                    <a:gd name="T13" fmla="*/ T12 w 3946"/>
                                    <a:gd name="T14" fmla="+- 0 3852 63"/>
                                    <a:gd name="T15" fmla="*/ 3852 h 5503"/>
                                    <a:gd name="T16" fmla="+- 0 1835 979"/>
                                    <a:gd name="T17" fmla="*/ T16 w 3946"/>
                                    <a:gd name="T18" fmla="+- 0 3886 63"/>
                                    <a:gd name="T19" fmla="*/ 3886 h 5503"/>
                                    <a:gd name="T20" fmla="+- 0 1840 979"/>
                                    <a:gd name="T21" fmla="*/ T20 w 3946"/>
                                    <a:gd name="T22" fmla="+- 0 3876 63"/>
                                    <a:gd name="T23" fmla="*/ 3876 h 5503"/>
                                    <a:gd name="T24" fmla="+- 0 1871 979"/>
                                    <a:gd name="T25" fmla="*/ T24 w 3946"/>
                                    <a:gd name="T26" fmla="+- 0 3802 63"/>
                                    <a:gd name="T27" fmla="*/ 3802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892" y="3739"/>
                                      </a:moveTo>
                                      <a:lnTo>
                                        <a:pt x="808" y="3705"/>
                                      </a:lnTo>
                                      <a:lnTo>
                                        <a:pt x="777" y="3780"/>
                                      </a:lnTo>
                                      <a:lnTo>
                                        <a:pt x="775" y="3789"/>
                                      </a:lnTo>
                                      <a:lnTo>
                                        <a:pt x="856" y="3823"/>
                                      </a:lnTo>
                                      <a:lnTo>
                                        <a:pt x="861" y="3813"/>
                                      </a:lnTo>
                                      <a:lnTo>
                                        <a:pt x="892" y="373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 name="Freeform 1953"/>
                              <wps:cNvSpPr>
                                <a:spLocks/>
                              </wps:cNvSpPr>
                              <wps:spPr bwMode="auto">
                                <a:xfrm>
                                  <a:off x="979" y="63"/>
                                  <a:ext cx="3946" cy="5503"/>
                                </a:xfrm>
                                <a:custGeom>
                                  <a:avLst/>
                                  <a:gdLst>
                                    <a:gd name="T0" fmla="+- 0 1802 979"/>
                                    <a:gd name="T1" fmla="*/ T0 w 3946"/>
                                    <a:gd name="T2" fmla="+- 0 3970 63"/>
                                    <a:gd name="T3" fmla="*/ 3970 h 5503"/>
                                    <a:gd name="T4" fmla="+- 0 1720 979"/>
                                    <a:gd name="T5" fmla="*/ T4 w 3946"/>
                                    <a:gd name="T6" fmla="+- 0 3936 63"/>
                                    <a:gd name="T7" fmla="*/ 3936 h 5503"/>
                                    <a:gd name="T8" fmla="+- 0 1687 979"/>
                                    <a:gd name="T9" fmla="*/ T8 w 3946"/>
                                    <a:gd name="T10" fmla="+- 0 4020 63"/>
                                    <a:gd name="T11" fmla="*/ 4020 h 5503"/>
                                    <a:gd name="T12" fmla="+- 0 1771 979"/>
                                    <a:gd name="T13" fmla="*/ T12 w 3946"/>
                                    <a:gd name="T14" fmla="+- 0 4051 63"/>
                                    <a:gd name="T15" fmla="*/ 4051 h 5503"/>
                                    <a:gd name="T16" fmla="+- 0 1802 979"/>
                                    <a:gd name="T17" fmla="*/ T16 w 3946"/>
                                    <a:gd name="T18" fmla="+- 0 3970 63"/>
                                    <a:gd name="T19" fmla="*/ 3970 h 5503"/>
                                  </a:gdLst>
                                  <a:ahLst/>
                                  <a:cxnLst>
                                    <a:cxn ang="0">
                                      <a:pos x="T1" y="T3"/>
                                    </a:cxn>
                                    <a:cxn ang="0">
                                      <a:pos x="T5" y="T7"/>
                                    </a:cxn>
                                    <a:cxn ang="0">
                                      <a:pos x="T9" y="T11"/>
                                    </a:cxn>
                                    <a:cxn ang="0">
                                      <a:pos x="T13" y="T15"/>
                                    </a:cxn>
                                    <a:cxn ang="0">
                                      <a:pos x="T17" y="T19"/>
                                    </a:cxn>
                                  </a:cxnLst>
                                  <a:rect l="0" t="0" r="r" b="b"/>
                                  <a:pathLst>
                                    <a:path w="3946" h="5503">
                                      <a:moveTo>
                                        <a:pt x="823" y="3907"/>
                                      </a:moveTo>
                                      <a:lnTo>
                                        <a:pt x="741" y="3873"/>
                                      </a:lnTo>
                                      <a:lnTo>
                                        <a:pt x="708" y="3957"/>
                                      </a:lnTo>
                                      <a:lnTo>
                                        <a:pt x="792" y="3988"/>
                                      </a:lnTo>
                                      <a:lnTo>
                                        <a:pt x="823" y="390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6" name="Freeform 1954"/>
                              <wps:cNvSpPr>
                                <a:spLocks/>
                              </wps:cNvSpPr>
                              <wps:spPr bwMode="auto">
                                <a:xfrm>
                                  <a:off x="979" y="63"/>
                                  <a:ext cx="3946" cy="5503"/>
                                </a:xfrm>
                                <a:custGeom>
                                  <a:avLst/>
                                  <a:gdLst>
                                    <a:gd name="T0" fmla="+- 0 1737 979"/>
                                    <a:gd name="T1" fmla="*/ T0 w 3946"/>
                                    <a:gd name="T2" fmla="+- 0 4135 63"/>
                                    <a:gd name="T3" fmla="*/ 4135 h 5503"/>
                                    <a:gd name="T4" fmla="+- 0 1653 979"/>
                                    <a:gd name="T5" fmla="*/ T4 w 3946"/>
                                    <a:gd name="T6" fmla="+- 0 4102 63"/>
                                    <a:gd name="T7" fmla="*/ 4102 h 5503"/>
                                    <a:gd name="T8" fmla="+- 0 1619 979"/>
                                    <a:gd name="T9" fmla="*/ T8 w 3946"/>
                                    <a:gd name="T10" fmla="+- 0 4186 63"/>
                                    <a:gd name="T11" fmla="*/ 4186 h 5503"/>
                                    <a:gd name="T12" fmla="+- 0 1703 979"/>
                                    <a:gd name="T13" fmla="*/ T12 w 3946"/>
                                    <a:gd name="T14" fmla="+- 0 4219 63"/>
                                    <a:gd name="T15" fmla="*/ 4219 h 5503"/>
                                    <a:gd name="T16" fmla="+- 0 1737 979"/>
                                    <a:gd name="T17" fmla="*/ T16 w 3946"/>
                                    <a:gd name="T18" fmla="+- 0 4135 63"/>
                                    <a:gd name="T19" fmla="*/ 4135 h 5503"/>
                                  </a:gdLst>
                                  <a:ahLst/>
                                  <a:cxnLst>
                                    <a:cxn ang="0">
                                      <a:pos x="T1" y="T3"/>
                                    </a:cxn>
                                    <a:cxn ang="0">
                                      <a:pos x="T5" y="T7"/>
                                    </a:cxn>
                                    <a:cxn ang="0">
                                      <a:pos x="T9" y="T11"/>
                                    </a:cxn>
                                    <a:cxn ang="0">
                                      <a:pos x="T13" y="T15"/>
                                    </a:cxn>
                                    <a:cxn ang="0">
                                      <a:pos x="T17" y="T19"/>
                                    </a:cxn>
                                  </a:cxnLst>
                                  <a:rect l="0" t="0" r="r" b="b"/>
                                  <a:pathLst>
                                    <a:path w="3946" h="5503">
                                      <a:moveTo>
                                        <a:pt x="758" y="4072"/>
                                      </a:moveTo>
                                      <a:lnTo>
                                        <a:pt x="674" y="4039"/>
                                      </a:lnTo>
                                      <a:lnTo>
                                        <a:pt x="640" y="4123"/>
                                      </a:lnTo>
                                      <a:lnTo>
                                        <a:pt x="724" y="4156"/>
                                      </a:lnTo>
                                      <a:lnTo>
                                        <a:pt x="758" y="407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7" name="Freeform 1955"/>
                              <wps:cNvSpPr>
                                <a:spLocks/>
                              </wps:cNvSpPr>
                              <wps:spPr bwMode="auto">
                                <a:xfrm>
                                  <a:off x="979" y="63"/>
                                  <a:ext cx="3946" cy="5503"/>
                                </a:xfrm>
                                <a:custGeom>
                                  <a:avLst/>
                                  <a:gdLst>
                                    <a:gd name="T0" fmla="+- 0 1670 979"/>
                                    <a:gd name="T1" fmla="*/ T0 w 3946"/>
                                    <a:gd name="T2" fmla="+- 0 4303 63"/>
                                    <a:gd name="T3" fmla="*/ 4303 h 5503"/>
                                    <a:gd name="T4" fmla="+- 0 1586 979"/>
                                    <a:gd name="T5" fmla="*/ T4 w 3946"/>
                                    <a:gd name="T6" fmla="+- 0 4270 63"/>
                                    <a:gd name="T7" fmla="*/ 4270 h 5503"/>
                                    <a:gd name="T8" fmla="+- 0 1555 979"/>
                                    <a:gd name="T9" fmla="*/ T8 w 3946"/>
                                    <a:gd name="T10" fmla="+- 0 4354 63"/>
                                    <a:gd name="T11" fmla="*/ 4354 h 5503"/>
                                    <a:gd name="T12" fmla="+- 0 1639 979"/>
                                    <a:gd name="T13" fmla="*/ T12 w 3946"/>
                                    <a:gd name="T14" fmla="+- 0 4387 63"/>
                                    <a:gd name="T15" fmla="*/ 4387 h 5503"/>
                                    <a:gd name="T16" fmla="+- 0 1670 979"/>
                                    <a:gd name="T17" fmla="*/ T16 w 3946"/>
                                    <a:gd name="T18" fmla="+- 0 4303 63"/>
                                    <a:gd name="T19" fmla="*/ 4303 h 5503"/>
                                  </a:gdLst>
                                  <a:ahLst/>
                                  <a:cxnLst>
                                    <a:cxn ang="0">
                                      <a:pos x="T1" y="T3"/>
                                    </a:cxn>
                                    <a:cxn ang="0">
                                      <a:pos x="T5" y="T7"/>
                                    </a:cxn>
                                    <a:cxn ang="0">
                                      <a:pos x="T9" y="T11"/>
                                    </a:cxn>
                                    <a:cxn ang="0">
                                      <a:pos x="T13" y="T15"/>
                                    </a:cxn>
                                    <a:cxn ang="0">
                                      <a:pos x="T17" y="T19"/>
                                    </a:cxn>
                                  </a:cxnLst>
                                  <a:rect l="0" t="0" r="r" b="b"/>
                                  <a:pathLst>
                                    <a:path w="3946" h="5503">
                                      <a:moveTo>
                                        <a:pt x="691" y="4240"/>
                                      </a:moveTo>
                                      <a:lnTo>
                                        <a:pt x="607" y="4207"/>
                                      </a:lnTo>
                                      <a:lnTo>
                                        <a:pt x="576" y="4291"/>
                                      </a:lnTo>
                                      <a:lnTo>
                                        <a:pt x="660" y="4324"/>
                                      </a:lnTo>
                                      <a:lnTo>
                                        <a:pt x="691" y="424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8" name="Freeform 1956"/>
                              <wps:cNvSpPr>
                                <a:spLocks/>
                              </wps:cNvSpPr>
                              <wps:spPr bwMode="auto">
                                <a:xfrm>
                                  <a:off x="979" y="63"/>
                                  <a:ext cx="3946" cy="5503"/>
                                </a:xfrm>
                                <a:custGeom>
                                  <a:avLst/>
                                  <a:gdLst>
                                    <a:gd name="T0" fmla="+- 0 1605 979"/>
                                    <a:gd name="T1" fmla="*/ T0 w 3946"/>
                                    <a:gd name="T2" fmla="+- 0 4471 63"/>
                                    <a:gd name="T3" fmla="*/ 4471 h 5503"/>
                                    <a:gd name="T4" fmla="+- 0 1521 979"/>
                                    <a:gd name="T5" fmla="*/ T4 w 3946"/>
                                    <a:gd name="T6" fmla="+- 0 4438 63"/>
                                    <a:gd name="T7" fmla="*/ 4438 h 5503"/>
                                    <a:gd name="T8" fmla="+- 0 1490 979"/>
                                    <a:gd name="T9" fmla="*/ T8 w 3946"/>
                                    <a:gd name="T10" fmla="+- 0 4522 63"/>
                                    <a:gd name="T11" fmla="*/ 4522 h 5503"/>
                                    <a:gd name="T12" fmla="+- 0 1574 979"/>
                                    <a:gd name="T13" fmla="*/ T12 w 3946"/>
                                    <a:gd name="T14" fmla="+- 0 4555 63"/>
                                    <a:gd name="T15" fmla="*/ 4555 h 5503"/>
                                    <a:gd name="T16" fmla="+- 0 1605 979"/>
                                    <a:gd name="T17" fmla="*/ T16 w 3946"/>
                                    <a:gd name="T18" fmla="+- 0 4471 63"/>
                                    <a:gd name="T19" fmla="*/ 4471 h 5503"/>
                                  </a:gdLst>
                                  <a:ahLst/>
                                  <a:cxnLst>
                                    <a:cxn ang="0">
                                      <a:pos x="T1" y="T3"/>
                                    </a:cxn>
                                    <a:cxn ang="0">
                                      <a:pos x="T5" y="T7"/>
                                    </a:cxn>
                                    <a:cxn ang="0">
                                      <a:pos x="T9" y="T11"/>
                                    </a:cxn>
                                    <a:cxn ang="0">
                                      <a:pos x="T13" y="T15"/>
                                    </a:cxn>
                                    <a:cxn ang="0">
                                      <a:pos x="T17" y="T19"/>
                                    </a:cxn>
                                  </a:cxnLst>
                                  <a:rect l="0" t="0" r="r" b="b"/>
                                  <a:pathLst>
                                    <a:path w="3946" h="5503">
                                      <a:moveTo>
                                        <a:pt x="626" y="4408"/>
                                      </a:moveTo>
                                      <a:lnTo>
                                        <a:pt x="542" y="4375"/>
                                      </a:lnTo>
                                      <a:lnTo>
                                        <a:pt x="511" y="4459"/>
                                      </a:lnTo>
                                      <a:lnTo>
                                        <a:pt x="595" y="4492"/>
                                      </a:lnTo>
                                      <a:lnTo>
                                        <a:pt x="626" y="440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1957"/>
                              <wps:cNvSpPr>
                                <a:spLocks/>
                              </wps:cNvSpPr>
                              <wps:spPr bwMode="auto">
                                <a:xfrm>
                                  <a:off x="979" y="63"/>
                                  <a:ext cx="3946" cy="5503"/>
                                </a:xfrm>
                                <a:custGeom>
                                  <a:avLst/>
                                  <a:gdLst>
                                    <a:gd name="T0" fmla="+- 0 1543 979"/>
                                    <a:gd name="T1" fmla="*/ T0 w 3946"/>
                                    <a:gd name="T2" fmla="+- 0 4639 63"/>
                                    <a:gd name="T3" fmla="*/ 4639 h 5503"/>
                                    <a:gd name="T4" fmla="+- 0 1459 979"/>
                                    <a:gd name="T5" fmla="*/ T4 w 3946"/>
                                    <a:gd name="T6" fmla="+- 0 4608 63"/>
                                    <a:gd name="T7" fmla="*/ 4608 h 5503"/>
                                    <a:gd name="T8" fmla="+- 0 1425 979"/>
                                    <a:gd name="T9" fmla="*/ T8 w 3946"/>
                                    <a:gd name="T10" fmla="+- 0 4692 63"/>
                                    <a:gd name="T11" fmla="*/ 4692 h 5503"/>
                                    <a:gd name="T12" fmla="+- 0 1509 979"/>
                                    <a:gd name="T13" fmla="*/ T12 w 3946"/>
                                    <a:gd name="T14" fmla="+- 0 4723 63"/>
                                    <a:gd name="T15" fmla="*/ 4723 h 5503"/>
                                    <a:gd name="T16" fmla="+- 0 1543 979"/>
                                    <a:gd name="T17" fmla="*/ T16 w 3946"/>
                                    <a:gd name="T18" fmla="+- 0 4639 63"/>
                                    <a:gd name="T19" fmla="*/ 4639 h 5503"/>
                                  </a:gdLst>
                                  <a:ahLst/>
                                  <a:cxnLst>
                                    <a:cxn ang="0">
                                      <a:pos x="T1" y="T3"/>
                                    </a:cxn>
                                    <a:cxn ang="0">
                                      <a:pos x="T5" y="T7"/>
                                    </a:cxn>
                                    <a:cxn ang="0">
                                      <a:pos x="T9" y="T11"/>
                                    </a:cxn>
                                    <a:cxn ang="0">
                                      <a:pos x="T13" y="T15"/>
                                    </a:cxn>
                                    <a:cxn ang="0">
                                      <a:pos x="T17" y="T19"/>
                                    </a:cxn>
                                  </a:cxnLst>
                                  <a:rect l="0" t="0" r="r" b="b"/>
                                  <a:pathLst>
                                    <a:path w="3946" h="5503">
                                      <a:moveTo>
                                        <a:pt x="564" y="4576"/>
                                      </a:moveTo>
                                      <a:lnTo>
                                        <a:pt x="480" y="4545"/>
                                      </a:lnTo>
                                      <a:lnTo>
                                        <a:pt x="446" y="4629"/>
                                      </a:lnTo>
                                      <a:lnTo>
                                        <a:pt x="530" y="4660"/>
                                      </a:lnTo>
                                      <a:lnTo>
                                        <a:pt x="564" y="457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0" name="Freeform 1958"/>
                              <wps:cNvSpPr>
                                <a:spLocks/>
                              </wps:cNvSpPr>
                              <wps:spPr bwMode="auto">
                                <a:xfrm>
                                  <a:off x="979" y="63"/>
                                  <a:ext cx="3946" cy="5503"/>
                                </a:xfrm>
                                <a:custGeom>
                                  <a:avLst/>
                                  <a:gdLst>
                                    <a:gd name="T0" fmla="+- 0 1478 979"/>
                                    <a:gd name="T1" fmla="*/ T0 w 3946"/>
                                    <a:gd name="T2" fmla="+- 0 4810 63"/>
                                    <a:gd name="T3" fmla="*/ 4810 h 5503"/>
                                    <a:gd name="T4" fmla="+- 0 1478 979"/>
                                    <a:gd name="T5" fmla="*/ T4 w 3946"/>
                                    <a:gd name="T6" fmla="+- 0 4807 63"/>
                                    <a:gd name="T7" fmla="*/ 4807 h 5503"/>
                                    <a:gd name="T8" fmla="+- 0 1394 979"/>
                                    <a:gd name="T9" fmla="*/ T8 w 3946"/>
                                    <a:gd name="T10" fmla="+- 0 4776 63"/>
                                    <a:gd name="T11" fmla="*/ 4776 h 5503"/>
                                    <a:gd name="T12" fmla="+- 0 1363 979"/>
                                    <a:gd name="T13" fmla="*/ T12 w 3946"/>
                                    <a:gd name="T14" fmla="+- 0 4860 63"/>
                                    <a:gd name="T15" fmla="*/ 4860 h 5503"/>
                                    <a:gd name="T16" fmla="+- 0 1447 979"/>
                                    <a:gd name="T17" fmla="*/ T16 w 3946"/>
                                    <a:gd name="T18" fmla="+- 0 4891 63"/>
                                    <a:gd name="T19" fmla="*/ 4891 h 5503"/>
                                    <a:gd name="T20" fmla="+- 0 1478 979"/>
                                    <a:gd name="T21" fmla="*/ T20 w 3946"/>
                                    <a:gd name="T22" fmla="+- 0 4810 63"/>
                                    <a:gd name="T23" fmla="*/ 4810 h 5503"/>
                                  </a:gdLst>
                                  <a:ahLst/>
                                  <a:cxnLst>
                                    <a:cxn ang="0">
                                      <a:pos x="T1" y="T3"/>
                                    </a:cxn>
                                    <a:cxn ang="0">
                                      <a:pos x="T5" y="T7"/>
                                    </a:cxn>
                                    <a:cxn ang="0">
                                      <a:pos x="T9" y="T11"/>
                                    </a:cxn>
                                    <a:cxn ang="0">
                                      <a:pos x="T13" y="T15"/>
                                    </a:cxn>
                                    <a:cxn ang="0">
                                      <a:pos x="T17" y="T19"/>
                                    </a:cxn>
                                    <a:cxn ang="0">
                                      <a:pos x="T21" y="T23"/>
                                    </a:cxn>
                                  </a:cxnLst>
                                  <a:rect l="0" t="0" r="r" b="b"/>
                                  <a:pathLst>
                                    <a:path w="3946" h="5503">
                                      <a:moveTo>
                                        <a:pt x="499" y="4747"/>
                                      </a:moveTo>
                                      <a:lnTo>
                                        <a:pt x="499" y="4744"/>
                                      </a:lnTo>
                                      <a:lnTo>
                                        <a:pt x="415" y="4713"/>
                                      </a:lnTo>
                                      <a:lnTo>
                                        <a:pt x="384" y="4797"/>
                                      </a:lnTo>
                                      <a:lnTo>
                                        <a:pt x="468" y="4828"/>
                                      </a:lnTo>
                                      <a:lnTo>
                                        <a:pt x="499" y="47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 name="Freeform 1959"/>
                              <wps:cNvSpPr>
                                <a:spLocks/>
                              </wps:cNvSpPr>
                              <wps:spPr bwMode="auto">
                                <a:xfrm>
                                  <a:off x="979" y="63"/>
                                  <a:ext cx="3946" cy="5503"/>
                                </a:xfrm>
                                <a:custGeom>
                                  <a:avLst/>
                                  <a:gdLst>
                                    <a:gd name="T0" fmla="+- 0 1415 979"/>
                                    <a:gd name="T1" fmla="*/ T0 w 3946"/>
                                    <a:gd name="T2" fmla="+- 0 4975 63"/>
                                    <a:gd name="T3" fmla="*/ 4975 h 5503"/>
                                    <a:gd name="T4" fmla="+- 0 1331 979"/>
                                    <a:gd name="T5" fmla="*/ T4 w 3946"/>
                                    <a:gd name="T6" fmla="+- 0 4944 63"/>
                                    <a:gd name="T7" fmla="*/ 4944 h 5503"/>
                                    <a:gd name="T8" fmla="+- 0 1298 979"/>
                                    <a:gd name="T9" fmla="*/ T8 w 3946"/>
                                    <a:gd name="T10" fmla="+- 0 5028 63"/>
                                    <a:gd name="T11" fmla="*/ 5028 h 5503"/>
                                    <a:gd name="T12" fmla="+- 0 1384 979"/>
                                    <a:gd name="T13" fmla="*/ T12 w 3946"/>
                                    <a:gd name="T14" fmla="+- 0 5059 63"/>
                                    <a:gd name="T15" fmla="*/ 5059 h 5503"/>
                                    <a:gd name="T16" fmla="+- 0 1415 979"/>
                                    <a:gd name="T17" fmla="*/ T16 w 3946"/>
                                    <a:gd name="T18" fmla="+- 0 4975 63"/>
                                    <a:gd name="T19" fmla="*/ 4975 h 5503"/>
                                  </a:gdLst>
                                  <a:ahLst/>
                                  <a:cxnLst>
                                    <a:cxn ang="0">
                                      <a:pos x="T1" y="T3"/>
                                    </a:cxn>
                                    <a:cxn ang="0">
                                      <a:pos x="T5" y="T7"/>
                                    </a:cxn>
                                    <a:cxn ang="0">
                                      <a:pos x="T9" y="T11"/>
                                    </a:cxn>
                                    <a:cxn ang="0">
                                      <a:pos x="T13" y="T15"/>
                                    </a:cxn>
                                    <a:cxn ang="0">
                                      <a:pos x="T17" y="T19"/>
                                    </a:cxn>
                                  </a:cxnLst>
                                  <a:rect l="0" t="0" r="r" b="b"/>
                                  <a:pathLst>
                                    <a:path w="3946" h="5503">
                                      <a:moveTo>
                                        <a:pt x="436" y="4912"/>
                                      </a:moveTo>
                                      <a:lnTo>
                                        <a:pt x="352" y="4881"/>
                                      </a:lnTo>
                                      <a:lnTo>
                                        <a:pt x="319" y="4965"/>
                                      </a:lnTo>
                                      <a:lnTo>
                                        <a:pt x="405" y="4996"/>
                                      </a:lnTo>
                                      <a:lnTo>
                                        <a:pt x="436" y="49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2" name="Freeform 1960"/>
                              <wps:cNvSpPr>
                                <a:spLocks/>
                              </wps:cNvSpPr>
                              <wps:spPr bwMode="auto">
                                <a:xfrm>
                                  <a:off x="979" y="63"/>
                                  <a:ext cx="3946" cy="5503"/>
                                </a:xfrm>
                                <a:custGeom>
                                  <a:avLst/>
                                  <a:gdLst>
                                    <a:gd name="T0" fmla="+- 0 1351 979"/>
                                    <a:gd name="T1" fmla="*/ T0 w 3946"/>
                                    <a:gd name="T2" fmla="+- 0 5143 63"/>
                                    <a:gd name="T3" fmla="*/ 5143 h 5503"/>
                                    <a:gd name="T4" fmla="+- 0 1267 979"/>
                                    <a:gd name="T5" fmla="*/ T4 w 3946"/>
                                    <a:gd name="T6" fmla="+- 0 5112 63"/>
                                    <a:gd name="T7" fmla="*/ 5112 h 5503"/>
                                    <a:gd name="T8" fmla="+- 0 1245 979"/>
                                    <a:gd name="T9" fmla="*/ T8 w 3946"/>
                                    <a:gd name="T10" fmla="+- 0 5172 63"/>
                                    <a:gd name="T11" fmla="*/ 5172 h 5503"/>
                                    <a:gd name="T12" fmla="+- 0 1235 979"/>
                                    <a:gd name="T13" fmla="*/ T12 w 3946"/>
                                    <a:gd name="T14" fmla="+- 0 5196 63"/>
                                    <a:gd name="T15" fmla="*/ 5196 h 5503"/>
                                    <a:gd name="T16" fmla="+- 0 1319 979"/>
                                    <a:gd name="T17" fmla="*/ T16 w 3946"/>
                                    <a:gd name="T18" fmla="+- 0 5227 63"/>
                                    <a:gd name="T19" fmla="*/ 5227 h 5503"/>
                                    <a:gd name="T20" fmla="+- 0 1329 979"/>
                                    <a:gd name="T21" fmla="*/ T20 w 3946"/>
                                    <a:gd name="T22" fmla="+- 0 5203 63"/>
                                    <a:gd name="T23" fmla="*/ 5203 h 5503"/>
                                    <a:gd name="T24" fmla="+- 0 1351 979"/>
                                    <a:gd name="T25" fmla="*/ T24 w 3946"/>
                                    <a:gd name="T26" fmla="+- 0 5143 63"/>
                                    <a:gd name="T27" fmla="*/ 5143 h 5503"/>
                                  </a:gdLst>
                                  <a:ahLst/>
                                  <a:cxnLst>
                                    <a:cxn ang="0">
                                      <a:pos x="T1" y="T3"/>
                                    </a:cxn>
                                    <a:cxn ang="0">
                                      <a:pos x="T5" y="T7"/>
                                    </a:cxn>
                                    <a:cxn ang="0">
                                      <a:pos x="T9" y="T11"/>
                                    </a:cxn>
                                    <a:cxn ang="0">
                                      <a:pos x="T13" y="T15"/>
                                    </a:cxn>
                                    <a:cxn ang="0">
                                      <a:pos x="T17" y="T19"/>
                                    </a:cxn>
                                    <a:cxn ang="0">
                                      <a:pos x="T21" y="T23"/>
                                    </a:cxn>
                                    <a:cxn ang="0">
                                      <a:pos x="T25" y="T27"/>
                                    </a:cxn>
                                  </a:cxnLst>
                                  <a:rect l="0" t="0" r="r" b="b"/>
                                  <a:pathLst>
                                    <a:path w="3946" h="5503">
                                      <a:moveTo>
                                        <a:pt x="372" y="5080"/>
                                      </a:moveTo>
                                      <a:lnTo>
                                        <a:pt x="288" y="5049"/>
                                      </a:lnTo>
                                      <a:lnTo>
                                        <a:pt x="266" y="5109"/>
                                      </a:lnTo>
                                      <a:lnTo>
                                        <a:pt x="256" y="5133"/>
                                      </a:lnTo>
                                      <a:lnTo>
                                        <a:pt x="340" y="5164"/>
                                      </a:lnTo>
                                      <a:lnTo>
                                        <a:pt x="350" y="5140"/>
                                      </a:lnTo>
                                      <a:lnTo>
                                        <a:pt x="372" y="508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3" name="Freeform 1961"/>
                              <wps:cNvSpPr>
                                <a:spLocks/>
                              </wps:cNvSpPr>
                              <wps:spPr bwMode="auto">
                                <a:xfrm>
                                  <a:off x="979" y="63"/>
                                  <a:ext cx="3946" cy="5503"/>
                                </a:xfrm>
                                <a:custGeom>
                                  <a:avLst/>
                                  <a:gdLst>
                                    <a:gd name="T0" fmla="+- 0 1288 979"/>
                                    <a:gd name="T1" fmla="*/ T0 w 3946"/>
                                    <a:gd name="T2" fmla="+- 0 5314 63"/>
                                    <a:gd name="T3" fmla="*/ 5314 h 5503"/>
                                    <a:gd name="T4" fmla="+- 0 1204 979"/>
                                    <a:gd name="T5" fmla="*/ T4 w 3946"/>
                                    <a:gd name="T6" fmla="+- 0 5283 63"/>
                                    <a:gd name="T7" fmla="*/ 5283 h 5503"/>
                                    <a:gd name="T8" fmla="+- 0 1173 979"/>
                                    <a:gd name="T9" fmla="*/ T8 w 3946"/>
                                    <a:gd name="T10" fmla="+- 0 5367 63"/>
                                    <a:gd name="T11" fmla="*/ 5367 h 5503"/>
                                    <a:gd name="T12" fmla="+- 0 1257 979"/>
                                    <a:gd name="T13" fmla="*/ T12 w 3946"/>
                                    <a:gd name="T14" fmla="+- 0 5398 63"/>
                                    <a:gd name="T15" fmla="*/ 5398 h 5503"/>
                                    <a:gd name="T16" fmla="+- 0 1288 979"/>
                                    <a:gd name="T17" fmla="*/ T16 w 3946"/>
                                    <a:gd name="T18" fmla="+- 0 5314 63"/>
                                    <a:gd name="T19" fmla="*/ 5314 h 5503"/>
                                  </a:gdLst>
                                  <a:ahLst/>
                                  <a:cxnLst>
                                    <a:cxn ang="0">
                                      <a:pos x="T1" y="T3"/>
                                    </a:cxn>
                                    <a:cxn ang="0">
                                      <a:pos x="T5" y="T7"/>
                                    </a:cxn>
                                    <a:cxn ang="0">
                                      <a:pos x="T9" y="T11"/>
                                    </a:cxn>
                                    <a:cxn ang="0">
                                      <a:pos x="T13" y="T15"/>
                                    </a:cxn>
                                    <a:cxn ang="0">
                                      <a:pos x="T17" y="T19"/>
                                    </a:cxn>
                                  </a:cxnLst>
                                  <a:rect l="0" t="0" r="r" b="b"/>
                                  <a:pathLst>
                                    <a:path w="3946" h="5503">
                                      <a:moveTo>
                                        <a:pt x="309" y="5251"/>
                                      </a:moveTo>
                                      <a:lnTo>
                                        <a:pt x="225" y="5220"/>
                                      </a:lnTo>
                                      <a:lnTo>
                                        <a:pt x="194" y="5304"/>
                                      </a:lnTo>
                                      <a:lnTo>
                                        <a:pt x="278" y="5335"/>
                                      </a:lnTo>
                                      <a:lnTo>
                                        <a:pt x="309" y="525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4" name="Freeform 1962"/>
                              <wps:cNvSpPr>
                                <a:spLocks/>
                              </wps:cNvSpPr>
                              <wps:spPr bwMode="auto">
                                <a:xfrm>
                                  <a:off x="979" y="63"/>
                                  <a:ext cx="3946" cy="5503"/>
                                </a:xfrm>
                                <a:custGeom>
                                  <a:avLst/>
                                  <a:gdLst>
                                    <a:gd name="T0" fmla="+- 0 1226 979"/>
                                    <a:gd name="T1" fmla="*/ T0 w 3946"/>
                                    <a:gd name="T2" fmla="+- 0 5482 63"/>
                                    <a:gd name="T3" fmla="*/ 5482 h 5503"/>
                                    <a:gd name="T4" fmla="+- 0 1142 979"/>
                                    <a:gd name="T5" fmla="*/ T4 w 3946"/>
                                    <a:gd name="T6" fmla="+- 0 5451 63"/>
                                    <a:gd name="T7" fmla="*/ 5451 h 5503"/>
                                    <a:gd name="T8" fmla="+- 0 1111 979"/>
                                    <a:gd name="T9" fmla="*/ T8 w 3946"/>
                                    <a:gd name="T10" fmla="+- 0 5535 63"/>
                                    <a:gd name="T11" fmla="*/ 5535 h 5503"/>
                                    <a:gd name="T12" fmla="+- 0 1195 979"/>
                                    <a:gd name="T13" fmla="*/ T12 w 3946"/>
                                    <a:gd name="T14" fmla="+- 0 5566 63"/>
                                    <a:gd name="T15" fmla="*/ 5566 h 5503"/>
                                    <a:gd name="T16" fmla="+- 0 1226 979"/>
                                    <a:gd name="T17" fmla="*/ T16 w 3946"/>
                                    <a:gd name="T18" fmla="+- 0 5482 63"/>
                                    <a:gd name="T19" fmla="*/ 5482 h 5503"/>
                                  </a:gdLst>
                                  <a:ahLst/>
                                  <a:cxnLst>
                                    <a:cxn ang="0">
                                      <a:pos x="T1" y="T3"/>
                                    </a:cxn>
                                    <a:cxn ang="0">
                                      <a:pos x="T5" y="T7"/>
                                    </a:cxn>
                                    <a:cxn ang="0">
                                      <a:pos x="T9" y="T11"/>
                                    </a:cxn>
                                    <a:cxn ang="0">
                                      <a:pos x="T13" y="T15"/>
                                    </a:cxn>
                                    <a:cxn ang="0">
                                      <a:pos x="T17" y="T19"/>
                                    </a:cxn>
                                  </a:cxnLst>
                                  <a:rect l="0" t="0" r="r" b="b"/>
                                  <a:pathLst>
                                    <a:path w="3946" h="5503">
                                      <a:moveTo>
                                        <a:pt x="247" y="5419"/>
                                      </a:moveTo>
                                      <a:lnTo>
                                        <a:pt x="163" y="5388"/>
                                      </a:lnTo>
                                      <a:lnTo>
                                        <a:pt x="132" y="5472"/>
                                      </a:lnTo>
                                      <a:lnTo>
                                        <a:pt x="216" y="5503"/>
                                      </a:lnTo>
                                      <a:lnTo>
                                        <a:pt x="247" y="541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5" name="Group 1963"/>
                            <wpg:cNvGrpSpPr>
                              <a:grpSpLocks/>
                            </wpg:cNvGrpSpPr>
                            <wpg:grpSpPr bwMode="auto">
                              <a:xfrm>
                                <a:off x="2126" y="3070"/>
                                <a:ext cx="11150" cy="4322"/>
                                <a:chOff x="2126" y="3070"/>
                                <a:chExt cx="11150" cy="4322"/>
                              </a:xfrm>
                            </wpg:grpSpPr>
                            <wps:wsp>
                              <wps:cNvPr id="1976" name="Freeform 1964"/>
                              <wps:cNvSpPr>
                                <a:spLocks/>
                              </wps:cNvSpPr>
                              <wps:spPr bwMode="auto">
                                <a:xfrm>
                                  <a:off x="2126" y="3070"/>
                                  <a:ext cx="11150" cy="4322"/>
                                </a:xfrm>
                                <a:custGeom>
                                  <a:avLst/>
                                  <a:gdLst>
                                    <a:gd name="T0" fmla="+- 0 2270 2126"/>
                                    <a:gd name="T1" fmla="*/ T0 w 11150"/>
                                    <a:gd name="T2" fmla="+- 0 3077 3070"/>
                                    <a:gd name="T3" fmla="*/ 3077 h 4322"/>
                                    <a:gd name="T4" fmla="+- 0 2239 2126"/>
                                    <a:gd name="T5" fmla="*/ T4 w 11150"/>
                                    <a:gd name="T6" fmla="+- 0 3075 3070"/>
                                    <a:gd name="T7" fmla="*/ 3075 h 4322"/>
                                    <a:gd name="T8" fmla="+- 0 2179 2126"/>
                                    <a:gd name="T9" fmla="*/ T8 w 11150"/>
                                    <a:gd name="T10" fmla="+- 0 3070 3070"/>
                                    <a:gd name="T11" fmla="*/ 3070 h 4322"/>
                                    <a:gd name="T12" fmla="+- 0 2171 2126"/>
                                    <a:gd name="T13" fmla="*/ T12 w 11150"/>
                                    <a:gd name="T14" fmla="+- 0 3161 3070"/>
                                    <a:gd name="T15" fmla="*/ 3161 h 4322"/>
                                    <a:gd name="T16" fmla="+- 0 2231 2126"/>
                                    <a:gd name="T17" fmla="*/ T16 w 11150"/>
                                    <a:gd name="T18" fmla="+- 0 3163 3070"/>
                                    <a:gd name="T19" fmla="*/ 3163 h 4322"/>
                                    <a:gd name="T20" fmla="+- 0 2263 2126"/>
                                    <a:gd name="T21" fmla="*/ T20 w 11150"/>
                                    <a:gd name="T22" fmla="+- 0 3166 3070"/>
                                    <a:gd name="T23" fmla="*/ 3166 h 4322"/>
                                    <a:gd name="T24" fmla="+- 0 2270 2126"/>
                                    <a:gd name="T25" fmla="*/ T24 w 11150"/>
                                    <a:gd name="T26" fmla="+- 0 3077 3070"/>
                                    <a:gd name="T27" fmla="*/ 3077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44" y="7"/>
                                      </a:moveTo>
                                      <a:lnTo>
                                        <a:pt x="113" y="5"/>
                                      </a:lnTo>
                                      <a:lnTo>
                                        <a:pt x="53" y="0"/>
                                      </a:lnTo>
                                      <a:lnTo>
                                        <a:pt x="45" y="91"/>
                                      </a:lnTo>
                                      <a:lnTo>
                                        <a:pt x="105" y="93"/>
                                      </a:lnTo>
                                      <a:lnTo>
                                        <a:pt x="137" y="96"/>
                                      </a:lnTo>
                                      <a:lnTo>
                                        <a:pt x="144" y="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7" name="Freeform 1965"/>
                              <wps:cNvSpPr>
                                <a:spLocks/>
                              </wps:cNvSpPr>
                              <wps:spPr bwMode="auto">
                                <a:xfrm>
                                  <a:off x="2126" y="3070"/>
                                  <a:ext cx="11150" cy="4322"/>
                                </a:xfrm>
                                <a:custGeom>
                                  <a:avLst/>
                                  <a:gdLst>
                                    <a:gd name="T0" fmla="+- 0 2452 2126"/>
                                    <a:gd name="T1" fmla="*/ T0 w 11150"/>
                                    <a:gd name="T2" fmla="+- 0 3096 3070"/>
                                    <a:gd name="T3" fmla="*/ 3096 h 4322"/>
                                    <a:gd name="T4" fmla="+- 0 2416 2126"/>
                                    <a:gd name="T5" fmla="*/ T4 w 11150"/>
                                    <a:gd name="T6" fmla="+- 0 3091 3070"/>
                                    <a:gd name="T7" fmla="*/ 3091 h 4322"/>
                                    <a:gd name="T8" fmla="+- 0 2361 2126"/>
                                    <a:gd name="T9" fmla="*/ T8 w 11150"/>
                                    <a:gd name="T10" fmla="+- 0 3084 3070"/>
                                    <a:gd name="T11" fmla="*/ 3084 h 4322"/>
                                    <a:gd name="T12" fmla="+- 0 2349 2126"/>
                                    <a:gd name="T13" fmla="*/ T12 w 11150"/>
                                    <a:gd name="T14" fmla="+- 0 3175 3070"/>
                                    <a:gd name="T15" fmla="*/ 3175 h 4322"/>
                                    <a:gd name="T16" fmla="+- 0 2407 2126"/>
                                    <a:gd name="T17" fmla="*/ T16 w 11150"/>
                                    <a:gd name="T18" fmla="+- 0 3180 3070"/>
                                    <a:gd name="T19" fmla="*/ 3180 h 4322"/>
                                    <a:gd name="T20" fmla="+- 0 2407 2126"/>
                                    <a:gd name="T21" fmla="*/ T20 w 11150"/>
                                    <a:gd name="T22" fmla="+- 0 3181 3070"/>
                                    <a:gd name="T23" fmla="*/ 3181 h 4322"/>
                                    <a:gd name="T24" fmla="+- 0 2438 2126"/>
                                    <a:gd name="T25" fmla="*/ T24 w 11150"/>
                                    <a:gd name="T26" fmla="+- 0 3185 3070"/>
                                    <a:gd name="T27" fmla="*/ 3185 h 4322"/>
                                    <a:gd name="T28" fmla="+- 0 2452 2126"/>
                                    <a:gd name="T29" fmla="*/ T28 w 11150"/>
                                    <a:gd name="T30" fmla="+- 0 3096 3070"/>
                                    <a:gd name="T31" fmla="*/ 3096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326" y="26"/>
                                      </a:moveTo>
                                      <a:lnTo>
                                        <a:pt x="290" y="21"/>
                                      </a:lnTo>
                                      <a:lnTo>
                                        <a:pt x="235" y="14"/>
                                      </a:lnTo>
                                      <a:lnTo>
                                        <a:pt x="223" y="105"/>
                                      </a:lnTo>
                                      <a:lnTo>
                                        <a:pt x="281" y="110"/>
                                      </a:lnTo>
                                      <a:lnTo>
                                        <a:pt x="281" y="111"/>
                                      </a:lnTo>
                                      <a:lnTo>
                                        <a:pt x="312" y="115"/>
                                      </a:lnTo>
                                      <a:lnTo>
                                        <a:pt x="326" y="2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8" name="Freeform 1966"/>
                              <wps:cNvSpPr>
                                <a:spLocks/>
                              </wps:cNvSpPr>
                              <wps:spPr bwMode="auto">
                                <a:xfrm>
                                  <a:off x="2126" y="3070"/>
                                  <a:ext cx="11150" cy="4322"/>
                                </a:xfrm>
                                <a:custGeom>
                                  <a:avLst/>
                                  <a:gdLst>
                                    <a:gd name="T0" fmla="+- 0 2407 2126"/>
                                    <a:gd name="T1" fmla="*/ T0 w 11150"/>
                                    <a:gd name="T2" fmla="+- 0 3181 3070"/>
                                    <a:gd name="T3" fmla="*/ 3181 h 4322"/>
                                    <a:gd name="T4" fmla="+- 0 2407 2126"/>
                                    <a:gd name="T5" fmla="*/ T4 w 11150"/>
                                    <a:gd name="T6" fmla="+- 0 3180 3070"/>
                                    <a:gd name="T7" fmla="*/ 3180 h 4322"/>
                                    <a:gd name="T8" fmla="+- 0 2404 2126"/>
                                    <a:gd name="T9" fmla="*/ T8 w 11150"/>
                                    <a:gd name="T10" fmla="+- 0 3180 3070"/>
                                    <a:gd name="T11" fmla="*/ 3180 h 4322"/>
                                    <a:gd name="T12" fmla="+- 0 2407 2126"/>
                                    <a:gd name="T13" fmla="*/ T12 w 11150"/>
                                    <a:gd name="T14" fmla="+- 0 3181 3070"/>
                                    <a:gd name="T15" fmla="*/ 3181 h 4322"/>
                                  </a:gdLst>
                                  <a:ahLst/>
                                  <a:cxnLst>
                                    <a:cxn ang="0">
                                      <a:pos x="T1" y="T3"/>
                                    </a:cxn>
                                    <a:cxn ang="0">
                                      <a:pos x="T5" y="T7"/>
                                    </a:cxn>
                                    <a:cxn ang="0">
                                      <a:pos x="T9" y="T11"/>
                                    </a:cxn>
                                    <a:cxn ang="0">
                                      <a:pos x="T13" y="T15"/>
                                    </a:cxn>
                                  </a:cxnLst>
                                  <a:rect l="0" t="0" r="r" b="b"/>
                                  <a:pathLst>
                                    <a:path w="11150" h="4322">
                                      <a:moveTo>
                                        <a:pt x="281" y="111"/>
                                      </a:moveTo>
                                      <a:lnTo>
                                        <a:pt x="281" y="110"/>
                                      </a:lnTo>
                                      <a:lnTo>
                                        <a:pt x="278" y="110"/>
                                      </a:lnTo>
                                      <a:lnTo>
                                        <a:pt x="281" y="11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9" name="Freeform 1967"/>
                              <wps:cNvSpPr>
                                <a:spLocks/>
                              </wps:cNvSpPr>
                              <wps:spPr bwMode="auto">
                                <a:xfrm>
                                  <a:off x="2126" y="3070"/>
                                  <a:ext cx="11150" cy="4322"/>
                                </a:xfrm>
                                <a:custGeom>
                                  <a:avLst/>
                                  <a:gdLst>
                                    <a:gd name="T0" fmla="+- 0 2635 2126"/>
                                    <a:gd name="T1" fmla="*/ T0 w 11150"/>
                                    <a:gd name="T2" fmla="+- 0 3139 3070"/>
                                    <a:gd name="T3" fmla="*/ 3139 h 4322"/>
                                    <a:gd name="T4" fmla="+- 0 2632 2126"/>
                                    <a:gd name="T5" fmla="*/ T4 w 11150"/>
                                    <a:gd name="T6" fmla="+- 0 3139 3070"/>
                                    <a:gd name="T7" fmla="*/ 3139 h 4322"/>
                                    <a:gd name="T8" fmla="+- 0 2608 2126"/>
                                    <a:gd name="T9" fmla="*/ T8 w 11150"/>
                                    <a:gd name="T10" fmla="+- 0 3130 3070"/>
                                    <a:gd name="T11" fmla="*/ 3130 h 4322"/>
                                    <a:gd name="T12" fmla="+- 0 2582 2126"/>
                                    <a:gd name="T13" fmla="*/ T12 w 11150"/>
                                    <a:gd name="T14" fmla="+- 0 3123 3070"/>
                                    <a:gd name="T15" fmla="*/ 3123 h 4322"/>
                                    <a:gd name="T16" fmla="+- 0 2543 2126"/>
                                    <a:gd name="T17" fmla="*/ T16 w 11150"/>
                                    <a:gd name="T18" fmla="+- 0 3113 3070"/>
                                    <a:gd name="T19" fmla="*/ 3113 h 4322"/>
                                    <a:gd name="T20" fmla="+- 0 2522 2126"/>
                                    <a:gd name="T21" fmla="*/ T20 w 11150"/>
                                    <a:gd name="T22" fmla="+- 0 3202 3070"/>
                                    <a:gd name="T23" fmla="*/ 3202 h 4322"/>
                                    <a:gd name="T24" fmla="+- 0 2558 2126"/>
                                    <a:gd name="T25" fmla="*/ T24 w 11150"/>
                                    <a:gd name="T26" fmla="+- 0 3211 3070"/>
                                    <a:gd name="T27" fmla="*/ 3211 h 4322"/>
                                    <a:gd name="T28" fmla="+- 0 2558 2126"/>
                                    <a:gd name="T29" fmla="*/ T28 w 11150"/>
                                    <a:gd name="T30" fmla="+- 0 3209 3070"/>
                                    <a:gd name="T31" fmla="*/ 3209 h 4322"/>
                                    <a:gd name="T32" fmla="+- 0 2582 2126"/>
                                    <a:gd name="T33" fmla="*/ T32 w 11150"/>
                                    <a:gd name="T34" fmla="+- 0 3216 3070"/>
                                    <a:gd name="T35" fmla="*/ 3216 h 4322"/>
                                    <a:gd name="T36" fmla="+- 0 2582 2126"/>
                                    <a:gd name="T37" fmla="*/ T36 w 11150"/>
                                    <a:gd name="T38" fmla="+- 0 3217 3070"/>
                                    <a:gd name="T39" fmla="*/ 3217 h 4322"/>
                                    <a:gd name="T40" fmla="+- 0 2603 2126"/>
                                    <a:gd name="T41" fmla="*/ T40 w 11150"/>
                                    <a:gd name="T42" fmla="+- 0 3223 3070"/>
                                    <a:gd name="T43" fmla="*/ 3223 h 4322"/>
                                    <a:gd name="T44" fmla="+- 0 2635 2126"/>
                                    <a:gd name="T45" fmla="*/ T44 w 11150"/>
                                    <a:gd name="T46" fmla="+- 0 3139 3070"/>
                                    <a:gd name="T47" fmla="*/ 3139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150" h="4322">
                                      <a:moveTo>
                                        <a:pt x="509" y="69"/>
                                      </a:moveTo>
                                      <a:lnTo>
                                        <a:pt x="506" y="69"/>
                                      </a:lnTo>
                                      <a:lnTo>
                                        <a:pt x="482" y="60"/>
                                      </a:lnTo>
                                      <a:lnTo>
                                        <a:pt x="456" y="53"/>
                                      </a:lnTo>
                                      <a:lnTo>
                                        <a:pt x="417" y="43"/>
                                      </a:lnTo>
                                      <a:lnTo>
                                        <a:pt x="396" y="132"/>
                                      </a:lnTo>
                                      <a:lnTo>
                                        <a:pt x="432" y="141"/>
                                      </a:lnTo>
                                      <a:lnTo>
                                        <a:pt x="432" y="139"/>
                                      </a:lnTo>
                                      <a:lnTo>
                                        <a:pt x="456" y="146"/>
                                      </a:lnTo>
                                      <a:lnTo>
                                        <a:pt x="456" y="147"/>
                                      </a:lnTo>
                                      <a:lnTo>
                                        <a:pt x="477" y="153"/>
                                      </a:lnTo>
                                      <a:lnTo>
                                        <a:pt x="509" y="6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0" name="Freeform 1968"/>
                              <wps:cNvSpPr>
                                <a:spLocks/>
                              </wps:cNvSpPr>
                              <wps:spPr bwMode="auto">
                                <a:xfrm>
                                  <a:off x="2126" y="3070"/>
                                  <a:ext cx="11150" cy="4322"/>
                                </a:xfrm>
                                <a:custGeom>
                                  <a:avLst/>
                                  <a:gdLst>
                                    <a:gd name="T0" fmla="+- 0 2560 2126"/>
                                    <a:gd name="T1" fmla="*/ T0 w 11150"/>
                                    <a:gd name="T2" fmla="+- 0 3211 3070"/>
                                    <a:gd name="T3" fmla="*/ 3211 h 4322"/>
                                    <a:gd name="T4" fmla="+- 0 2558 2126"/>
                                    <a:gd name="T5" fmla="*/ T4 w 11150"/>
                                    <a:gd name="T6" fmla="+- 0 3209 3070"/>
                                    <a:gd name="T7" fmla="*/ 3209 h 4322"/>
                                    <a:gd name="T8" fmla="+- 0 2558 2126"/>
                                    <a:gd name="T9" fmla="*/ T8 w 11150"/>
                                    <a:gd name="T10" fmla="+- 0 3211 3070"/>
                                    <a:gd name="T11" fmla="*/ 3211 h 4322"/>
                                    <a:gd name="T12" fmla="+- 0 2560 2126"/>
                                    <a:gd name="T13" fmla="*/ T12 w 11150"/>
                                    <a:gd name="T14" fmla="+- 0 3211 3070"/>
                                    <a:gd name="T15" fmla="*/ 3211 h 4322"/>
                                  </a:gdLst>
                                  <a:ahLst/>
                                  <a:cxnLst>
                                    <a:cxn ang="0">
                                      <a:pos x="T1" y="T3"/>
                                    </a:cxn>
                                    <a:cxn ang="0">
                                      <a:pos x="T5" y="T7"/>
                                    </a:cxn>
                                    <a:cxn ang="0">
                                      <a:pos x="T9" y="T11"/>
                                    </a:cxn>
                                    <a:cxn ang="0">
                                      <a:pos x="T13" y="T15"/>
                                    </a:cxn>
                                  </a:cxnLst>
                                  <a:rect l="0" t="0" r="r" b="b"/>
                                  <a:pathLst>
                                    <a:path w="11150" h="4322">
                                      <a:moveTo>
                                        <a:pt x="434" y="141"/>
                                      </a:moveTo>
                                      <a:lnTo>
                                        <a:pt x="432" y="139"/>
                                      </a:lnTo>
                                      <a:lnTo>
                                        <a:pt x="432" y="141"/>
                                      </a:lnTo>
                                      <a:lnTo>
                                        <a:pt x="434" y="1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 name="Freeform 1969"/>
                              <wps:cNvSpPr>
                                <a:spLocks/>
                              </wps:cNvSpPr>
                              <wps:spPr bwMode="auto">
                                <a:xfrm>
                                  <a:off x="2126" y="3070"/>
                                  <a:ext cx="11150" cy="4322"/>
                                </a:xfrm>
                                <a:custGeom>
                                  <a:avLst/>
                                  <a:gdLst>
                                    <a:gd name="T0" fmla="+- 0 2582 2126"/>
                                    <a:gd name="T1" fmla="*/ T0 w 11150"/>
                                    <a:gd name="T2" fmla="+- 0 3217 3070"/>
                                    <a:gd name="T3" fmla="*/ 3217 h 4322"/>
                                    <a:gd name="T4" fmla="+- 0 2582 2126"/>
                                    <a:gd name="T5" fmla="*/ T4 w 11150"/>
                                    <a:gd name="T6" fmla="+- 0 3216 3070"/>
                                    <a:gd name="T7" fmla="*/ 3216 h 4322"/>
                                    <a:gd name="T8" fmla="+- 0 2579 2126"/>
                                    <a:gd name="T9" fmla="*/ T8 w 11150"/>
                                    <a:gd name="T10" fmla="+- 0 3216 3070"/>
                                    <a:gd name="T11" fmla="*/ 3216 h 4322"/>
                                    <a:gd name="T12" fmla="+- 0 2582 2126"/>
                                    <a:gd name="T13" fmla="*/ T12 w 11150"/>
                                    <a:gd name="T14" fmla="+- 0 3217 3070"/>
                                    <a:gd name="T15" fmla="*/ 3217 h 4322"/>
                                  </a:gdLst>
                                  <a:ahLst/>
                                  <a:cxnLst>
                                    <a:cxn ang="0">
                                      <a:pos x="T1" y="T3"/>
                                    </a:cxn>
                                    <a:cxn ang="0">
                                      <a:pos x="T5" y="T7"/>
                                    </a:cxn>
                                    <a:cxn ang="0">
                                      <a:pos x="T9" y="T11"/>
                                    </a:cxn>
                                    <a:cxn ang="0">
                                      <a:pos x="T13" y="T15"/>
                                    </a:cxn>
                                  </a:cxnLst>
                                  <a:rect l="0" t="0" r="r" b="b"/>
                                  <a:pathLst>
                                    <a:path w="11150" h="4322">
                                      <a:moveTo>
                                        <a:pt x="456" y="147"/>
                                      </a:moveTo>
                                      <a:lnTo>
                                        <a:pt x="456" y="146"/>
                                      </a:lnTo>
                                      <a:lnTo>
                                        <a:pt x="453" y="146"/>
                                      </a:lnTo>
                                      <a:lnTo>
                                        <a:pt x="456" y="1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2" name="Freeform 1970"/>
                              <wps:cNvSpPr>
                                <a:spLocks/>
                              </wps:cNvSpPr>
                              <wps:spPr bwMode="auto">
                                <a:xfrm>
                                  <a:off x="2126" y="3070"/>
                                  <a:ext cx="11150" cy="4322"/>
                                </a:xfrm>
                                <a:custGeom>
                                  <a:avLst/>
                                  <a:gdLst>
                                    <a:gd name="T0" fmla="+- 0 2803 2126"/>
                                    <a:gd name="T1" fmla="*/ T0 w 11150"/>
                                    <a:gd name="T2" fmla="+- 0 3252 3070"/>
                                    <a:gd name="T3" fmla="*/ 3252 h 4322"/>
                                    <a:gd name="T4" fmla="+- 0 2798 2126"/>
                                    <a:gd name="T5" fmla="*/ T4 w 11150"/>
                                    <a:gd name="T6" fmla="+- 0 3245 3070"/>
                                    <a:gd name="T7" fmla="*/ 3245 h 4322"/>
                                    <a:gd name="T8" fmla="+- 0 2781 2126"/>
                                    <a:gd name="T9" fmla="*/ T8 w 11150"/>
                                    <a:gd name="T10" fmla="+- 0 3226 3070"/>
                                    <a:gd name="T11" fmla="*/ 3226 h 4322"/>
                                    <a:gd name="T12" fmla="+- 0 2762 2126"/>
                                    <a:gd name="T13" fmla="*/ T12 w 11150"/>
                                    <a:gd name="T14" fmla="+- 0 3211 3070"/>
                                    <a:gd name="T15" fmla="*/ 3211 h 4322"/>
                                    <a:gd name="T16" fmla="+- 0 2743 2126"/>
                                    <a:gd name="T17" fmla="*/ T16 w 11150"/>
                                    <a:gd name="T18" fmla="+- 0 3195 3070"/>
                                    <a:gd name="T19" fmla="*/ 3195 h 4322"/>
                                    <a:gd name="T20" fmla="+- 0 2726 2126"/>
                                    <a:gd name="T21" fmla="*/ T20 w 11150"/>
                                    <a:gd name="T22" fmla="+- 0 3183 3070"/>
                                    <a:gd name="T23" fmla="*/ 3183 h 4322"/>
                                    <a:gd name="T24" fmla="+- 0 2675 2126"/>
                                    <a:gd name="T25" fmla="*/ T24 w 11150"/>
                                    <a:gd name="T26" fmla="+- 0 3259 3070"/>
                                    <a:gd name="T27" fmla="*/ 3259 h 4322"/>
                                    <a:gd name="T28" fmla="+- 0 2692 2126"/>
                                    <a:gd name="T29" fmla="*/ T28 w 11150"/>
                                    <a:gd name="T30" fmla="+- 0 3269 3070"/>
                                    <a:gd name="T31" fmla="*/ 3269 h 4322"/>
                                    <a:gd name="T32" fmla="+- 0 2692 2126"/>
                                    <a:gd name="T33" fmla="*/ T32 w 11150"/>
                                    <a:gd name="T34" fmla="+- 0 3271 3070"/>
                                    <a:gd name="T35" fmla="*/ 3271 h 4322"/>
                                    <a:gd name="T36" fmla="+- 0 2704 2126"/>
                                    <a:gd name="T37" fmla="*/ T36 w 11150"/>
                                    <a:gd name="T38" fmla="+- 0 3279 3070"/>
                                    <a:gd name="T39" fmla="*/ 3279 h 4322"/>
                                    <a:gd name="T40" fmla="+- 0 2704 2126"/>
                                    <a:gd name="T41" fmla="*/ T40 w 11150"/>
                                    <a:gd name="T42" fmla="+- 0 3279 3070"/>
                                    <a:gd name="T43" fmla="*/ 3279 h 4322"/>
                                    <a:gd name="T44" fmla="+- 0 2733 2126"/>
                                    <a:gd name="T45" fmla="*/ T44 w 11150"/>
                                    <a:gd name="T46" fmla="+- 0 3307 3070"/>
                                    <a:gd name="T47" fmla="*/ 3307 h 4322"/>
                                    <a:gd name="T48" fmla="+- 0 2803 2126"/>
                                    <a:gd name="T49" fmla="*/ T48 w 11150"/>
                                    <a:gd name="T50" fmla="+- 0 3252 3070"/>
                                    <a:gd name="T51" fmla="*/ 3252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150" h="4322">
                                      <a:moveTo>
                                        <a:pt x="677" y="182"/>
                                      </a:moveTo>
                                      <a:lnTo>
                                        <a:pt x="672" y="175"/>
                                      </a:lnTo>
                                      <a:lnTo>
                                        <a:pt x="655" y="156"/>
                                      </a:lnTo>
                                      <a:lnTo>
                                        <a:pt x="636" y="141"/>
                                      </a:lnTo>
                                      <a:lnTo>
                                        <a:pt x="617" y="125"/>
                                      </a:lnTo>
                                      <a:lnTo>
                                        <a:pt x="600" y="113"/>
                                      </a:lnTo>
                                      <a:lnTo>
                                        <a:pt x="549" y="189"/>
                                      </a:lnTo>
                                      <a:lnTo>
                                        <a:pt x="566" y="199"/>
                                      </a:lnTo>
                                      <a:lnTo>
                                        <a:pt x="566" y="201"/>
                                      </a:lnTo>
                                      <a:lnTo>
                                        <a:pt x="578" y="209"/>
                                      </a:lnTo>
                                      <a:lnTo>
                                        <a:pt x="607" y="237"/>
                                      </a:lnTo>
                                      <a:lnTo>
                                        <a:pt x="677" y="18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3" name="Freeform 1971"/>
                              <wps:cNvSpPr>
                                <a:spLocks/>
                              </wps:cNvSpPr>
                              <wps:spPr bwMode="auto">
                                <a:xfrm>
                                  <a:off x="2126" y="3070"/>
                                  <a:ext cx="11150" cy="4322"/>
                                </a:xfrm>
                                <a:custGeom>
                                  <a:avLst/>
                                  <a:gdLst>
                                    <a:gd name="T0" fmla="+- 0 2692 2126"/>
                                    <a:gd name="T1" fmla="*/ T0 w 11150"/>
                                    <a:gd name="T2" fmla="+- 0 3271 3070"/>
                                    <a:gd name="T3" fmla="*/ 3271 h 4322"/>
                                    <a:gd name="T4" fmla="+- 0 2692 2126"/>
                                    <a:gd name="T5" fmla="*/ T4 w 11150"/>
                                    <a:gd name="T6" fmla="+- 0 3269 3070"/>
                                    <a:gd name="T7" fmla="*/ 3269 h 4322"/>
                                    <a:gd name="T8" fmla="+- 0 2690 2126"/>
                                    <a:gd name="T9" fmla="*/ T8 w 11150"/>
                                    <a:gd name="T10" fmla="+- 0 3269 3070"/>
                                    <a:gd name="T11" fmla="*/ 3269 h 4322"/>
                                    <a:gd name="T12" fmla="+- 0 2692 2126"/>
                                    <a:gd name="T13" fmla="*/ T12 w 11150"/>
                                    <a:gd name="T14" fmla="+- 0 3271 3070"/>
                                    <a:gd name="T15" fmla="*/ 3271 h 4322"/>
                                  </a:gdLst>
                                  <a:ahLst/>
                                  <a:cxnLst>
                                    <a:cxn ang="0">
                                      <a:pos x="T1" y="T3"/>
                                    </a:cxn>
                                    <a:cxn ang="0">
                                      <a:pos x="T5" y="T7"/>
                                    </a:cxn>
                                    <a:cxn ang="0">
                                      <a:pos x="T9" y="T11"/>
                                    </a:cxn>
                                    <a:cxn ang="0">
                                      <a:pos x="T13" y="T15"/>
                                    </a:cxn>
                                  </a:cxnLst>
                                  <a:rect l="0" t="0" r="r" b="b"/>
                                  <a:pathLst>
                                    <a:path w="11150" h="4322">
                                      <a:moveTo>
                                        <a:pt x="566" y="201"/>
                                      </a:moveTo>
                                      <a:lnTo>
                                        <a:pt x="566" y="199"/>
                                      </a:lnTo>
                                      <a:lnTo>
                                        <a:pt x="564" y="199"/>
                                      </a:lnTo>
                                      <a:lnTo>
                                        <a:pt x="566" y="2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4" name="Freeform 1972"/>
                              <wps:cNvSpPr>
                                <a:spLocks/>
                              </wps:cNvSpPr>
                              <wps:spPr bwMode="auto">
                                <a:xfrm>
                                  <a:off x="2126" y="3070"/>
                                  <a:ext cx="11150" cy="4322"/>
                                </a:xfrm>
                                <a:custGeom>
                                  <a:avLst/>
                                  <a:gdLst>
                                    <a:gd name="T0" fmla="+- 0 2707 2126"/>
                                    <a:gd name="T1" fmla="*/ T0 w 11150"/>
                                    <a:gd name="T2" fmla="+- 0 3281 3070"/>
                                    <a:gd name="T3" fmla="*/ 3281 h 4322"/>
                                    <a:gd name="T4" fmla="+- 0 2704 2126"/>
                                    <a:gd name="T5" fmla="*/ T4 w 11150"/>
                                    <a:gd name="T6" fmla="+- 0 3279 3070"/>
                                    <a:gd name="T7" fmla="*/ 3279 h 4322"/>
                                    <a:gd name="T8" fmla="+- 0 2704 2126"/>
                                    <a:gd name="T9" fmla="*/ T8 w 11150"/>
                                    <a:gd name="T10" fmla="+- 0 3279 3070"/>
                                    <a:gd name="T11" fmla="*/ 3279 h 4322"/>
                                    <a:gd name="T12" fmla="+- 0 2707 2126"/>
                                    <a:gd name="T13" fmla="*/ T12 w 11150"/>
                                    <a:gd name="T14" fmla="+- 0 3281 3070"/>
                                    <a:gd name="T15" fmla="*/ 3281 h 4322"/>
                                  </a:gdLst>
                                  <a:ahLst/>
                                  <a:cxnLst>
                                    <a:cxn ang="0">
                                      <a:pos x="T1" y="T3"/>
                                    </a:cxn>
                                    <a:cxn ang="0">
                                      <a:pos x="T5" y="T7"/>
                                    </a:cxn>
                                    <a:cxn ang="0">
                                      <a:pos x="T9" y="T11"/>
                                    </a:cxn>
                                    <a:cxn ang="0">
                                      <a:pos x="T13" y="T15"/>
                                    </a:cxn>
                                  </a:cxnLst>
                                  <a:rect l="0" t="0" r="r" b="b"/>
                                  <a:pathLst>
                                    <a:path w="11150" h="4322">
                                      <a:moveTo>
                                        <a:pt x="581" y="211"/>
                                      </a:moveTo>
                                      <a:lnTo>
                                        <a:pt x="578" y="209"/>
                                      </a:lnTo>
                                      <a:lnTo>
                                        <a:pt x="581" y="21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5" name="Freeform 1973"/>
                              <wps:cNvSpPr>
                                <a:spLocks/>
                              </wps:cNvSpPr>
                              <wps:spPr bwMode="auto">
                                <a:xfrm>
                                  <a:off x="2126" y="3070"/>
                                  <a:ext cx="11150" cy="4322"/>
                                </a:xfrm>
                                <a:custGeom>
                                  <a:avLst/>
                                  <a:gdLst>
                                    <a:gd name="T0" fmla="+- 0 2865 2126"/>
                                    <a:gd name="T1" fmla="*/ T0 w 11150"/>
                                    <a:gd name="T2" fmla="+- 0 3449 3070"/>
                                    <a:gd name="T3" fmla="*/ 3449 h 4322"/>
                                    <a:gd name="T4" fmla="+- 0 2865 2126"/>
                                    <a:gd name="T5" fmla="*/ T4 w 11150"/>
                                    <a:gd name="T6" fmla="+- 0 3408 3070"/>
                                    <a:gd name="T7" fmla="*/ 3408 h 4322"/>
                                    <a:gd name="T8" fmla="+- 0 2855 2126"/>
                                    <a:gd name="T9" fmla="*/ T8 w 11150"/>
                                    <a:gd name="T10" fmla="+- 0 3355 3070"/>
                                    <a:gd name="T11" fmla="*/ 3355 h 4322"/>
                                    <a:gd name="T12" fmla="+- 0 2853 2126"/>
                                    <a:gd name="T13" fmla="*/ T12 w 11150"/>
                                    <a:gd name="T14" fmla="+- 0 3346 3070"/>
                                    <a:gd name="T15" fmla="*/ 3346 h 4322"/>
                                    <a:gd name="T16" fmla="+- 0 2767 2126"/>
                                    <a:gd name="T17" fmla="*/ T16 w 11150"/>
                                    <a:gd name="T18" fmla="+- 0 3372 3070"/>
                                    <a:gd name="T19" fmla="*/ 3372 h 4322"/>
                                    <a:gd name="T20" fmla="+- 0 2769 2126"/>
                                    <a:gd name="T21" fmla="*/ T20 w 11150"/>
                                    <a:gd name="T22" fmla="+- 0 3379 3070"/>
                                    <a:gd name="T23" fmla="*/ 3379 h 4322"/>
                                    <a:gd name="T24" fmla="+- 0 2769 2126"/>
                                    <a:gd name="T25" fmla="*/ T24 w 11150"/>
                                    <a:gd name="T26" fmla="+- 0 3387 3070"/>
                                    <a:gd name="T27" fmla="*/ 3387 h 4322"/>
                                    <a:gd name="T28" fmla="+- 0 2771 2126"/>
                                    <a:gd name="T29" fmla="*/ T28 w 11150"/>
                                    <a:gd name="T30" fmla="+- 0 3399 3070"/>
                                    <a:gd name="T31" fmla="*/ 3399 h 4322"/>
                                    <a:gd name="T32" fmla="+- 0 2771 2126"/>
                                    <a:gd name="T33" fmla="*/ T32 w 11150"/>
                                    <a:gd name="T34" fmla="+- 0 3394 3070"/>
                                    <a:gd name="T35" fmla="*/ 3394 h 4322"/>
                                    <a:gd name="T36" fmla="+- 0 2774 2126"/>
                                    <a:gd name="T37" fmla="*/ T36 w 11150"/>
                                    <a:gd name="T38" fmla="+- 0 3418 3070"/>
                                    <a:gd name="T39" fmla="*/ 3418 h 4322"/>
                                    <a:gd name="T40" fmla="+- 0 2774 2126"/>
                                    <a:gd name="T41" fmla="*/ T40 w 11150"/>
                                    <a:gd name="T42" fmla="+- 0 3415 3070"/>
                                    <a:gd name="T43" fmla="*/ 3415 h 4322"/>
                                    <a:gd name="T44" fmla="+- 0 2776 2126"/>
                                    <a:gd name="T45" fmla="*/ T44 w 11150"/>
                                    <a:gd name="T46" fmla="+- 0 3439 3070"/>
                                    <a:gd name="T47" fmla="*/ 3439 h 4322"/>
                                    <a:gd name="T48" fmla="+- 0 2776 2126"/>
                                    <a:gd name="T49" fmla="*/ T48 w 11150"/>
                                    <a:gd name="T50" fmla="+- 0 3447 3070"/>
                                    <a:gd name="T51" fmla="*/ 3447 h 4322"/>
                                    <a:gd name="T52" fmla="+- 0 2865 2126"/>
                                    <a:gd name="T53" fmla="*/ T52 w 11150"/>
                                    <a:gd name="T54" fmla="+- 0 3449 3070"/>
                                    <a:gd name="T55" fmla="*/ 3449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150" h="4322">
                                      <a:moveTo>
                                        <a:pt x="739" y="379"/>
                                      </a:moveTo>
                                      <a:lnTo>
                                        <a:pt x="739" y="338"/>
                                      </a:lnTo>
                                      <a:lnTo>
                                        <a:pt x="729" y="285"/>
                                      </a:lnTo>
                                      <a:lnTo>
                                        <a:pt x="727" y="276"/>
                                      </a:lnTo>
                                      <a:lnTo>
                                        <a:pt x="641" y="302"/>
                                      </a:lnTo>
                                      <a:lnTo>
                                        <a:pt x="643" y="309"/>
                                      </a:lnTo>
                                      <a:lnTo>
                                        <a:pt x="643" y="317"/>
                                      </a:lnTo>
                                      <a:lnTo>
                                        <a:pt x="645" y="329"/>
                                      </a:lnTo>
                                      <a:lnTo>
                                        <a:pt x="645" y="324"/>
                                      </a:lnTo>
                                      <a:lnTo>
                                        <a:pt x="648" y="348"/>
                                      </a:lnTo>
                                      <a:lnTo>
                                        <a:pt x="648" y="345"/>
                                      </a:lnTo>
                                      <a:lnTo>
                                        <a:pt x="650" y="369"/>
                                      </a:lnTo>
                                      <a:lnTo>
                                        <a:pt x="650" y="377"/>
                                      </a:lnTo>
                                      <a:lnTo>
                                        <a:pt x="739" y="37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6" name="Freeform 1974"/>
                              <wps:cNvSpPr>
                                <a:spLocks/>
                              </wps:cNvSpPr>
                              <wps:spPr bwMode="auto">
                                <a:xfrm>
                                  <a:off x="2126" y="3070"/>
                                  <a:ext cx="11150" cy="4322"/>
                                </a:xfrm>
                                <a:custGeom>
                                  <a:avLst/>
                                  <a:gdLst>
                                    <a:gd name="T0" fmla="+- 0 2769 2126"/>
                                    <a:gd name="T1" fmla="*/ T0 w 11150"/>
                                    <a:gd name="T2" fmla="+- 0 3387 3070"/>
                                    <a:gd name="T3" fmla="*/ 3387 h 4322"/>
                                    <a:gd name="T4" fmla="+- 0 2769 2126"/>
                                    <a:gd name="T5" fmla="*/ T4 w 11150"/>
                                    <a:gd name="T6" fmla="+- 0 3379 3070"/>
                                    <a:gd name="T7" fmla="*/ 3379 h 4322"/>
                                    <a:gd name="T8" fmla="+- 0 2767 2126"/>
                                    <a:gd name="T9" fmla="*/ T8 w 11150"/>
                                    <a:gd name="T10" fmla="+- 0 3375 3070"/>
                                    <a:gd name="T11" fmla="*/ 3375 h 4322"/>
                                    <a:gd name="T12" fmla="+- 0 2769 2126"/>
                                    <a:gd name="T13" fmla="*/ T12 w 11150"/>
                                    <a:gd name="T14" fmla="+- 0 3387 3070"/>
                                    <a:gd name="T15" fmla="*/ 3387 h 4322"/>
                                  </a:gdLst>
                                  <a:ahLst/>
                                  <a:cxnLst>
                                    <a:cxn ang="0">
                                      <a:pos x="T1" y="T3"/>
                                    </a:cxn>
                                    <a:cxn ang="0">
                                      <a:pos x="T5" y="T7"/>
                                    </a:cxn>
                                    <a:cxn ang="0">
                                      <a:pos x="T9" y="T11"/>
                                    </a:cxn>
                                    <a:cxn ang="0">
                                      <a:pos x="T13" y="T15"/>
                                    </a:cxn>
                                  </a:cxnLst>
                                  <a:rect l="0" t="0" r="r" b="b"/>
                                  <a:pathLst>
                                    <a:path w="11150" h="4322">
                                      <a:moveTo>
                                        <a:pt x="643" y="317"/>
                                      </a:moveTo>
                                      <a:lnTo>
                                        <a:pt x="643" y="309"/>
                                      </a:lnTo>
                                      <a:lnTo>
                                        <a:pt x="641" y="305"/>
                                      </a:lnTo>
                                      <a:lnTo>
                                        <a:pt x="643" y="3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7" name="Freeform 1975"/>
                              <wps:cNvSpPr>
                                <a:spLocks/>
                              </wps:cNvSpPr>
                              <wps:spPr bwMode="auto">
                                <a:xfrm>
                                  <a:off x="2126" y="3070"/>
                                  <a:ext cx="11150" cy="4322"/>
                                </a:xfrm>
                                <a:custGeom>
                                  <a:avLst/>
                                  <a:gdLst>
                                    <a:gd name="T0" fmla="+- 0 2731 2126"/>
                                    <a:gd name="T1" fmla="*/ T0 w 11150"/>
                                    <a:gd name="T2" fmla="+- 0 3600 3070"/>
                                    <a:gd name="T3" fmla="*/ 3600 h 4322"/>
                                    <a:gd name="T4" fmla="+- 0 2731 2126"/>
                                    <a:gd name="T5" fmla="*/ T4 w 11150"/>
                                    <a:gd name="T6" fmla="+- 0 3574 3070"/>
                                    <a:gd name="T7" fmla="*/ 3574 h 4322"/>
                                    <a:gd name="T8" fmla="+- 0 2719 2126"/>
                                    <a:gd name="T9" fmla="*/ T8 w 11150"/>
                                    <a:gd name="T10" fmla="+- 0 3593 3070"/>
                                    <a:gd name="T11" fmla="*/ 3593 h 4322"/>
                                    <a:gd name="T12" fmla="+- 0 2731 2126"/>
                                    <a:gd name="T13" fmla="*/ T12 w 11150"/>
                                    <a:gd name="T14" fmla="+- 0 3600 3070"/>
                                    <a:gd name="T15" fmla="*/ 3600 h 4322"/>
                                  </a:gdLst>
                                  <a:ahLst/>
                                  <a:cxnLst>
                                    <a:cxn ang="0">
                                      <a:pos x="T1" y="T3"/>
                                    </a:cxn>
                                    <a:cxn ang="0">
                                      <a:pos x="T5" y="T7"/>
                                    </a:cxn>
                                    <a:cxn ang="0">
                                      <a:pos x="T9" y="T11"/>
                                    </a:cxn>
                                    <a:cxn ang="0">
                                      <a:pos x="T13" y="T15"/>
                                    </a:cxn>
                                  </a:cxnLst>
                                  <a:rect l="0" t="0" r="r" b="b"/>
                                  <a:pathLst>
                                    <a:path w="11150" h="4322">
                                      <a:moveTo>
                                        <a:pt x="605" y="530"/>
                                      </a:moveTo>
                                      <a:lnTo>
                                        <a:pt x="605" y="504"/>
                                      </a:lnTo>
                                      <a:lnTo>
                                        <a:pt x="593" y="523"/>
                                      </a:lnTo>
                                      <a:lnTo>
                                        <a:pt x="605" y="53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8" name="Freeform 1976"/>
                              <wps:cNvSpPr>
                                <a:spLocks/>
                              </wps:cNvSpPr>
                              <wps:spPr bwMode="auto">
                                <a:xfrm>
                                  <a:off x="2126" y="3070"/>
                                  <a:ext cx="11150" cy="4322"/>
                                </a:xfrm>
                                <a:custGeom>
                                  <a:avLst/>
                                  <a:gdLst>
                                    <a:gd name="T0" fmla="+- 0 2747 2126"/>
                                    <a:gd name="T1" fmla="*/ T0 w 11150"/>
                                    <a:gd name="T2" fmla="+- 0 3610 3070"/>
                                    <a:gd name="T3" fmla="*/ 3610 h 4322"/>
                                    <a:gd name="T4" fmla="+- 0 2747 2126"/>
                                    <a:gd name="T5" fmla="*/ T4 w 11150"/>
                                    <a:gd name="T6" fmla="+- 0 3540 3070"/>
                                    <a:gd name="T7" fmla="*/ 3540 h 4322"/>
                                    <a:gd name="T8" fmla="+- 0 2728 2126"/>
                                    <a:gd name="T9" fmla="*/ T8 w 11150"/>
                                    <a:gd name="T10" fmla="+- 0 3576 3070"/>
                                    <a:gd name="T11" fmla="*/ 3576 h 4322"/>
                                    <a:gd name="T12" fmla="+- 0 2731 2126"/>
                                    <a:gd name="T13" fmla="*/ T12 w 11150"/>
                                    <a:gd name="T14" fmla="+- 0 3574 3070"/>
                                    <a:gd name="T15" fmla="*/ 3574 h 4322"/>
                                    <a:gd name="T16" fmla="+- 0 2731 2126"/>
                                    <a:gd name="T17" fmla="*/ T16 w 11150"/>
                                    <a:gd name="T18" fmla="+- 0 3600 3070"/>
                                    <a:gd name="T19" fmla="*/ 3600 h 4322"/>
                                    <a:gd name="T20" fmla="+- 0 2747 2126"/>
                                    <a:gd name="T21" fmla="*/ T20 w 11150"/>
                                    <a:gd name="T22" fmla="+- 0 3610 3070"/>
                                    <a:gd name="T23" fmla="*/ 3610 h 4322"/>
                                  </a:gdLst>
                                  <a:ahLst/>
                                  <a:cxnLst>
                                    <a:cxn ang="0">
                                      <a:pos x="T1" y="T3"/>
                                    </a:cxn>
                                    <a:cxn ang="0">
                                      <a:pos x="T5" y="T7"/>
                                    </a:cxn>
                                    <a:cxn ang="0">
                                      <a:pos x="T9" y="T11"/>
                                    </a:cxn>
                                    <a:cxn ang="0">
                                      <a:pos x="T13" y="T15"/>
                                    </a:cxn>
                                    <a:cxn ang="0">
                                      <a:pos x="T17" y="T19"/>
                                    </a:cxn>
                                    <a:cxn ang="0">
                                      <a:pos x="T21" y="T23"/>
                                    </a:cxn>
                                  </a:cxnLst>
                                  <a:rect l="0" t="0" r="r" b="b"/>
                                  <a:pathLst>
                                    <a:path w="11150" h="4322">
                                      <a:moveTo>
                                        <a:pt x="621" y="540"/>
                                      </a:moveTo>
                                      <a:lnTo>
                                        <a:pt x="621" y="470"/>
                                      </a:lnTo>
                                      <a:lnTo>
                                        <a:pt x="602" y="506"/>
                                      </a:lnTo>
                                      <a:lnTo>
                                        <a:pt x="605" y="504"/>
                                      </a:lnTo>
                                      <a:lnTo>
                                        <a:pt x="605" y="530"/>
                                      </a:lnTo>
                                      <a:lnTo>
                                        <a:pt x="621" y="54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9" name="Freeform 1977"/>
                              <wps:cNvSpPr>
                                <a:spLocks/>
                              </wps:cNvSpPr>
                              <wps:spPr bwMode="auto">
                                <a:xfrm>
                                  <a:off x="2126" y="3070"/>
                                  <a:ext cx="11150" cy="4322"/>
                                </a:xfrm>
                                <a:custGeom>
                                  <a:avLst/>
                                  <a:gdLst>
                                    <a:gd name="T0" fmla="+- 0 2755 2126"/>
                                    <a:gd name="T1" fmla="*/ T0 w 11150"/>
                                    <a:gd name="T2" fmla="+- 0 3614 3070"/>
                                    <a:gd name="T3" fmla="*/ 3614 h 4322"/>
                                    <a:gd name="T4" fmla="+- 0 2755 2126"/>
                                    <a:gd name="T5" fmla="*/ T4 w 11150"/>
                                    <a:gd name="T6" fmla="+- 0 3523 3070"/>
                                    <a:gd name="T7" fmla="*/ 3523 h 4322"/>
                                    <a:gd name="T8" fmla="+- 0 2745 2126"/>
                                    <a:gd name="T9" fmla="*/ T8 w 11150"/>
                                    <a:gd name="T10" fmla="+- 0 3543 3070"/>
                                    <a:gd name="T11" fmla="*/ 3543 h 4322"/>
                                    <a:gd name="T12" fmla="+- 0 2747 2126"/>
                                    <a:gd name="T13" fmla="*/ T12 w 11150"/>
                                    <a:gd name="T14" fmla="+- 0 3540 3070"/>
                                    <a:gd name="T15" fmla="*/ 3540 h 4322"/>
                                    <a:gd name="T16" fmla="+- 0 2747 2126"/>
                                    <a:gd name="T17" fmla="*/ T16 w 11150"/>
                                    <a:gd name="T18" fmla="+- 0 3610 3070"/>
                                    <a:gd name="T19" fmla="*/ 3610 h 4322"/>
                                    <a:gd name="T20" fmla="+- 0 2755 2126"/>
                                    <a:gd name="T21" fmla="*/ T20 w 11150"/>
                                    <a:gd name="T22" fmla="+- 0 3614 3070"/>
                                    <a:gd name="T23" fmla="*/ 3614 h 4322"/>
                                  </a:gdLst>
                                  <a:ahLst/>
                                  <a:cxnLst>
                                    <a:cxn ang="0">
                                      <a:pos x="T1" y="T3"/>
                                    </a:cxn>
                                    <a:cxn ang="0">
                                      <a:pos x="T5" y="T7"/>
                                    </a:cxn>
                                    <a:cxn ang="0">
                                      <a:pos x="T9" y="T11"/>
                                    </a:cxn>
                                    <a:cxn ang="0">
                                      <a:pos x="T13" y="T15"/>
                                    </a:cxn>
                                    <a:cxn ang="0">
                                      <a:pos x="T17" y="T19"/>
                                    </a:cxn>
                                    <a:cxn ang="0">
                                      <a:pos x="T21" y="T23"/>
                                    </a:cxn>
                                  </a:cxnLst>
                                  <a:rect l="0" t="0" r="r" b="b"/>
                                  <a:pathLst>
                                    <a:path w="11150" h="4322">
                                      <a:moveTo>
                                        <a:pt x="629" y="544"/>
                                      </a:moveTo>
                                      <a:lnTo>
                                        <a:pt x="629" y="453"/>
                                      </a:lnTo>
                                      <a:lnTo>
                                        <a:pt x="619" y="473"/>
                                      </a:lnTo>
                                      <a:lnTo>
                                        <a:pt x="621" y="470"/>
                                      </a:lnTo>
                                      <a:lnTo>
                                        <a:pt x="621" y="540"/>
                                      </a:lnTo>
                                      <a:lnTo>
                                        <a:pt x="629" y="54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0" name="Freeform 1978"/>
                              <wps:cNvSpPr>
                                <a:spLocks/>
                              </wps:cNvSpPr>
                              <wps:spPr bwMode="auto">
                                <a:xfrm>
                                  <a:off x="2126" y="3070"/>
                                  <a:ext cx="11150" cy="4322"/>
                                </a:xfrm>
                                <a:custGeom>
                                  <a:avLst/>
                                  <a:gdLst>
                                    <a:gd name="T0" fmla="+- 0 2841 2126"/>
                                    <a:gd name="T1" fmla="*/ T0 w 11150"/>
                                    <a:gd name="T2" fmla="+- 0 3552 3070"/>
                                    <a:gd name="T3" fmla="*/ 3552 h 4322"/>
                                    <a:gd name="T4" fmla="+- 0 2757 2126"/>
                                    <a:gd name="T5" fmla="*/ T4 w 11150"/>
                                    <a:gd name="T6" fmla="+- 0 3519 3070"/>
                                    <a:gd name="T7" fmla="*/ 3519 h 4322"/>
                                    <a:gd name="T8" fmla="+- 0 2752 2126"/>
                                    <a:gd name="T9" fmla="*/ T8 w 11150"/>
                                    <a:gd name="T10" fmla="+- 0 3526 3070"/>
                                    <a:gd name="T11" fmla="*/ 3526 h 4322"/>
                                    <a:gd name="T12" fmla="+- 0 2755 2126"/>
                                    <a:gd name="T13" fmla="*/ T12 w 11150"/>
                                    <a:gd name="T14" fmla="+- 0 3523 3070"/>
                                    <a:gd name="T15" fmla="*/ 3523 h 4322"/>
                                    <a:gd name="T16" fmla="+- 0 2755 2126"/>
                                    <a:gd name="T17" fmla="*/ T16 w 11150"/>
                                    <a:gd name="T18" fmla="+- 0 3614 3070"/>
                                    <a:gd name="T19" fmla="*/ 3614 h 4322"/>
                                    <a:gd name="T20" fmla="+- 0 2798 2126"/>
                                    <a:gd name="T21" fmla="*/ T20 w 11150"/>
                                    <a:gd name="T22" fmla="+- 0 3639 3070"/>
                                    <a:gd name="T23" fmla="*/ 3639 h 4322"/>
                                    <a:gd name="T24" fmla="+- 0 2810 2126"/>
                                    <a:gd name="T25" fmla="*/ T24 w 11150"/>
                                    <a:gd name="T26" fmla="+- 0 3617 3070"/>
                                    <a:gd name="T27" fmla="*/ 3617 h 4322"/>
                                    <a:gd name="T28" fmla="+- 0 2829 2126"/>
                                    <a:gd name="T29" fmla="*/ T28 w 11150"/>
                                    <a:gd name="T30" fmla="+- 0 3579 3070"/>
                                    <a:gd name="T31" fmla="*/ 3579 h 4322"/>
                                    <a:gd name="T32" fmla="+- 0 2836 2126"/>
                                    <a:gd name="T33" fmla="*/ T32 w 11150"/>
                                    <a:gd name="T34" fmla="+- 0 3559 3070"/>
                                    <a:gd name="T35" fmla="*/ 3559 h 4322"/>
                                    <a:gd name="T36" fmla="+- 0 2841 2126"/>
                                    <a:gd name="T37" fmla="*/ T36 w 11150"/>
                                    <a:gd name="T38" fmla="+- 0 3552 3070"/>
                                    <a:gd name="T39" fmla="*/ 3552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715" y="482"/>
                                      </a:moveTo>
                                      <a:lnTo>
                                        <a:pt x="631" y="449"/>
                                      </a:lnTo>
                                      <a:lnTo>
                                        <a:pt x="626" y="456"/>
                                      </a:lnTo>
                                      <a:lnTo>
                                        <a:pt x="629" y="453"/>
                                      </a:lnTo>
                                      <a:lnTo>
                                        <a:pt x="629" y="544"/>
                                      </a:lnTo>
                                      <a:lnTo>
                                        <a:pt x="672" y="569"/>
                                      </a:lnTo>
                                      <a:lnTo>
                                        <a:pt x="684" y="547"/>
                                      </a:lnTo>
                                      <a:lnTo>
                                        <a:pt x="703" y="509"/>
                                      </a:lnTo>
                                      <a:lnTo>
                                        <a:pt x="710" y="489"/>
                                      </a:lnTo>
                                      <a:lnTo>
                                        <a:pt x="715" y="48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1" name="Freeform 1979"/>
                              <wps:cNvSpPr>
                                <a:spLocks/>
                              </wps:cNvSpPr>
                              <wps:spPr bwMode="auto">
                                <a:xfrm>
                                  <a:off x="2126" y="3070"/>
                                  <a:ext cx="11150" cy="4322"/>
                                </a:xfrm>
                                <a:custGeom>
                                  <a:avLst/>
                                  <a:gdLst>
                                    <a:gd name="T0" fmla="+- 0 2750 2126"/>
                                    <a:gd name="T1" fmla="*/ T0 w 11150"/>
                                    <a:gd name="T2" fmla="+- 0 3718 3070"/>
                                    <a:gd name="T3" fmla="*/ 3718 h 4322"/>
                                    <a:gd name="T4" fmla="+- 0 2675 2126"/>
                                    <a:gd name="T5" fmla="*/ T4 w 11150"/>
                                    <a:gd name="T6" fmla="+- 0 3670 3070"/>
                                    <a:gd name="T7" fmla="*/ 3670 h 4322"/>
                                    <a:gd name="T8" fmla="+- 0 2661 2126"/>
                                    <a:gd name="T9" fmla="*/ T8 w 11150"/>
                                    <a:gd name="T10" fmla="+- 0 3689 3070"/>
                                    <a:gd name="T11" fmla="*/ 3689 h 4322"/>
                                    <a:gd name="T12" fmla="+- 0 2635 2126"/>
                                    <a:gd name="T13" fmla="*/ T12 w 11150"/>
                                    <a:gd name="T14" fmla="+- 0 3732 3070"/>
                                    <a:gd name="T15" fmla="*/ 3732 h 4322"/>
                                    <a:gd name="T16" fmla="+- 0 2635 2126"/>
                                    <a:gd name="T17" fmla="*/ T16 w 11150"/>
                                    <a:gd name="T18" fmla="+- 0 3730 3070"/>
                                    <a:gd name="T19" fmla="*/ 3730 h 4322"/>
                                    <a:gd name="T20" fmla="+- 0 2625 2126"/>
                                    <a:gd name="T21" fmla="*/ T20 w 11150"/>
                                    <a:gd name="T22" fmla="+- 0 3742 3070"/>
                                    <a:gd name="T23" fmla="*/ 3742 h 4322"/>
                                    <a:gd name="T24" fmla="+- 0 2699 2126"/>
                                    <a:gd name="T25" fmla="*/ T24 w 11150"/>
                                    <a:gd name="T26" fmla="+- 0 3795 3070"/>
                                    <a:gd name="T27" fmla="*/ 3795 h 4322"/>
                                    <a:gd name="T28" fmla="+- 0 2709 2126"/>
                                    <a:gd name="T29" fmla="*/ T28 w 11150"/>
                                    <a:gd name="T30" fmla="+- 0 3780 3070"/>
                                    <a:gd name="T31" fmla="*/ 3780 h 4322"/>
                                    <a:gd name="T32" fmla="+- 0 2738 2126"/>
                                    <a:gd name="T33" fmla="*/ T32 w 11150"/>
                                    <a:gd name="T34" fmla="+- 0 3739 3070"/>
                                    <a:gd name="T35" fmla="*/ 3739 h 4322"/>
                                    <a:gd name="T36" fmla="+- 0 2750 2126"/>
                                    <a:gd name="T37" fmla="*/ T36 w 11150"/>
                                    <a:gd name="T38" fmla="+- 0 3718 3070"/>
                                    <a:gd name="T39" fmla="*/ 3718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624" y="648"/>
                                      </a:moveTo>
                                      <a:lnTo>
                                        <a:pt x="549" y="600"/>
                                      </a:lnTo>
                                      <a:lnTo>
                                        <a:pt x="535" y="619"/>
                                      </a:lnTo>
                                      <a:lnTo>
                                        <a:pt x="509" y="662"/>
                                      </a:lnTo>
                                      <a:lnTo>
                                        <a:pt x="509" y="660"/>
                                      </a:lnTo>
                                      <a:lnTo>
                                        <a:pt x="499" y="672"/>
                                      </a:lnTo>
                                      <a:lnTo>
                                        <a:pt x="573" y="725"/>
                                      </a:lnTo>
                                      <a:lnTo>
                                        <a:pt x="583" y="710"/>
                                      </a:lnTo>
                                      <a:lnTo>
                                        <a:pt x="612" y="669"/>
                                      </a:lnTo>
                                      <a:lnTo>
                                        <a:pt x="624" y="64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 name="Freeform 1980"/>
                              <wps:cNvSpPr>
                                <a:spLocks/>
                              </wps:cNvSpPr>
                              <wps:spPr bwMode="auto">
                                <a:xfrm>
                                  <a:off x="2126" y="3070"/>
                                  <a:ext cx="11150" cy="4322"/>
                                </a:xfrm>
                                <a:custGeom>
                                  <a:avLst/>
                                  <a:gdLst>
                                    <a:gd name="T0" fmla="+- 0 2649 2126"/>
                                    <a:gd name="T1" fmla="*/ T0 w 11150"/>
                                    <a:gd name="T2" fmla="+- 0 3867 3070"/>
                                    <a:gd name="T3" fmla="*/ 3867 h 4322"/>
                                    <a:gd name="T4" fmla="+- 0 2575 2126"/>
                                    <a:gd name="T5" fmla="*/ T4 w 11150"/>
                                    <a:gd name="T6" fmla="+- 0 3816 3070"/>
                                    <a:gd name="T7" fmla="*/ 3816 h 4322"/>
                                    <a:gd name="T8" fmla="+- 0 2572 2126"/>
                                    <a:gd name="T9" fmla="*/ T8 w 11150"/>
                                    <a:gd name="T10" fmla="+- 0 3819 3070"/>
                                    <a:gd name="T11" fmla="*/ 3819 h 4322"/>
                                    <a:gd name="T12" fmla="+- 0 2541 2126"/>
                                    <a:gd name="T13" fmla="*/ T12 w 11150"/>
                                    <a:gd name="T14" fmla="+- 0 3864 3070"/>
                                    <a:gd name="T15" fmla="*/ 3864 h 4322"/>
                                    <a:gd name="T16" fmla="+- 0 2522 2126"/>
                                    <a:gd name="T17" fmla="*/ T16 w 11150"/>
                                    <a:gd name="T18" fmla="+- 0 3888 3070"/>
                                    <a:gd name="T19" fmla="*/ 3888 h 4322"/>
                                    <a:gd name="T20" fmla="+- 0 2596 2126"/>
                                    <a:gd name="T21" fmla="*/ T20 w 11150"/>
                                    <a:gd name="T22" fmla="+- 0 3941 3070"/>
                                    <a:gd name="T23" fmla="*/ 3941 h 4322"/>
                                    <a:gd name="T24" fmla="+- 0 2613 2126"/>
                                    <a:gd name="T25" fmla="*/ T24 w 11150"/>
                                    <a:gd name="T26" fmla="+- 0 3917 3070"/>
                                    <a:gd name="T27" fmla="*/ 3917 h 4322"/>
                                    <a:gd name="T28" fmla="+- 0 2647 2126"/>
                                    <a:gd name="T29" fmla="*/ T28 w 11150"/>
                                    <a:gd name="T30" fmla="+- 0 3871 3070"/>
                                    <a:gd name="T31" fmla="*/ 3871 h 4322"/>
                                    <a:gd name="T32" fmla="+- 0 2649 2126"/>
                                    <a:gd name="T33" fmla="*/ T32 w 11150"/>
                                    <a:gd name="T34" fmla="+- 0 3867 3070"/>
                                    <a:gd name="T35" fmla="*/ 3867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523" y="797"/>
                                      </a:moveTo>
                                      <a:lnTo>
                                        <a:pt x="449" y="746"/>
                                      </a:lnTo>
                                      <a:lnTo>
                                        <a:pt x="446" y="749"/>
                                      </a:lnTo>
                                      <a:lnTo>
                                        <a:pt x="415" y="794"/>
                                      </a:lnTo>
                                      <a:lnTo>
                                        <a:pt x="396" y="818"/>
                                      </a:lnTo>
                                      <a:lnTo>
                                        <a:pt x="470" y="871"/>
                                      </a:lnTo>
                                      <a:lnTo>
                                        <a:pt x="487" y="847"/>
                                      </a:lnTo>
                                      <a:lnTo>
                                        <a:pt x="521" y="801"/>
                                      </a:lnTo>
                                      <a:lnTo>
                                        <a:pt x="523" y="79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3" name="Freeform 1981"/>
                              <wps:cNvSpPr>
                                <a:spLocks/>
                              </wps:cNvSpPr>
                              <wps:spPr bwMode="auto">
                                <a:xfrm>
                                  <a:off x="2126" y="3070"/>
                                  <a:ext cx="11150" cy="4322"/>
                                </a:xfrm>
                                <a:custGeom>
                                  <a:avLst/>
                                  <a:gdLst>
                                    <a:gd name="T0" fmla="+- 0 2543 2126"/>
                                    <a:gd name="T1" fmla="*/ T0 w 11150"/>
                                    <a:gd name="T2" fmla="+- 0 4013 3070"/>
                                    <a:gd name="T3" fmla="*/ 4013 h 4322"/>
                                    <a:gd name="T4" fmla="+- 0 2469 2126"/>
                                    <a:gd name="T5" fmla="*/ T4 w 11150"/>
                                    <a:gd name="T6" fmla="+- 0 3963 3070"/>
                                    <a:gd name="T7" fmla="*/ 3963 h 4322"/>
                                    <a:gd name="T8" fmla="+- 0 2416 2126"/>
                                    <a:gd name="T9" fmla="*/ T8 w 11150"/>
                                    <a:gd name="T10" fmla="+- 0 4035 3070"/>
                                    <a:gd name="T11" fmla="*/ 4035 h 4322"/>
                                    <a:gd name="T12" fmla="+- 0 2491 2126"/>
                                    <a:gd name="T13" fmla="*/ T12 w 11150"/>
                                    <a:gd name="T14" fmla="+- 0 4087 3070"/>
                                    <a:gd name="T15" fmla="*/ 4087 h 4322"/>
                                    <a:gd name="T16" fmla="+- 0 2543 2126"/>
                                    <a:gd name="T17" fmla="*/ T16 w 11150"/>
                                    <a:gd name="T18" fmla="+- 0 4013 3070"/>
                                    <a:gd name="T19" fmla="*/ 4013 h 4322"/>
                                  </a:gdLst>
                                  <a:ahLst/>
                                  <a:cxnLst>
                                    <a:cxn ang="0">
                                      <a:pos x="T1" y="T3"/>
                                    </a:cxn>
                                    <a:cxn ang="0">
                                      <a:pos x="T5" y="T7"/>
                                    </a:cxn>
                                    <a:cxn ang="0">
                                      <a:pos x="T9" y="T11"/>
                                    </a:cxn>
                                    <a:cxn ang="0">
                                      <a:pos x="T13" y="T15"/>
                                    </a:cxn>
                                    <a:cxn ang="0">
                                      <a:pos x="T17" y="T19"/>
                                    </a:cxn>
                                  </a:cxnLst>
                                  <a:rect l="0" t="0" r="r" b="b"/>
                                  <a:pathLst>
                                    <a:path w="11150" h="4322">
                                      <a:moveTo>
                                        <a:pt x="417" y="943"/>
                                      </a:moveTo>
                                      <a:lnTo>
                                        <a:pt x="343" y="893"/>
                                      </a:lnTo>
                                      <a:lnTo>
                                        <a:pt x="290" y="965"/>
                                      </a:lnTo>
                                      <a:lnTo>
                                        <a:pt x="365" y="1017"/>
                                      </a:lnTo>
                                      <a:lnTo>
                                        <a:pt x="417" y="94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4" name="Freeform 1982"/>
                              <wps:cNvSpPr>
                                <a:spLocks/>
                              </wps:cNvSpPr>
                              <wps:spPr bwMode="auto">
                                <a:xfrm>
                                  <a:off x="2126" y="3070"/>
                                  <a:ext cx="11150" cy="4322"/>
                                </a:xfrm>
                                <a:custGeom>
                                  <a:avLst/>
                                  <a:gdLst>
                                    <a:gd name="T0" fmla="+- 0 2440 2126"/>
                                    <a:gd name="T1" fmla="*/ T0 w 11150"/>
                                    <a:gd name="T2" fmla="+- 0 4159 3070"/>
                                    <a:gd name="T3" fmla="*/ 4159 h 4322"/>
                                    <a:gd name="T4" fmla="+- 0 2366 2126"/>
                                    <a:gd name="T5" fmla="*/ T4 w 11150"/>
                                    <a:gd name="T6" fmla="+- 0 4109 3070"/>
                                    <a:gd name="T7" fmla="*/ 4109 h 4322"/>
                                    <a:gd name="T8" fmla="+- 0 2339 2126"/>
                                    <a:gd name="T9" fmla="*/ T8 w 11150"/>
                                    <a:gd name="T10" fmla="+- 0 4150 3070"/>
                                    <a:gd name="T11" fmla="*/ 4150 h 4322"/>
                                    <a:gd name="T12" fmla="+- 0 2315 2126"/>
                                    <a:gd name="T13" fmla="*/ T12 w 11150"/>
                                    <a:gd name="T14" fmla="+- 0 4186 3070"/>
                                    <a:gd name="T15" fmla="*/ 4186 h 4322"/>
                                    <a:gd name="T16" fmla="+- 0 2390 2126"/>
                                    <a:gd name="T17" fmla="*/ T16 w 11150"/>
                                    <a:gd name="T18" fmla="+- 0 4234 3070"/>
                                    <a:gd name="T19" fmla="*/ 4234 h 4322"/>
                                    <a:gd name="T20" fmla="+- 0 2414 2126"/>
                                    <a:gd name="T21" fmla="*/ T20 w 11150"/>
                                    <a:gd name="T22" fmla="+- 0 4198 3070"/>
                                    <a:gd name="T23" fmla="*/ 4198 h 4322"/>
                                    <a:gd name="T24" fmla="+- 0 2414 2126"/>
                                    <a:gd name="T25" fmla="*/ T24 w 11150"/>
                                    <a:gd name="T26" fmla="+- 0 4200 3070"/>
                                    <a:gd name="T27" fmla="*/ 4200 h 4322"/>
                                    <a:gd name="T28" fmla="+- 0 2440 2126"/>
                                    <a:gd name="T29" fmla="*/ T28 w 11150"/>
                                    <a:gd name="T30" fmla="+- 0 4159 3070"/>
                                    <a:gd name="T31" fmla="*/ 4159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314" y="1089"/>
                                      </a:moveTo>
                                      <a:lnTo>
                                        <a:pt x="240" y="1039"/>
                                      </a:lnTo>
                                      <a:lnTo>
                                        <a:pt x="213" y="1080"/>
                                      </a:lnTo>
                                      <a:lnTo>
                                        <a:pt x="189" y="1116"/>
                                      </a:lnTo>
                                      <a:lnTo>
                                        <a:pt x="264" y="1164"/>
                                      </a:lnTo>
                                      <a:lnTo>
                                        <a:pt x="288" y="1128"/>
                                      </a:lnTo>
                                      <a:lnTo>
                                        <a:pt x="288" y="1130"/>
                                      </a:lnTo>
                                      <a:lnTo>
                                        <a:pt x="314" y="10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5" name="Freeform 1983"/>
                              <wps:cNvSpPr>
                                <a:spLocks/>
                              </wps:cNvSpPr>
                              <wps:spPr bwMode="auto">
                                <a:xfrm>
                                  <a:off x="2126" y="3070"/>
                                  <a:ext cx="11150" cy="4322"/>
                                </a:xfrm>
                                <a:custGeom>
                                  <a:avLst/>
                                  <a:gdLst>
                                    <a:gd name="T0" fmla="+- 0 2344 2126"/>
                                    <a:gd name="T1" fmla="*/ T0 w 11150"/>
                                    <a:gd name="T2" fmla="+- 0 4311 3070"/>
                                    <a:gd name="T3" fmla="*/ 4311 h 4322"/>
                                    <a:gd name="T4" fmla="+- 0 2267 2126"/>
                                    <a:gd name="T5" fmla="*/ T4 w 11150"/>
                                    <a:gd name="T6" fmla="+- 0 4265 3070"/>
                                    <a:gd name="T7" fmla="*/ 4265 h 4322"/>
                                    <a:gd name="T8" fmla="+- 0 2248 2126"/>
                                    <a:gd name="T9" fmla="*/ T8 w 11150"/>
                                    <a:gd name="T10" fmla="+- 0 4296 3070"/>
                                    <a:gd name="T11" fmla="*/ 4296 h 4322"/>
                                    <a:gd name="T12" fmla="+- 0 2222 2126"/>
                                    <a:gd name="T13" fmla="*/ T12 w 11150"/>
                                    <a:gd name="T14" fmla="+- 0 4344 3070"/>
                                    <a:gd name="T15" fmla="*/ 4344 h 4322"/>
                                    <a:gd name="T16" fmla="+- 0 2301 2126"/>
                                    <a:gd name="T17" fmla="*/ T16 w 11150"/>
                                    <a:gd name="T18" fmla="+- 0 4385 3070"/>
                                    <a:gd name="T19" fmla="*/ 4385 h 4322"/>
                                    <a:gd name="T20" fmla="+- 0 2325 2126"/>
                                    <a:gd name="T21" fmla="*/ T20 w 11150"/>
                                    <a:gd name="T22" fmla="+- 0 4344 3070"/>
                                    <a:gd name="T23" fmla="*/ 4344 h 4322"/>
                                    <a:gd name="T24" fmla="+- 0 2325 2126"/>
                                    <a:gd name="T25" fmla="*/ T24 w 11150"/>
                                    <a:gd name="T26" fmla="+- 0 4339 3070"/>
                                    <a:gd name="T27" fmla="*/ 4339 h 4322"/>
                                    <a:gd name="T28" fmla="+- 0 2344 2126"/>
                                    <a:gd name="T29" fmla="*/ T28 w 11150"/>
                                    <a:gd name="T30" fmla="+- 0 4311 3070"/>
                                    <a:gd name="T31" fmla="*/ 4311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218" y="1241"/>
                                      </a:moveTo>
                                      <a:lnTo>
                                        <a:pt x="141" y="1195"/>
                                      </a:lnTo>
                                      <a:lnTo>
                                        <a:pt x="122" y="1226"/>
                                      </a:lnTo>
                                      <a:lnTo>
                                        <a:pt x="96" y="1274"/>
                                      </a:lnTo>
                                      <a:lnTo>
                                        <a:pt x="175" y="1315"/>
                                      </a:lnTo>
                                      <a:lnTo>
                                        <a:pt x="199" y="1274"/>
                                      </a:lnTo>
                                      <a:lnTo>
                                        <a:pt x="199" y="1269"/>
                                      </a:lnTo>
                                      <a:lnTo>
                                        <a:pt x="218" y="12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6" name="Freeform 1984"/>
                              <wps:cNvSpPr>
                                <a:spLocks/>
                              </wps:cNvSpPr>
                              <wps:spPr bwMode="auto">
                                <a:xfrm>
                                  <a:off x="2126" y="3070"/>
                                  <a:ext cx="11150" cy="4322"/>
                                </a:xfrm>
                                <a:custGeom>
                                  <a:avLst/>
                                  <a:gdLst>
                                    <a:gd name="T0" fmla="+- 0 2327 2126"/>
                                    <a:gd name="T1" fmla="*/ T0 w 11150"/>
                                    <a:gd name="T2" fmla="+- 0 4339 3070"/>
                                    <a:gd name="T3" fmla="*/ 4339 h 4322"/>
                                    <a:gd name="T4" fmla="+- 0 2325 2126"/>
                                    <a:gd name="T5" fmla="*/ T4 w 11150"/>
                                    <a:gd name="T6" fmla="+- 0 4339 3070"/>
                                    <a:gd name="T7" fmla="*/ 4339 h 4322"/>
                                    <a:gd name="T8" fmla="+- 0 2325 2126"/>
                                    <a:gd name="T9" fmla="*/ T8 w 11150"/>
                                    <a:gd name="T10" fmla="+- 0 4344 3070"/>
                                    <a:gd name="T11" fmla="*/ 4344 h 4322"/>
                                    <a:gd name="T12" fmla="+- 0 2327 2126"/>
                                    <a:gd name="T13" fmla="*/ T12 w 11150"/>
                                    <a:gd name="T14" fmla="+- 0 4339 3070"/>
                                    <a:gd name="T15" fmla="*/ 4339 h 4322"/>
                                  </a:gdLst>
                                  <a:ahLst/>
                                  <a:cxnLst>
                                    <a:cxn ang="0">
                                      <a:pos x="T1" y="T3"/>
                                    </a:cxn>
                                    <a:cxn ang="0">
                                      <a:pos x="T5" y="T7"/>
                                    </a:cxn>
                                    <a:cxn ang="0">
                                      <a:pos x="T9" y="T11"/>
                                    </a:cxn>
                                    <a:cxn ang="0">
                                      <a:pos x="T13" y="T15"/>
                                    </a:cxn>
                                  </a:cxnLst>
                                  <a:rect l="0" t="0" r="r" b="b"/>
                                  <a:pathLst>
                                    <a:path w="11150" h="4322">
                                      <a:moveTo>
                                        <a:pt x="201" y="1269"/>
                                      </a:moveTo>
                                      <a:lnTo>
                                        <a:pt x="199" y="1269"/>
                                      </a:lnTo>
                                      <a:lnTo>
                                        <a:pt x="199" y="1274"/>
                                      </a:lnTo>
                                      <a:lnTo>
                                        <a:pt x="201" y="126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7" name="Freeform 1985"/>
                              <wps:cNvSpPr>
                                <a:spLocks/>
                              </wps:cNvSpPr>
                              <wps:spPr bwMode="auto">
                                <a:xfrm>
                                  <a:off x="2126" y="3070"/>
                                  <a:ext cx="11150" cy="4322"/>
                                </a:xfrm>
                                <a:custGeom>
                                  <a:avLst/>
                                  <a:gdLst>
                                    <a:gd name="T0" fmla="+- 0 2263 2126"/>
                                    <a:gd name="T1" fmla="*/ T0 w 11150"/>
                                    <a:gd name="T2" fmla="+- 0 4464 3070"/>
                                    <a:gd name="T3" fmla="*/ 4464 h 4322"/>
                                    <a:gd name="T4" fmla="+- 0 2181 2126"/>
                                    <a:gd name="T5" fmla="*/ T4 w 11150"/>
                                    <a:gd name="T6" fmla="+- 0 4428 3070"/>
                                    <a:gd name="T7" fmla="*/ 4428 h 4322"/>
                                    <a:gd name="T8" fmla="+- 0 2176 2126"/>
                                    <a:gd name="T9" fmla="*/ T8 w 11150"/>
                                    <a:gd name="T10" fmla="+- 0 4438 3070"/>
                                    <a:gd name="T11" fmla="*/ 4438 h 4322"/>
                                    <a:gd name="T12" fmla="+- 0 2159 2126"/>
                                    <a:gd name="T13" fmla="*/ T12 w 11150"/>
                                    <a:gd name="T14" fmla="+- 0 4483 3070"/>
                                    <a:gd name="T15" fmla="*/ 4483 h 4322"/>
                                    <a:gd name="T16" fmla="+- 0 2150 2126"/>
                                    <a:gd name="T17" fmla="*/ T16 w 11150"/>
                                    <a:gd name="T18" fmla="+- 0 4507 3070"/>
                                    <a:gd name="T19" fmla="*/ 4507 h 4322"/>
                                    <a:gd name="T20" fmla="+- 0 2147 2126"/>
                                    <a:gd name="T21" fmla="*/ T20 w 11150"/>
                                    <a:gd name="T22" fmla="+- 0 4517 3070"/>
                                    <a:gd name="T23" fmla="*/ 4517 h 4322"/>
                                    <a:gd name="T24" fmla="+- 0 2234 2126"/>
                                    <a:gd name="T25" fmla="*/ T24 w 11150"/>
                                    <a:gd name="T26" fmla="+- 0 4543 3070"/>
                                    <a:gd name="T27" fmla="*/ 4543 h 4322"/>
                                    <a:gd name="T28" fmla="+- 0 2236 2126"/>
                                    <a:gd name="T29" fmla="*/ T28 w 11150"/>
                                    <a:gd name="T30" fmla="+- 0 4534 3070"/>
                                    <a:gd name="T31" fmla="*/ 4534 h 4322"/>
                                    <a:gd name="T32" fmla="+- 0 2236 2126"/>
                                    <a:gd name="T33" fmla="*/ T32 w 11150"/>
                                    <a:gd name="T34" fmla="+- 0 4536 3070"/>
                                    <a:gd name="T35" fmla="*/ 4536 h 4322"/>
                                    <a:gd name="T36" fmla="+- 0 2243 2126"/>
                                    <a:gd name="T37" fmla="*/ T36 w 11150"/>
                                    <a:gd name="T38" fmla="+- 0 4515 3070"/>
                                    <a:gd name="T39" fmla="*/ 4515 h 4322"/>
                                    <a:gd name="T40" fmla="+- 0 2243 2126"/>
                                    <a:gd name="T41" fmla="*/ T40 w 11150"/>
                                    <a:gd name="T42" fmla="+- 0 4517 3070"/>
                                    <a:gd name="T43" fmla="*/ 4517 h 4322"/>
                                    <a:gd name="T44" fmla="+- 0 2260 2126"/>
                                    <a:gd name="T45" fmla="*/ T44 w 11150"/>
                                    <a:gd name="T46" fmla="+- 0 4471 3070"/>
                                    <a:gd name="T47" fmla="*/ 4471 h 4322"/>
                                    <a:gd name="T48" fmla="+- 0 2260 2126"/>
                                    <a:gd name="T49" fmla="*/ T48 w 11150"/>
                                    <a:gd name="T50" fmla="+- 0 4474 3070"/>
                                    <a:gd name="T51" fmla="*/ 4474 h 4322"/>
                                    <a:gd name="T52" fmla="+- 0 2263 2126"/>
                                    <a:gd name="T53" fmla="*/ T52 w 11150"/>
                                    <a:gd name="T54" fmla="+- 0 4464 3070"/>
                                    <a:gd name="T55" fmla="*/ 4464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150" h="4322">
                                      <a:moveTo>
                                        <a:pt x="137" y="1394"/>
                                      </a:moveTo>
                                      <a:lnTo>
                                        <a:pt x="55" y="1358"/>
                                      </a:lnTo>
                                      <a:lnTo>
                                        <a:pt x="50" y="1368"/>
                                      </a:lnTo>
                                      <a:lnTo>
                                        <a:pt x="33" y="1413"/>
                                      </a:lnTo>
                                      <a:lnTo>
                                        <a:pt x="24" y="1437"/>
                                      </a:lnTo>
                                      <a:lnTo>
                                        <a:pt x="21" y="1447"/>
                                      </a:lnTo>
                                      <a:lnTo>
                                        <a:pt x="108" y="1473"/>
                                      </a:lnTo>
                                      <a:lnTo>
                                        <a:pt x="110" y="1464"/>
                                      </a:lnTo>
                                      <a:lnTo>
                                        <a:pt x="110" y="1466"/>
                                      </a:lnTo>
                                      <a:lnTo>
                                        <a:pt x="117" y="1445"/>
                                      </a:lnTo>
                                      <a:lnTo>
                                        <a:pt x="117" y="1447"/>
                                      </a:lnTo>
                                      <a:lnTo>
                                        <a:pt x="134" y="1401"/>
                                      </a:lnTo>
                                      <a:lnTo>
                                        <a:pt x="134" y="1404"/>
                                      </a:lnTo>
                                      <a:lnTo>
                                        <a:pt x="137" y="13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8" name="Freeform 1986"/>
                              <wps:cNvSpPr>
                                <a:spLocks/>
                              </wps:cNvSpPr>
                              <wps:spPr bwMode="auto">
                                <a:xfrm>
                                  <a:off x="2126" y="3070"/>
                                  <a:ext cx="11150" cy="4322"/>
                                </a:xfrm>
                                <a:custGeom>
                                  <a:avLst/>
                                  <a:gdLst>
                                    <a:gd name="T0" fmla="+- 0 2217 2126"/>
                                    <a:gd name="T1" fmla="*/ T0 w 11150"/>
                                    <a:gd name="T2" fmla="+- 0 4627 3070"/>
                                    <a:gd name="T3" fmla="*/ 4627 h 4322"/>
                                    <a:gd name="T4" fmla="+- 0 2217 2126"/>
                                    <a:gd name="T5" fmla="*/ T4 w 11150"/>
                                    <a:gd name="T6" fmla="+- 0 4623 3070"/>
                                    <a:gd name="T7" fmla="*/ 4623 h 4322"/>
                                    <a:gd name="T8" fmla="+- 0 2128 2126"/>
                                    <a:gd name="T9" fmla="*/ T8 w 11150"/>
                                    <a:gd name="T10" fmla="+- 0 4613 3070"/>
                                    <a:gd name="T11" fmla="*/ 4613 h 4322"/>
                                    <a:gd name="T12" fmla="+- 0 2126 2126"/>
                                    <a:gd name="T13" fmla="*/ T12 w 11150"/>
                                    <a:gd name="T14" fmla="+- 0 4620 3070"/>
                                    <a:gd name="T15" fmla="*/ 4620 h 4322"/>
                                    <a:gd name="T16" fmla="+- 0 2126 2126"/>
                                    <a:gd name="T17" fmla="*/ T16 w 11150"/>
                                    <a:gd name="T18" fmla="+- 0 4687 3070"/>
                                    <a:gd name="T19" fmla="*/ 4687 h 4322"/>
                                    <a:gd name="T20" fmla="+- 0 2131 2126"/>
                                    <a:gd name="T21" fmla="*/ T20 w 11150"/>
                                    <a:gd name="T22" fmla="+- 0 4709 3070"/>
                                    <a:gd name="T23" fmla="*/ 4709 h 4322"/>
                                    <a:gd name="T24" fmla="+- 0 2131 2126"/>
                                    <a:gd name="T25" fmla="*/ T24 w 11150"/>
                                    <a:gd name="T26" fmla="+- 0 4716 3070"/>
                                    <a:gd name="T27" fmla="*/ 4716 h 4322"/>
                                    <a:gd name="T28" fmla="+- 0 2215 2126"/>
                                    <a:gd name="T29" fmla="*/ T28 w 11150"/>
                                    <a:gd name="T30" fmla="+- 0 4700 3070"/>
                                    <a:gd name="T31" fmla="*/ 4700 h 4322"/>
                                    <a:gd name="T32" fmla="+- 0 2215 2126"/>
                                    <a:gd name="T33" fmla="*/ T32 w 11150"/>
                                    <a:gd name="T34" fmla="+- 0 4647 3070"/>
                                    <a:gd name="T35" fmla="*/ 4647 h 4322"/>
                                    <a:gd name="T36" fmla="+- 0 2217 2126"/>
                                    <a:gd name="T37" fmla="*/ T36 w 11150"/>
                                    <a:gd name="T38" fmla="+- 0 4627 3070"/>
                                    <a:gd name="T39" fmla="*/ 4627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91" y="1557"/>
                                      </a:moveTo>
                                      <a:lnTo>
                                        <a:pt x="91" y="1553"/>
                                      </a:lnTo>
                                      <a:lnTo>
                                        <a:pt x="2" y="1543"/>
                                      </a:lnTo>
                                      <a:lnTo>
                                        <a:pt x="0" y="1550"/>
                                      </a:lnTo>
                                      <a:lnTo>
                                        <a:pt x="0" y="1617"/>
                                      </a:lnTo>
                                      <a:lnTo>
                                        <a:pt x="5" y="1639"/>
                                      </a:lnTo>
                                      <a:lnTo>
                                        <a:pt x="5" y="1646"/>
                                      </a:lnTo>
                                      <a:lnTo>
                                        <a:pt x="89" y="1630"/>
                                      </a:lnTo>
                                      <a:lnTo>
                                        <a:pt x="89" y="1577"/>
                                      </a:lnTo>
                                      <a:lnTo>
                                        <a:pt x="91" y="155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9" name="Freeform 1987"/>
                              <wps:cNvSpPr>
                                <a:spLocks/>
                              </wps:cNvSpPr>
                              <wps:spPr bwMode="auto">
                                <a:xfrm>
                                  <a:off x="2126" y="3070"/>
                                  <a:ext cx="11150" cy="4322"/>
                                </a:xfrm>
                                <a:custGeom>
                                  <a:avLst/>
                                  <a:gdLst>
                                    <a:gd name="T0" fmla="+- 0 2219 2126"/>
                                    <a:gd name="T1" fmla="*/ T0 w 11150"/>
                                    <a:gd name="T2" fmla="+- 0 4699 3070"/>
                                    <a:gd name="T3" fmla="*/ 4699 h 4322"/>
                                    <a:gd name="T4" fmla="+- 0 2219 2126"/>
                                    <a:gd name="T5" fmla="*/ T4 w 11150"/>
                                    <a:gd name="T6" fmla="+- 0 4695 3070"/>
                                    <a:gd name="T7" fmla="*/ 4695 h 4322"/>
                                    <a:gd name="T8" fmla="+- 0 2217 2126"/>
                                    <a:gd name="T9" fmla="*/ T8 w 11150"/>
                                    <a:gd name="T10" fmla="+- 0 4675 3070"/>
                                    <a:gd name="T11" fmla="*/ 4675 h 4322"/>
                                    <a:gd name="T12" fmla="+- 0 2217 2126"/>
                                    <a:gd name="T13" fmla="*/ T12 w 11150"/>
                                    <a:gd name="T14" fmla="+- 0 4680 3070"/>
                                    <a:gd name="T15" fmla="*/ 4680 h 4322"/>
                                    <a:gd name="T16" fmla="+- 0 2215 2126"/>
                                    <a:gd name="T17" fmla="*/ T16 w 11150"/>
                                    <a:gd name="T18" fmla="+- 0 4661 3070"/>
                                    <a:gd name="T19" fmla="*/ 4661 h 4322"/>
                                    <a:gd name="T20" fmla="+- 0 2215 2126"/>
                                    <a:gd name="T21" fmla="*/ T20 w 11150"/>
                                    <a:gd name="T22" fmla="+- 0 4700 3070"/>
                                    <a:gd name="T23" fmla="*/ 4700 h 4322"/>
                                    <a:gd name="T24" fmla="+- 0 2219 2126"/>
                                    <a:gd name="T25" fmla="*/ T24 w 11150"/>
                                    <a:gd name="T26" fmla="+- 0 4699 3070"/>
                                    <a:gd name="T27" fmla="*/ 4699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93" y="1629"/>
                                      </a:moveTo>
                                      <a:lnTo>
                                        <a:pt x="93" y="1625"/>
                                      </a:lnTo>
                                      <a:lnTo>
                                        <a:pt x="91" y="1605"/>
                                      </a:lnTo>
                                      <a:lnTo>
                                        <a:pt x="91" y="1610"/>
                                      </a:lnTo>
                                      <a:lnTo>
                                        <a:pt x="89" y="1591"/>
                                      </a:lnTo>
                                      <a:lnTo>
                                        <a:pt x="89" y="1630"/>
                                      </a:lnTo>
                                      <a:lnTo>
                                        <a:pt x="93" y="162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0" name="Freeform 1988"/>
                              <wps:cNvSpPr>
                                <a:spLocks/>
                              </wps:cNvSpPr>
                              <wps:spPr bwMode="auto">
                                <a:xfrm>
                                  <a:off x="2126" y="3070"/>
                                  <a:ext cx="11150" cy="4322"/>
                                </a:xfrm>
                                <a:custGeom>
                                  <a:avLst/>
                                  <a:gdLst>
                                    <a:gd name="T0" fmla="+- 0 2255 2126"/>
                                    <a:gd name="T1" fmla="*/ T0 w 11150"/>
                                    <a:gd name="T2" fmla="+- 0 4776 3070"/>
                                    <a:gd name="T3" fmla="*/ 4776 h 4322"/>
                                    <a:gd name="T4" fmla="+- 0 2248 2126"/>
                                    <a:gd name="T5" fmla="*/ T4 w 11150"/>
                                    <a:gd name="T6" fmla="+- 0 4767 3070"/>
                                    <a:gd name="T7" fmla="*/ 4767 h 4322"/>
                                    <a:gd name="T8" fmla="+- 0 2171 2126"/>
                                    <a:gd name="T9" fmla="*/ T8 w 11150"/>
                                    <a:gd name="T10" fmla="+- 0 4817 3070"/>
                                    <a:gd name="T11" fmla="*/ 4817 h 4322"/>
                                    <a:gd name="T12" fmla="+- 0 2181 2126"/>
                                    <a:gd name="T13" fmla="*/ T12 w 11150"/>
                                    <a:gd name="T14" fmla="+- 0 4829 3070"/>
                                    <a:gd name="T15" fmla="*/ 4829 h 4322"/>
                                    <a:gd name="T16" fmla="+- 0 2195 2126"/>
                                    <a:gd name="T17" fmla="*/ T16 w 11150"/>
                                    <a:gd name="T18" fmla="+- 0 4846 3070"/>
                                    <a:gd name="T19" fmla="*/ 4846 h 4322"/>
                                    <a:gd name="T20" fmla="+- 0 2210 2126"/>
                                    <a:gd name="T21" fmla="*/ T20 w 11150"/>
                                    <a:gd name="T22" fmla="+- 0 4865 3070"/>
                                    <a:gd name="T23" fmla="*/ 4865 h 4322"/>
                                    <a:gd name="T24" fmla="+- 0 2236 2126"/>
                                    <a:gd name="T25" fmla="*/ T24 w 11150"/>
                                    <a:gd name="T26" fmla="+- 0 4891 3070"/>
                                    <a:gd name="T27" fmla="*/ 4891 h 4322"/>
                                    <a:gd name="T28" fmla="+- 0 2253 2126"/>
                                    <a:gd name="T29" fmla="*/ T28 w 11150"/>
                                    <a:gd name="T30" fmla="+- 0 4875 3070"/>
                                    <a:gd name="T31" fmla="*/ 4875 h 4322"/>
                                    <a:gd name="T32" fmla="+- 0 2253 2126"/>
                                    <a:gd name="T33" fmla="*/ T32 w 11150"/>
                                    <a:gd name="T34" fmla="+- 0 4776 3070"/>
                                    <a:gd name="T35" fmla="*/ 4776 h 4322"/>
                                    <a:gd name="T36" fmla="+- 0 2255 2126"/>
                                    <a:gd name="T37" fmla="*/ T36 w 11150"/>
                                    <a:gd name="T38" fmla="+- 0 4776 3070"/>
                                    <a:gd name="T39" fmla="*/ 4776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129" y="1706"/>
                                      </a:moveTo>
                                      <a:lnTo>
                                        <a:pt x="122" y="1697"/>
                                      </a:lnTo>
                                      <a:lnTo>
                                        <a:pt x="45" y="1747"/>
                                      </a:lnTo>
                                      <a:lnTo>
                                        <a:pt x="55" y="1759"/>
                                      </a:lnTo>
                                      <a:lnTo>
                                        <a:pt x="69" y="1776"/>
                                      </a:lnTo>
                                      <a:lnTo>
                                        <a:pt x="84" y="1795"/>
                                      </a:lnTo>
                                      <a:lnTo>
                                        <a:pt x="110" y="1821"/>
                                      </a:lnTo>
                                      <a:lnTo>
                                        <a:pt x="127" y="1805"/>
                                      </a:lnTo>
                                      <a:lnTo>
                                        <a:pt x="127" y="1706"/>
                                      </a:lnTo>
                                      <a:lnTo>
                                        <a:pt x="129" y="17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1" name="Freeform 1989"/>
                              <wps:cNvSpPr>
                                <a:spLocks/>
                              </wps:cNvSpPr>
                              <wps:spPr bwMode="auto">
                                <a:xfrm>
                                  <a:off x="2126" y="3070"/>
                                  <a:ext cx="11150" cy="4322"/>
                                </a:xfrm>
                                <a:custGeom>
                                  <a:avLst/>
                                  <a:gdLst>
                                    <a:gd name="T0" fmla="+- 0 2291 2126"/>
                                    <a:gd name="T1" fmla="*/ T0 w 11150"/>
                                    <a:gd name="T2" fmla="+- 0 4819 3070"/>
                                    <a:gd name="T3" fmla="*/ 4819 h 4322"/>
                                    <a:gd name="T4" fmla="+- 0 2277 2126"/>
                                    <a:gd name="T5" fmla="*/ T4 w 11150"/>
                                    <a:gd name="T6" fmla="+- 0 4805 3070"/>
                                    <a:gd name="T7" fmla="*/ 4805 h 4322"/>
                                    <a:gd name="T8" fmla="+- 0 2253 2126"/>
                                    <a:gd name="T9" fmla="*/ T8 w 11150"/>
                                    <a:gd name="T10" fmla="+- 0 4776 3070"/>
                                    <a:gd name="T11" fmla="*/ 4776 h 4322"/>
                                    <a:gd name="T12" fmla="+- 0 2253 2126"/>
                                    <a:gd name="T13" fmla="*/ T12 w 11150"/>
                                    <a:gd name="T14" fmla="+- 0 4875 3070"/>
                                    <a:gd name="T15" fmla="*/ 4875 h 4322"/>
                                    <a:gd name="T16" fmla="+- 0 2289 2126"/>
                                    <a:gd name="T17" fmla="*/ T16 w 11150"/>
                                    <a:gd name="T18" fmla="+- 0 4839 3070"/>
                                    <a:gd name="T19" fmla="*/ 4839 h 4322"/>
                                    <a:gd name="T20" fmla="+- 0 2289 2126"/>
                                    <a:gd name="T21" fmla="*/ T20 w 11150"/>
                                    <a:gd name="T22" fmla="+- 0 4819 3070"/>
                                    <a:gd name="T23" fmla="*/ 4819 h 4322"/>
                                    <a:gd name="T24" fmla="+- 0 2291 2126"/>
                                    <a:gd name="T25" fmla="*/ T24 w 11150"/>
                                    <a:gd name="T26" fmla="+- 0 4819 3070"/>
                                    <a:gd name="T27" fmla="*/ 4819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65" y="1749"/>
                                      </a:moveTo>
                                      <a:lnTo>
                                        <a:pt x="151" y="1735"/>
                                      </a:lnTo>
                                      <a:lnTo>
                                        <a:pt x="127" y="1706"/>
                                      </a:lnTo>
                                      <a:lnTo>
                                        <a:pt x="127" y="1805"/>
                                      </a:lnTo>
                                      <a:lnTo>
                                        <a:pt x="163" y="1769"/>
                                      </a:lnTo>
                                      <a:lnTo>
                                        <a:pt x="163" y="1749"/>
                                      </a:lnTo>
                                      <a:lnTo>
                                        <a:pt x="165" y="174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2" name="Freeform 1990"/>
                              <wps:cNvSpPr>
                                <a:spLocks/>
                              </wps:cNvSpPr>
                              <wps:spPr bwMode="auto">
                                <a:xfrm>
                                  <a:off x="2126" y="3070"/>
                                  <a:ext cx="11150" cy="4322"/>
                                </a:xfrm>
                                <a:custGeom>
                                  <a:avLst/>
                                  <a:gdLst>
                                    <a:gd name="T0" fmla="+- 0 2299 2126"/>
                                    <a:gd name="T1" fmla="*/ T0 w 11150"/>
                                    <a:gd name="T2" fmla="+- 0 4829 3070"/>
                                    <a:gd name="T3" fmla="*/ 4829 h 4322"/>
                                    <a:gd name="T4" fmla="+- 0 2289 2126"/>
                                    <a:gd name="T5" fmla="*/ T4 w 11150"/>
                                    <a:gd name="T6" fmla="+- 0 4819 3070"/>
                                    <a:gd name="T7" fmla="*/ 4819 h 4322"/>
                                    <a:gd name="T8" fmla="+- 0 2289 2126"/>
                                    <a:gd name="T9" fmla="*/ T8 w 11150"/>
                                    <a:gd name="T10" fmla="+- 0 4839 3070"/>
                                    <a:gd name="T11" fmla="*/ 4839 h 4322"/>
                                    <a:gd name="T12" fmla="+- 0 2299 2126"/>
                                    <a:gd name="T13" fmla="*/ T12 w 11150"/>
                                    <a:gd name="T14" fmla="+- 0 4829 3070"/>
                                    <a:gd name="T15" fmla="*/ 4829 h 4322"/>
                                  </a:gdLst>
                                  <a:ahLst/>
                                  <a:cxnLst>
                                    <a:cxn ang="0">
                                      <a:pos x="T1" y="T3"/>
                                    </a:cxn>
                                    <a:cxn ang="0">
                                      <a:pos x="T5" y="T7"/>
                                    </a:cxn>
                                    <a:cxn ang="0">
                                      <a:pos x="T9" y="T11"/>
                                    </a:cxn>
                                    <a:cxn ang="0">
                                      <a:pos x="T13" y="T15"/>
                                    </a:cxn>
                                  </a:cxnLst>
                                  <a:rect l="0" t="0" r="r" b="b"/>
                                  <a:pathLst>
                                    <a:path w="11150" h="4322">
                                      <a:moveTo>
                                        <a:pt x="173" y="1759"/>
                                      </a:moveTo>
                                      <a:lnTo>
                                        <a:pt x="163" y="1749"/>
                                      </a:lnTo>
                                      <a:lnTo>
                                        <a:pt x="163" y="1769"/>
                                      </a:lnTo>
                                      <a:lnTo>
                                        <a:pt x="173" y="175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3" name="Freeform 1991"/>
                              <wps:cNvSpPr>
                                <a:spLocks/>
                              </wps:cNvSpPr>
                              <wps:spPr bwMode="auto">
                                <a:xfrm>
                                  <a:off x="2126" y="3070"/>
                                  <a:ext cx="11150" cy="4322"/>
                                </a:xfrm>
                                <a:custGeom>
                                  <a:avLst/>
                                  <a:gdLst>
                                    <a:gd name="T0" fmla="+- 0 2399 2126"/>
                                    <a:gd name="T1" fmla="*/ T0 w 11150"/>
                                    <a:gd name="T2" fmla="+- 0 4983 3070"/>
                                    <a:gd name="T3" fmla="*/ 4983 h 4322"/>
                                    <a:gd name="T4" fmla="+- 0 2399 2126"/>
                                    <a:gd name="T5" fmla="*/ T4 w 11150"/>
                                    <a:gd name="T6" fmla="+- 0 4911 3070"/>
                                    <a:gd name="T7" fmla="*/ 4911 h 4322"/>
                                    <a:gd name="T8" fmla="+- 0 2378 2126"/>
                                    <a:gd name="T9" fmla="*/ T8 w 11150"/>
                                    <a:gd name="T10" fmla="+- 0 4894 3070"/>
                                    <a:gd name="T11" fmla="*/ 4894 h 4322"/>
                                    <a:gd name="T12" fmla="+- 0 2363 2126"/>
                                    <a:gd name="T13" fmla="*/ T12 w 11150"/>
                                    <a:gd name="T14" fmla="+- 0 4882 3070"/>
                                    <a:gd name="T15" fmla="*/ 4882 h 4322"/>
                                    <a:gd name="T16" fmla="+- 0 2308 2126"/>
                                    <a:gd name="T17" fmla="*/ T16 w 11150"/>
                                    <a:gd name="T18" fmla="+- 0 4954 3070"/>
                                    <a:gd name="T19" fmla="*/ 4954 h 4322"/>
                                    <a:gd name="T20" fmla="+- 0 2323 2126"/>
                                    <a:gd name="T21" fmla="*/ T20 w 11150"/>
                                    <a:gd name="T22" fmla="+- 0 4966 3070"/>
                                    <a:gd name="T23" fmla="*/ 4966 h 4322"/>
                                    <a:gd name="T24" fmla="+- 0 2371 2126"/>
                                    <a:gd name="T25" fmla="*/ T24 w 11150"/>
                                    <a:gd name="T26" fmla="+- 0 4999 3070"/>
                                    <a:gd name="T27" fmla="*/ 4999 h 4322"/>
                                    <a:gd name="T28" fmla="+- 0 2383 2126"/>
                                    <a:gd name="T29" fmla="*/ T28 w 11150"/>
                                    <a:gd name="T30" fmla="+- 0 5009 3070"/>
                                    <a:gd name="T31" fmla="*/ 5009 h 4322"/>
                                    <a:gd name="T32" fmla="+- 0 2399 2126"/>
                                    <a:gd name="T33" fmla="*/ T32 w 11150"/>
                                    <a:gd name="T34" fmla="+- 0 4983 3070"/>
                                    <a:gd name="T35" fmla="*/ 498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273" y="1913"/>
                                      </a:moveTo>
                                      <a:lnTo>
                                        <a:pt x="273" y="1841"/>
                                      </a:lnTo>
                                      <a:lnTo>
                                        <a:pt x="252" y="1824"/>
                                      </a:lnTo>
                                      <a:lnTo>
                                        <a:pt x="237" y="1812"/>
                                      </a:lnTo>
                                      <a:lnTo>
                                        <a:pt x="182" y="1884"/>
                                      </a:lnTo>
                                      <a:lnTo>
                                        <a:pt x="197" y="1896"/>
                                      </a:lnTo>
                                      <a:lnTo>
                                        <a:pt x="245" y="1929"/>
                                      </a:lnTo>
                                      <a:lnTo>
                                        <a:pt x="257" y="1939"/>
                                      </a:lnTo>
                                      <a:lnTo>
                                        <a:pt x="273" y="191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4" name="Freeform 1992"/>
                              <wps:cNvSpPr>
                                <a:spLocks/>
                              </wps:cNvSpPr>
                              <wps:spPr bwMode="auto">
                                <a:xfrm>
                                  <a:off x="2126" y="3070"/>
                                  <a:ext cx="11150" cy="4322"/>
                                </a:xfrm>
                                <a:custGeom>
                                  <a:avLst/>
                                  <a:gdLst>
                                    <a:gd name="T0" fmla="+- 0 2421 2126"/>
                                    <a:gd name="T1" fmla="*/ T0 w 11150"/>
                                    <a:gd name="T2" fmla="+- 0 4925 3070"/>
                                    <a:gd name="T3" fmla="*/ 4925 h 4322"/>
                                    <a:gd name="T4" fmla="+- 0 2397 2126"/>
                                    <a:gd name="T5" fmla="*/ T4 w 11150"/>
                                    <a:gd name="T6" fmla="+- 0 4908 3070"/>
                                    <a:gd name="T7" fmla="*/ 4908 h 4322"/>
                                    <a:gd name="T8" fmla="+- 0 2399 2126"/>
                                    <a:gd name="T9" fmla="*/ T8 w 11150"/>
                                    <a:gd name="T10" fmla="+- 0 4911 3070"/>
                                    <a:gd name="T11" fmla="*/ 4911 h 4322"/>
                                    <a:gd name="T12" fmla="+- 0 2399 2126"/>
                                    <a:gd name="T13" fmla="*/ T12 w 11150"/>
                                    <a:gd name="T14" fmla="+- 0 4983 3070"/>
                                    <a:gd name="T15" fmla="*/ 4983 h 4322"/>
                                    <a:gd name="T16" fmla="+- 0 2419 2126"/>
                                    <a:gd name="T17" fmla="*/ T16 w 11150"/>
                                    <a:gd name="T18" fmla="+- 0 4954 3070"/>
                                    <a:gd name="T19" fmla="*/ 4954 h 4322"/>
                                    <a:gd name="T20" fmla="+- 0 2419 2126"/>
                                    <a:gd name="T21" fmla="*/ T20 w 11150"/>
                                    <a:gd name="T22" fmla="+- 0 4925 3070"/>
                                    <a:gd name="T23" fmla="*/ 4925 h 4322"/>
                                    <a:gd name="T24" fmla="+- 0 2421 2126"/>
                                    <a:gd name="T25" fmla="*/ T24 w 11150"/>
                                    <a:gd name="T26" fmla="+- 0 4925 3070"/>
                                    <a:gd name="T27" fmla="*/ 492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295" y="1855"/>
                                      </a:moveTo>
                                      <a:lnTo>
                                        <a:pt x="271" y="1838"/>
                                      </a:lnTo>
                                      <a:lnTo>
                                        <a:pt x="273" y="1841"/>
                                      </a:lnTo>
                                      <a:lnTo>
                                        <a:pt x="273" y="1913"/>
                                      </a:lnTo>
                                      <a:lnTo>
                                        <a:pt x="293" y="1884"/>
                                      </a:lnTo>
                                      <a:lnTo>
                                        <a:pt x="293" y="1855"/>
                                      </a:lnTo>
                                      <a:lnTo>
                                        <a:pt x="295" y="185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5" name="Freeform 1993"/>
                              <wps:cNvSpPr>
                                <a:spLocks/>
                              </wps:cNvSpPr>
                              <wps:spPr bwMode="auto">
                                <a:xfrm>
                                  <a:off x="2126" y="3070"/>
                                  <a:ext cx="11150" cy="4322"/>
                                </a:xfrm>
                                <a:custGeom>
                                  <a:avLst/>
                                  <a:gdLst>
                                    <a:gd name="T0" fmla="+- 0 2433 2126"/>
                                    <a:gd name="T1" fmla="*/ T0 w 11150"/>
                                    <a:gd name="T2" fmla="+- 0 4932 3070"/>
                                    <a:gd name="T3" fmla="*/ 4932 h 4322"/>
                                    <a:gd name="T4" fmla="+- 0 2419 2126"/>
                                    <a:gd name="T5" fmla="*/ T4 w 11150"/>
                                    <a:gd name="T6" fmla="+- 0 4925 3070"/>
                                    <a:gd name="T7" fmla="*/ 4925 h 4322"/>
                                    <a:gd name="T8" fmla="+- 0 2419 2126"/>
                                    <a:gd name="T9" fmla="*/ T8 w 11150"/>
                                    <a:gd name="T10" fmla="+- 0 4954 3070"/>
                                    <a:gd name="T11" fmla="*/ 4954 h 4322"/>
                                    <a:gd name="T12" fmla="+- 0 2433 2126"/>
                                    <a:gd name="T13" fmla="*/ T12 w 11150"/>
                                    <a:gd name="T14" fmla="+- 0 4932 3070"/>
                                    <a:gd name="T15" fmla="*/ 4932 h 4322"/>
                                  </a:gdLst>
                                  <a:ahLst/>
                                  <a:cxnLst>
                                    <a:cxn ang="0">
                                      <a:pos x="T1" y="T3"/>
                                    </a:cxn>
                                    <a:cxn ang="0">
                                      <a:pos x="T5" y="T7"/>
                                    </a:cxn>
                                    <a:cxn ang="0">
                                      <a:pos x="T9" y="T11"/>
                                    </a:cxn>
                                    <a:cxn ang="0">
                                      <a:pos x="T13" y="T15"/>
                                    </a:cxn>
                                  </a:cxnLst>
                                  <a:rect l="0" t="0" r="r" b="b"/>
                                  <a:pathLst>
                                    <a:path w="11150" h="4322">
                                      <a:moveTo>
                                        <a:pt x="307" y="1862"/>
                                      </a:moveTo>
                                      <a:lnTo>
                                        <a:pt x="293" y="1855"/>
                                      </a:lnTo>
                                      <a:lnTo>
                                        <a:pt x="293" y="1884"/>
                                      </a:lnTo>
                                      <a:lnTo>
                                        <a:pt x="307" y="186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6" name="Freeform 1994"/>
                              <wps:cNvSpPr>
                                <a:spLocks/>
                              </wps:cNvSpPr>
                              <wps:spPr bwMode="auto">
                                <a:xfrm>
                                  <a:off x="2126" y="3070"/>
                                  <a:ext cx="11150" cy="4322"/>
                                </a:xfrm>
                                <a:custGeom>
                                  <a:avLst/>
                                  <a:gdLst>
                                    <a:gd name="T0" fmla="+- 0 2519 2126"/>
                                    <a:gd name="T1" fmla="*/ T0 w 11150"/>
                                    <a:gd name="T2" fmla="+- 0 4985 3070"/>
                                    <a:gd name="T3" fmla="*/ 4985 h 4322"/>
                                    <a:gd name="T4" fmla="+- 0 2507 2126"/>
                                    <a:gd name="T5" fmla="*/ T4 w 11150"/>
                                    <a:gd name="T6" fmla="+- 0 4980 3070"/>
                                    <a:gd name="T7" fmla="*/ 4980 h 4322"/>
                                    <a:gd name="T8" fmla="+- 0 2462 2126"/>
                                    <a:gd name="T9" fmla="*/ T8 w 11150"/>
                                    <a:gd name="T10" fmla="+- 0 5057 3070"/>
                                    <a:gd name="T11" fmla="*/ 5057 h 4322"/>
                                    <a:gd name="T12" fmla="+- 0 2474 2126"/>
                                    <a:gd name="T13" fmla="*/ T12 w 11150"/>
                                    <a:gd name="T14" fmla="+- 0 5064 3070"/>
                                    <a:gd name="T15" fmla="*/ 5064 h 4322"/>
                                    <a:gd name="T16" fmla="+- 0 2517 2126"/>
                                    <a:gd name="T17" fmla="*/ T16 w 11150"/>
                                    <a:gd name="T18" fmla="+- 0 5089 3070"/>
                                    <a:gd name="T19" fmla="*/ 5089 h 4322"/>
                                    <a:gd name="T20" fmla="+- 0 2517 2126"/>
                                    <a:gd name="T21" fmla="*/ T20 w 11150"/>
                                    <a:gd name="T22" fmla="+- 0 4985 3070"/>
                                    <a:gd name="T23" fmla="*/ 4985 h 4322"/>
                                    <a:gd name="T24" fmla="+- 0 2519 2126"/>
                                    <a:gd name="T25" fmla="*/ T24 w 11150"/>
                                    <a:gd name="T26" fmla="+- 0 4985 3070"/>
                                    <a:gd name="T27" fmla="*/ 498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93" y="1915"/>
                                      </a:moveTo>
                                      <a:lnTo>
                                        <a:pt x="381" y="1910"/>
                                      </a:lnTo>
                                      <a:lnTo>
                                        <a:pt x="336" y="1987"/>
                                      </a:lnTo>
                                      <a:lnTo>
                                        <a:pt x="348" y="1994"/>
                                      </a:lnTo>
                                      <a:lnTo>
                                        <a:pt x="391" y="2019"/>
                                      </a:lnTo>
                                      <a:lnTo>
                                        <a:pt x="391" y="1915"/>
                                      </a:lnTo>
                                      <a:lnTo>
                                        <a:pt x="393" y="191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7" name="Freeform 1995"/>
                              <wps:cNvSpPr>
                                <a:spLocks/>
                              </wps:cNvSpPr>
                              <wps:spPr bwMode="auto">
                                <a:xfrm>
                                  <a:off x="2126" y="3070"/>
                                  <a:ext cx="11150" cy="4322"/>
                                </a:xfrm>
                                <a:custGeom>
                                  <a:avLst/>
                                  <a:gdLst>
                                    <a:gd name="T0" fmla="+- 0 2584 2126"/>
                                    <a:gd name="T1" fmla="*/ T0 w 11150"/>
                                    <a:gd name="T2" fmla="+- 0 5021 3070"/>
                                    <a:gd name="T3" fmla="*/ 5021 h 4322"/>
                                    <a:gd name="T4" fmla="+- 0 2572 2126"/>
                                    <a:gd name="T5" fmla="*/ T4 w 11150"/>
                                    <a:gd name="T6" fmla="+- 0 5014 3070"/>
                                    <a:gd name="T7" fmla="*/ 5014 h 4322"/>
                                    <a:gd name="T8" fmla="+- 0 2572 2126"/>
                                    <a:gd name="T9" fmla="*/ T8 w 11150"/>
                                    <a:gd name="T10" fmla="+- 0 5016 3070"/>
                                    <a:gd name="T11" fmla="*/ 5016 h 4322"/>
                                    <a:gd name="T12" fmla="+- 0 2517 2126"/>
                                    <a:gd name="T13" fmla="*/ T12 w 11150"/>
                                    <a:gd name="T14" fmla="+- 0 4985 3070"/>
                                    <a:gd name="T15" fmla="*/ 4985 h 4322"/>
                                    <a:gd name="T16" fmla="+- 0 2517 2126"/>
                                    <a:gd name="T17" fmla="*/ T16 w 11150"/>
                                    <a:gd name="T18" fmla="+- 0 5089 3070"/>
                                    <a:gd name="T19" fmla="*/ 5089 h 4322"/>
                                    <a:gd name="T20" fmla="+- 0 2529 2126"/>
                                    <a:gd name="T21" fmla="*/ T20 w 11150"/>
                                    <a:gd name="T22" fmla="+- 0 5095 3070"/>
                                    <a:gd name="T23" fmla="*/ 5095 h 4322"/>
                                    <a:gd name="T24" fmla="+- 0 2543 2126"/>
                                    <a:gd name="T25" fmla="*/ T24 w 11150"/>
                                    <a:gd name="T26" fmla="+- 0 5100 3070"/>
                                    <a:gd name="T27" fmla="*/ 5100 h 4322"/>
                                    <a:gd name="T28" fmla="+- 0 2584 2126"/>
                                    <a:gd name="T29" fmla="*/ T28 w 11150"/>
                                    <a:gd name="T30" fmla="+- 0 5021 3070"/>
                                    <a:gd name="T31" fmla="*/ 5021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458" y="1951"/>
                                      </a:moveTo>
                                      <a:lnTo>
                                        <a:pt x="446" y="1944"/>
                                      </a:lnTo>
                                      <a:lnTo>
                                        <a:pt x="446" y="1946"/>
                                      </a:lnTo>
                                      <a:lnTo>
                                        <a:pt x="391" y="1915"/>
                                      </a:lnTo>
                                      <a:lnTo>
                                        <a:pt x="391" y="2019"/>
                                      </a:lnTo>
                                      <a:lnTo>
                                        <a:pt x="403" y="2025"/>
                                      </a:lnTo>
                                      <a:lnTo>
                                        <a:pt x="417" y="2030"/>
                                      </a:lnTo>
                                      <a:lnTo>
                                        <a:pt x="458" y="195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8" name="Freeform 1996"/>
                              <wps:cNvSpPr>
                                <a:spLocks/>
                              </wps:cNvSpPr>
                              <wps:spPr bwMode="auto">
                                <a:xfrm>
                                  <a:off x="2126" y="3070"/>
                                  <a:ext cx="11150" cy="4322"/>
                                </a:xfrm>
                                <a:custGeom>
                                  <a:avLst/>
                                  <a:gdLst>
                                    <a:gd name="T0" fmla="+- 0 2745 2126"/>
                                    <a:gd name="T1" fmla="*/ T0 w 11150"/>
                                    <a:gd name="T2" fmla="+- 0 5098 3070"/>
                                    <a:gd name="T3" fmla="*/ 5098 h 4322"/>
                                    <a:gd name="T4" fmla="+- 0 2690 2126"/>
                                    <a:gd name="T5" fmla="*/ T4 w 11150"/>
                                    <a:gd name="T6" fmla="+- 0 5074 3070"/>
                                    <a:gd name="T7" fmla="*/ 5074 h 4322"/>
                                    <a:gd name="T8" fmla="+- 0 2663 2126"/>
                                    <a:gd name="T9" fmla="*/ T8 w 11150"/>
                                    <a:gd name="T10" fmla="+- 0 5062 3070"/>
                                    <a:gd name="T11" fmla="*/ 5062 h 4322"/>
                                    <a:gd name="T12" fmla="+- 0 2625 2126"/>
                                    <a:gd name="T13" fmla="*/ T12 w 11150"/>
                                    <a:gd name="T14" fmla="+- 0 5141 3070"/>
                                    <a:gd name="T15" fmla="*/ 5141 h 4322"/>
                                    <a:gd name="T16" fmla="+- 0 2651 2126"/>
                                    <a:gd name="T17" fmla="*/ T16 w 11150"/>
                                    <a:gd name="T18" fmla="+- 0 5155 3070"/>
                                    <a:gd name="T19" fmla="*/ 5155 h 4322"/>
                                    <a:gd name="T20" fmla="+- 0 2707 2126"/>
                                    <a:gd name="T21" fmla="*/ T20 w 11150"/>
                                    <a:gd name="T22" fmla="+- 0 5182 3070"/>
                                    <a:gd name="T23" fmla="*/ 5182 h 4322"/>
                                    <a:gd name="T24" fmla="+- 0 2745 2126"/>
                                    <a:gd name="T25" fmla="*/ T24 w 11150"/>
                                    <a:gd name="T26" fmla="+- 0 5098 3070"/>
                                    <a:gd name="T27" fmla="*/ 5098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619" y="2028"/>
                                      </a:moveTo>
                                      <a:lnTo>
                                        <a:pt x="564" y="2004"/>
                                      </a:lnTo>
                                      <a:lnTo>
                                        <a:pt x="537" y="1992"/>
                                      </a:lnTo>
                                      <a:lnTo>
                                        <a:pt x="499" y="2071"/>
                                      </a:lnTo>
                                      <a:lnTo>
                                        <a:pt x="525" y="2085"/>
                                      </a:lnTo>
                                      <a:lnTo>
                                        <a:pt x="581" y="2112"/>
                                      </a:lnTo>
                                      <a:lnTo>
                                        <a:pt x="619" y="202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9" name="Freeform 1997"/>
                              <wps:cNvSpPr>
                                <a:spLocks/>
                              </wps:cNvSpPr>
                              <wps:spPr bwMode="auto">
                                <a:xfrm>
                                  <a:off x="2126" y="3070"/>
                                  <a:ext cx="11150" cy="4322"/>
                                </a:xfrm>
                                <a:custGeom>
                                  <a:avLst/>
                                  <a:gdLst>
                                    <a:gd name="T0" fmla="+- 0 2882 2126"/>
                                    <a:gd name="T1" fmla="*/ T0 w 11150"/>
                                    <a:gd name="T2" fmla="+- 0 5158 3070"/>
                                    <a:gd name="T3" fmla="*/ 5158 h 4322"/>
                                    <a:gd name="T4" fmla="+- 0 2827 2126"/>
                                    <a:gd name="T5" fmla="*/ T4 w 11150"/>
                                    <a:gd name="T6" fmla="+- 0 5134 3070"/>
                                    <a:gd name="T7" fmla="*/ 5134 h 4322"/>
                                    <a:gd name="T8" fmla="+- 0 2791 2126"/>
                                    <a:gd name="T9" fmla="*/ T8 w 11150"/>
                                    <a:gd name="T10" fmla="+- 0 5218 3070"/>
                                    <a:gd name="T11" fmla="*/ 5218 h 4322"/>
                                    <a:gd name="T12" fmla="+- 0 2846 2126"/>
                                    <a:gd name="T13" fmla="*/ T12 w 11150"/>
                                    <a:gd name="T14" fmla="+- 0 5239 3070"/>
                                    <a:gd name="T15" fmla="*/ 5239 h 4322"/>
                                    <a:gd name="T16" fmla="+- 0 2875 2126"/>
                                    <a:gd name="T17" fmla="*/ T16 w 11150"/>
                                    <a:gd name="T18" fmla="+- 0 5251 3070"/>
                                    <a:gd name="T19" fmla="*/ 5251 h 4322"/>
                                    <a:gd name="T20" fmla="+- 0 2879 2126"/>
                                    <a:gd name="T21" fmla="*/ T20 w 11150"/>
                                    <a:gd name="T22" fmla="+- 0 5239 3070"/>
                                    <a:gd name="T23" fmla="*/ 5239 h 4322"/>
                                    <a:gd name="T24" fmla="+- 0 2879 2126"/>
                                    <a:gd name="T25" fmla="*/ T24 w 11150"/>
                                    <a:gd name="T26" fmla="+- 0 5158 3070"/>
                                    <a:gd name="T27" fmla="*/ 5158 h 4322"/>
                                    <a:gd name="T28" fmla="+- 0 2882 2126"/>
                                    <a:gd name="T29" fmla="*/ T28 w 11150"/>
                                    <a:gd name="T30" fmla="+- 0 5158 3070"/>
                                    <a:gd name="T31" fmla="*/ 5158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756" y="2088"/>
                                      </a:moveTo>
                                      <a:lnTo>
                                        <a:pt x="701" y="2064"/>
                                      </a:lnTo>
                                      <a:lnTo>
                                        <a:pt x="665" y="2148"/>
                                      </a:lnTo>
                                      <a:lnTo>
                                        <a:pt x="720" y="2169"/>
                                      </a:lnTo>
                                      <a:lnTo>
                                        <a:pt x="749" y="2181"/>
                                      </a:lnTo>
                                      <a:lnTo>
                                        <a:pt x="753" y="2169"/>
                                      </a:lnTo>
                                      <a:lnTo>
                                        <a:pt x="753" y="2088"/>
                                      </a:lnTo>
                                      <a:lnTo>
                                        <a:pt x="756" y="20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0" name="Freeform 1998"/>
                              <wps:cNvSpPr>
                                <a:spLocks/>
                              </wps:cNvSpPr>
                              <wps:spPr bwMode="auto">
                                <a:xfrm>
                                  <a:off x="2126" y="3070"/>
                                  <a:ext cx="11150" cy="4322"/>
                                </a:xfrm>
                                <a:custGeom>
                                  <a:avLst/>
                                  <a:gdLst>
                                    <a:gd name="T0" fmla="+- 0 2908 2126"/>
                                    <a:gd name="T1" fmla="*/ T0 w 11150"/>
                                    <a:gd name="T2" fmla="+- 0 5167 3070"/>
                                    <a:gd name="T3" fmla="*/ 5167 h 4322"/>
                                    <a:gd name="T4" fmla="+- 0 2879 2126"/>
                                    <a:gd name="T5" fmla="*/ T4 w 11150"/>
                                    <a:gd name="T6" fmla="+- 0 5158 3070"/>
                                    <a:gd name="T7" fmla="*/ 5158 h 4322"/>
                                    <a:gd name="T8" fmla="+- 0 2879 2126"/>
                                    <a:gd name="T9" fmla="*/ T8 w 11150"/>
                                    <a:gd name="T10" fmla="+- 0 5239 3070"/>
                                    <a:gd name="T11" fmla="*/ 5239 h 4322"/>
                                    <a:gd name="T12" fmla="+- 0 2908 2126"/>
                                    <a:gd name="T13" fmla="*/ T12 w 11150"/>
                                    <a:gd name="T14" fmla="+- 0 5167 3070"/>
                                    <a:gd name="T15" fmla="*/ 5167 h 4322"/>
                                  </a:gdLst>
                                  <a:ahLst/>
                                  <a:cxnLst>
                                    <a:cxn ang="0">
                                      <a:pos x="T1" y="T3"/>
                                    </a:cxn>
                                    <a:cxn ang="0">
                                      <a:pos x="T5" y="T7"/>
                                    </a:cxn>
                                    <a:cxn ang="0">
                                      <a:pos x="T9" y="T11"/>
                                    </a:cxn>
                                    <a:cxn ang="0">
                                      <a:pos x="T13" y="T15"/>
                                    </a:cxn>
                                  </a:cxnLst>
                                  <a:rect l="0" t="0" r="r" b="b"/>
                                  <a:pathLst>
                                    <a:path w="11150" h="4322">
                                      <a:moveTo>
                                        <a:pt x="782" y="2097"/>
                                      </a:moveTo>
                                      <a:lnTo>
                                        <a:pt x="753" y="2088"/>
                                      </a:lnTo>
                                      <a:lnTo>
                                        <a:pt x="753" y="2169"/>
                                      </a:lnTo>
                                      <a:lnTo>
                                        <a:pt x="782" y="209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1" name="Freeform 1999"/>
                              <wps:cNvSpPr>
                                <a:spLocks/>
                              </wps:cNvSpPr>
                              <wps:spPr bwMode="auto">
                                <a:xfrm>
                                  <a:off x="2126" y="3070"/>
                                  <a:ext cx="11150" cy="4322"/>
                                </a:xfrm>
                                <a:custGeom>
                                  <a:avLst/>
                                  <a:gdLst>
                                    <a:gd name="T0" fmla="+- 0 3016 2126"/>
                                    <a:gd name="T1" fmla="*/ T0 w 11150"/>
                                    <a:gd name="T2" fmla="+- 0 5208 3070"/>
                                    <a:gd name="T3" fmla="*/ 5208 h 4322"/>
                                    <a:gd name="T4" fmla="+- 0 2992 2126"/>
                                    <a:gd name="T5" fmla="*/ T4 w 11150"/>
                                    <a:gd name="T6" fmla="+- 0 5201 3070"/>
                                    <a:gd name="T7" fmla="*/ 5201 h 4322"/>
                                    <a:gd name="T8" fmla="+- 0 2959 2126"/>
                                    <a:gd name="T9" fmla="*/ T8 w 11150"/>
                                    <a:gd name="T10" fmla="+- 0 5285 3070"/>
                                    <a:gd name="T11" fmla="*/ 5285 h 4322"/>
                                    <a:gd name="T12" fmla="+- 0 2983 2126"/>
                                    <a:gd name="T13" fmla="*/ T12 w 11150"/>
                                    <a:gd name="T14" fmla="+- 0 5292 3070"/>
                                    <a:gd name="T15" fmla="*/ 5292 h 4322"/>
                                    <a:gd name="T16" fmla="+- 0 3014 2126"/>
                                    <a:gd name="T17" fmla="*/ T16 w 11150"/>
                                    <a:gd name="T18" fmla="+- 0 5304 3070"/>
                                    <a:gd name="T19" fmla="*/ 5304 h 4322"/>
                                    <a:gd name="T20" fmla="+- 0 3014 2126"/>
                                    <a:gd name="T21" fmla="*/ T20 w 11150"/>
                                    <a:gd name="T22" fmla="+- 0 5208 3070"/>
                                    <a:gd name="T23" fmla="*/ 5208 h 4322"/>
                                    <a:gd name="T24" fmla="+- 0 3016 2126"/>
                                    <a:gd name="T25" fmla="*/ T24 w 11150"/>
                                    <a:gd name="T26" fmla="+- 0 5208 3070"/>
                                    <a:gd name="T27" fmla="*/ 5208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90" y="2138"/>
                                      </a:moveTo>
                                      <a:lnTo>
                                        <a:pt x="866" y="2131"/>
                                      </a:lnTo>
                                      <a:lnTo>
                                        <a:pt x="833" y="2215"/>
                                      </a:lnTo>
                                      <a:lnTo>
                                        <a:pt x="857" y="2222"/>
                                      </a:lnTo>
                                      <a:lnTo>
                                        <a:pt x="888" y="2234"/>
                                      </a:lnTo>
                                      <a:lnTo>
                                        <a:pt x="888" y="2138"/>
                                      </a:lnTo>
                                      <a:lnTo>
                                        <a:pt x="890" y="213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2" name="Freeform 2000"/>
                              <wps:cNvSpPr>
                                <a:spLocks/>
                              </wps:cNvSpPr>
                              <wps:spPr bwMode="auto">
                                <a:xfrm>
                                  <a:off x="2126" y="3070"/>
                                  <a:ext cx="11150" cy="4322"/>
                                </a:xfrm>
                                <a:custGeom>
                                  <a:avLst/>
                                  <a:gdLst>
                                    <a:gd name="T0" fmla="+- 0 3076 2126"/>
                                    <a:gd name="T1" fmla="*/ T0 w 11150"/>
                                    <a:gd name="T2" fmla="+- 0 5230 3070"/>
                                    <a:gd name="T3" fmla="*/ 5230 h 4322"/>
                                    <a:gd name="T4" fmla="+- 0 3014 2126"/>
                                    <a:gd name="T5" fmla="*/ T4 w 11150"/>
                                    <a:gd name="T6" fmla="+- 0 5208 3070"/>
                                    <a:gd name="T7" fmla="*/ 5208 h 4322"/>
                                    <a:gd name="T8" fmla="+- 0 3014 2126"/>
                                    <a:gd name="T9" fmla="*/ T8 w 11150"/>
                                    <a:gd name="T10" fmla="+- 0 5304 3070"/>
                                    <a:gd name="T11" fmla="*/ 5304 h 4322"/>
                                    <a:gd name="T12" fmla="+- 0 3045 2126"/>
                                    <a:gd name="T13" fmla="*/ T12 w 11150"/>
                                    <a:gd name="T14" fmla="+- 0 5316 3070"/>
                                    <a:gd name="T15" fmla="*/ 5316 h 4322"/>
                                    <a:gd name="T16" fmla="+- 0 3076 2126"/>
                                    <a:gd name="T17" fmla="*/ T16 w 11150"/>
                                    <a:gd name="T18" fmla="+- 0 5230 3070"/>
                                    <a:gd name="T19" fmla="*/ 5230 h 4322"/>
                                  </a:gdLst>
                                  <a:ahLst/>
                                  <a:cxnLst>
                                    <a:cxn ang="0">
                                      <a:pos x="T1" y="T3"/>
                                    </a:cxn>
                                    <a:cxn ang="0">
                                      <a:pos x="T5" y="T7"/>
                                    </a:cxn>
                                    <a:cxn ang="0">
                                      <a:pos x="T9" y="T11"/>
                                    </a:cxn>
                                    <a:cxn ang="0">
                                      <a:pos x="T13" y="T15"/>
                                    </a:cxn>
                                    <a:cxn ang="0">
                                      <a:pos x="T17" y="T19"/>
                                    </a:cxn>
                                  </a:cxnLst>
                                  <a:rect l="0" t="0" r="r" b="b"/>
                                  <a:pathLst>
                                    <a:path w="11150" h="4322">
                                      <a:moveTo>
                                        <a:pt x="950" y="2160"/>
                                      </a:moveTo>
                                      <a:lnTo>
                                        <a:pt x="888" y="2138"/>
                                      </a:lnTo>
                                      <a:lnTo>
                                        <a:pt x="888" y="2234"/>
                                      </a:lnTo>
                                      <a:lnTo>
                                        <a:pt x="919" y="2246"/>
                                      </a:lnTo>
                                      <a:lnTo>
                                        <a:pt x="950" y="216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3" name="Freeform 2001"/>
                              <wps:cNvSpPr>
                                <a:spLocks/>
                              </wps:cNvSpPr>
                              <wps:spPr bwMode="auto">
                                <a:xfrm>
                                  <a:off x="2126" y="3070"/>
                                  <a:ext cx="11150" cy="4322"/>
                                </a:xfrm>
                                <a:custGeom>
                                  <a:avLst/>
                                  <a:gdLst>
                                    <a:gd name="T0" fmla="+- 0 3220 2126"/>
                                    <a:gd name="T1" fmla="*/ T0 w 11150"/>
                                    <a:gd name="T2" fmla="+- 0 5280 3070"/>
                                    <a:gd name="T3" fmla="*/ 5280 h 4322"/>
                                    <a:gd name="T4" fmla="+- 0 3160 2126"/>
                                    <a:gd name="T5" fmla="*/ T4 w 11150"/>
                                    <a:gd name="T6" fmla="+- 0 5261 3070"/>
                                    <a:gd name="T7" fmla="*/ 5261 h 4322"/>
                                    <a:gd name="T8" fmla="+- 0 3131 2126"/>
                                    <a:gd name="T9" fmla="*/ T8 w 11150"/>
                                    <a:gd name="T10" fmla="+- 0 5345 3070"/>
                                    <a:gd name="T11" fmla="*/ 5345 h 4322"/>
                                    <a:gd name="T12" fmla="+- 0 3191 2126"/>
                                    <a:gd name="T13" fmla="*/ T12 w 11150"/>
                                    <a:gd name="T14" fmla="+- 0 5364 3070"/>
                                    <a:gd name="T15" fmla="*/ 5364 h 4322"/>
                                    <a:gd name="T16" fmla="+- 0 3218 2126"/>
                                    <a:gd name="T17" fmla="*/ T16 w 11150"/>
                                    <a:gd name="T18" fmla="+- 0 5374 3070"/>
                                    <a:gd name="T19" fmla="*/ 5374 h 4322"/>
                                    <a:gd name="T20" fmla="+- 0 3218 2126"/>
                                    <a:gd name="T21" fmla="*/ T20 w 11150"/>
                                    <a:gd name="T22" fmla="+- 0 5280 3070"/>
                                    <a:gd name="T23" fmla="*/ 5280 h 4322"/>
                                    <a:gd name="T24" fmla="+- 0 3220 2126"/>
                                    <a:gd name="T25" fmla="*/ T24 w 11150"/>
                                    <a:gd name="T26" fmla="+- 0 5280 3070"/>
                                    <a:gd name="T27" fmla="*/ 5280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94" y="2210"/>
                                      </a:moveTo>
                                      <a:lnTo>
                                        <a:pt x="1034" y="2191"/>
                                      </a:lnTo>
                                      <a:lnTo>
                                        <a:pt x="1005" y="2275"/>
                                      </a:lnTo>
                                      <a:lnTo>
                                        <a:pt x="1065" y="2294"/>
                                      </a:lnTo>
                                      <a:lnTo>
                                        <a:pt x="1092" y="2304"/>
                                      </a:lnTo>
                                      <a:lnTo>
                                        <a:pt x="1092" y="2210"/>
                                      </a:lnTo>
                                      <a:lnTo>
                                        <a:pt x="1094" y="221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4" name="Freeform 2002"/>
                              <wps:cNvSpPr>
                                <a:spLocks/>
                              </wps:cNvSpPr>
                              <wps:spPr bwMode="auto">
                                <a:xfrm>
                                  <a:off x="2126" y="3070"/>
                                  <a:ext cx="11150" cy="4322"/>
                                </a:xfrm>
                                <a:custGeom>
                                  <a:avLst/>
                                  <a:gdLst>
                                    <a:gd name="T0" fmla="+- 0 3244 2126"/>
                                    <a:gd name="T1" fmla="*/ T0 w 11150"/>
                                    <a:gd name="T2" fmla="+- 0 5287 3070"/>
                                    <a:gd name="T3" fmla="*/ 5287 h 4322"/>
                                    <a:gd name="T4" fmla="+- 0 3218 2126"/>
                                    <a:gd name="T5" fmla="*/ T4 w 11150"/>
                                    <a:gd name="T6" fmla="+- 0 5280 3070"/>
                                    <a:gd name="T7" fmla="*/ 5280 h 4322"/>
                                    <a:gd name="T8" fmla="+- 0 3218 2126"/>
                                    <a:gd name="T9" fmla="*/ T8 w 11150"/>
                                    <a:gd name="T10" fmla="+- 0 5374 3070"/>
                                    <a:gd name="T11" fmla="*/ 5374 h 4322"/>
                                    <a:gd name="T12" fmla="+- 0 3244 2126"/>
                                    <a:gd name="T13" fmla="*/ T12 w 11150"/>
                                    <a:gd name="T14" fmla="+- 0 5287 3070"/>
                                    <a:gd name="T15" fmla="*/ 5287 h 4322"/>
                                  </a:gdLst>
                                  <a:ahLst/>
                                  <a:cxnLst>
                                    <a:cxn ang="0">
                                      <a:pos x="T1" y="T3"/>
                                    </a:cxn>
                                    <a:cxn ang="0">
                                      <a:pos x="T5" y="T7"/>
                                    </a:cxn>
                                    <a:cxn ang="0">
                                      <a:pos x="T9" y="T11"/>
                                    </a:cxn>
                                    <a:cxn ang="0">
                                      <a:pos x="T13" y="T15"/>
                                    </a:cxn>
                                  </a:cxnLst>
                                  <a:rect l="0" t="0" r="r" b="b"/>
                                  <a:pathLst>
                                    <a:path w="11150" h="4322">
                                      <a:moveTo>
                                        <a:pt x="1118" y="2217"/>
                                      </a:moveTo>
                                      <a:lnTo>
                                        <a:pt x="1092" y="2210"/>
                                      </a:lnTo>
                                      <a:lnTo>
                                        <a:pt x="1092" y="2304"/>
                                      </a:lnTo>
                                      <a:lnTo>
                                        <a:pt x="1118" y="22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5" name="Freeform 2003"/>
                              <wps:cNvSpPr>
                                <a:spLocks/>
                              </wps:cNvSpPr>
                              <wps:spPr bwMode="auto">
                                <a:xfrm>
                                  <a:off x="2126" y="3070"/>
                                  <a:ext cx="11150" cy="4322"/>
                                </a:xfrm>
                                <a:custGeom>
                                  <a:avLst/>
                                  <a:gdLst>
                                    <a:gd name="T0" fmla="+- 0 3415 2126"/>
                                    <a:gd name="T1" fmla="*/ T0 w 11150"/>
                                    <a:gd name="T2" fmla="+- 0 5340 3070"/>
                                    <a:gd name="T3" fmla="*/ 5340 h 4322"/>
                                    <a:gd name="T4" fmla="+- 0 3352 2126"/>
                                    <a:gd name="T5" fmla="*/ T4 w 11150"/>
                                    <a:gd name="T6" fmla="+- 0 5321 3070"/>
                                    <a:gd name="T7" fmla="*/ 5321 h 4322"/>
                                    <a:gd name="T8" fmla="+- 0 3352 2126"/>
                                    <a:gd name="T9" fmla="*/ T8 w 11150"/>
                                    <a:gd name="T10" fmla="+- 0 5323 3070"/>
                                    <a:gd name="T11" fmla="*/ 5323 h 4322"/>
                                    <a:gd name="T12" fmla="+- 0 3331 2126"/>
                                    <a:gd name="T13" fmla="*/ T12 w 11150"/>
                                    <a:gd name="T14" fmla="+- 0 5314 3070"/>
                                    <a:gd name="T15" fmla="*/ 5314 h 4322"/>
                                    <a:gd name="T16" fmla="+- 0 3304 2126"/>
                                    <a:gd name="T17" fmla="*/ T16 w 11150"/>
                                    <a:gd name="T18" fmla="+- 0 5400 3070"/>
                                    <a:gd name="T19" fmla="*/ 5400 h 4322"/>
                                    <a:gd name="T20" fmla="+- 0 3326 2126"/>
                                    <a:gd name="T21" fmla="*/ T20 w 11150"/>
                                    <a:gd name="T22" fmla="+- 0 5407 3070"/>
                                    <a:gd name="T23" fmla="*/ 5407 h 4322"/>
                                    <a:gd name="T24" fmla="+- 0 3391 2126"/>
                                    <a:gd name="T25" fmla="*/ T24 w 11150"/>
                                    <a:gd name="T26" fmla="+- 0 5427 3070"/>
                                    <a:gd name="T27" fmla="*/ 5427 h 4322"/>
                                    <a:gd name="T28" fmla="+- 0 3415 2126"/>
                                    <a:gd name="T29" fmla="*/ T28 w 11150"/>
                                    <a:gd name="T30" fmla="+- 0 5340 3070"/>
                                    <a:gd name="T31" fmla="*/ 5340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1289" y="2270"/>
                                      </a:moveTo>
                                      <a:lnTo>
                                        <a:pt x="1226" y="2251"/>
                                      </a:lnTo>
                                      <a:lnTo>
                                        <a:pt x="1226" y="2253"/>
                                      </a:lnTo>
                                      <a:lnTo>
                                        <a:pt x="1205" y="2244"/>
                                      </a:lnTo>
                                      <a:lnTo>
                                        <a:pt x="1178" y="2330"/>
                                      </a:lnTo>
                                      <a:lnTo>
                                        <a:pt x="1200" y="2337"/>
                                      </a:lnTo>
                                      <a:lnTo>
                                        <a:pt x="1265" y="2357"/>
                                      </a:lnTo>
                                      <a:lnTo>
                                        <a:pt x="1289" y="227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6" name="Freeform 2004"/>
                              <wps:cNvSpPr>
                                <a:spLocks/>
                              </wps:cNvSpPr>
                              <wps:spPr bwMode="auto">
                                <a:xfrm>
                                  <a:off x="2126" y="3070"/>
                                  <a:ext cx="11150" cy="4322"/>
                                </a:xfrm>
                                <a:custGeom>
                                  <a:avLst/>
                                  <a:gdLst>
                                    <a:gd name="T0" fmla="+- 0 3544 2126"/>
                                    <a:gd name="T1" fmla="*/ T0 w 11150"/>
                                    <a:gd name="T2" fmla="+- 0 5376 3070"/>
                                    <a:gd name="T3" fmla="*/ 5376 h 4322"/>
                                    <a:gd name="T4" fmla="+- 0 3501 2126"/>
                                    <a:gd name="T5" fmla="*/ T4 w 11150"/>
                                    <a:gd name="T6" fmla="+- 0 5364 3070"/>
                                    <a:gd name="T7" fmla="*/ 5364 h 4322"/>
                                    <a:gd name="T8" fmla="+- 0 3477 2126"/>
                                    <a:gd name="T9" fmla="*/ T8 w 11150"/>
                                    <a:gd name="T10" fmla="+- 0 5451 3070"/>
                                    <a:gd name="T11" fmla="*/ 5451 h 4322"/>
                                    <a:gd name="T12" fmla="+- 0 3520 2126"/>
                                    <a:gd name="T13" fmla="*/ T12 w 11150"/>
                                    <a:gd name="T14" fmla="+- 0 5463 3070"/>
                                    <a:gd name="T15" fmla="*/ 5463 h 4322"/>
                                    <a:gd name="T16" fmla="+- 0 3542 2126"/>
                                    <a:gd name="T17" fmla="*/ T16 w 11150"/>
                                    <a:gd name="T18" fmla="+- 0 5468 3070"/>
                                    <a:gd name="T19" fmla="*/ 5468 h 4322"/>
                                    <a:gd name="T20" fmla="+- 0 3542 2126"/>
                                    <a:gd name="T21" fmla="*/ T20 w 11150"/>
                                    <a:gd name="T22" fmla="+- 0 5376 3070"/>
                                    <a:gd name="T23" fmla="*/ 5376 h 4322"/>
                                    <a:gd name="T24" fmla="+- 0 3544 2126"/>
                                    <a:gd name="T25" fmla="*/ T24 w 11150"/>
                                    <a:gd name="T26" fmla="+- 0 5376 3070"/>
                                    <a:gd name="T27" fmla="*/ 5376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418" y="2306"/>
                                      </a:moveTo>
                                      <a:lnTo>
                                        <a:pt x="1375" y="2294"/>
                                      </a:lnTo>
                                      <a:lnTo>
                                        <a:pt x="1351" y="2381"/>
                                      </a:lnTo>
                                      <a:lnTo>
                                        <a:pt x="1394" y="2393"/>
                                      </a:lnTo>
                                      <a:lnTo>
                                        <a:pt x="1416" y="2398"/>
                                      </a:lnTo>
                                      <a:lnTo>
                                        <a:pt x="1416" y="2306"/>
                                      </a:lnTo>
                                      <a:lnTo>
                                        <a:pt x="1418" y="23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7" name="Freeform 2005"/>
                              <wps:cNvSpPr>
                                <a:spLocks/>
                              </wps:cNvSpPr>
                              <wps:spPr bwMode="auto">
                                <a:xfrm>
                                  <a:off x="2126" y="3070"/>
                                  <a:ext cx="11150" cy="4322"/>
                                </a:xfrm>
                                <a:custGeom>
                                  <a:avLst/>
                                  <a:gdLst>
                                    <a:gd name="T0" fmla="+- 0 3587 2126"/>
                                    <a:gd name="T1" fmla="*/ T0 w 11150"/>
                                    <a:gd name="T2" fmla="+- 0 5388 3070"/>
                                    <a:gd name="T3" fmla="*/ 5388 h 4322"/>
                                    <a:gd name="T4" fmla="+- 0 3542 2126"/>
                                    <a:gd name="T5" fmla="*/ T4 w 11150"/>
                                    <a:gd name="T6" fmla="+- 0 5376 3070"/>
                                    <a:gd name="T7" fmla="*/ 5376 h 4322"/>
                                    <a:gd name="T8" fmla="+- 0 3542 2126"/>
                                    <a:gd name="T9" fmla="*/ T8 w 11150"/>
                                    <a:gd name="T10" fmla="+- 0 5468 3070"/>
                                    <a:gd name="T11" fmla="*/ 5468 h 4322"/>
                                    <a:gd name="T12" fmla="+- 0 3566 2126"/>
                                    <a:gd name="T13" fmla="*/ T12 w 11150"/>
                                    <a:gd name="T14" fmla="+- 0 5475 3070"/>
                                    <a:gd name="T15" fmla="*/ 5475 h 4322"/>
                                    <a:gd name="T16" fmla="+- 0 3587 2126"/>
                                    <a:gd name="T17" fmla="*/ T16 w 11150"/>
                                    <a:gd name="T18" fmla="+- 0 5388 3070"/>
                                    <a:gd name="T19" fmla="*/ 5388 h 4322"/>
                                  </a:gdLst>
                                  <a:ahLst/>
                                  <a:cxnLst>
                                    <a:cxn ang="0">
                                      <a:pos x="T1" y="T3"/>
                                    </a:cxn>
                                    <a:cxn ang="0">
                                      <a:pos x="T5" y="T7"/>
                                    </a:cxn>
                                    <a:cxn ang="0">
                                      <a:pos x="T9" y="T11"/>
                                    </a:cxn>
                                    <a:cxn ang="0">
                                      <a:pos x="T13" y="T15"/>
                                    </a:cxn>
                                    <a:cxn ang="0">
                                      <a:pos x="T17" y="T19"/>
                                    </a:cxn>
                                  </a:cxnLst>
                                  <a:rect l="0" t="0" r="r" b="b"/>
                                  <a:pathLst>
                                    <a:path w="11150" h="4322">
                                      <a:moveTo>
                                        <a:pt x="1461" y="2318"/>
                                      </a:moveTo>
                                      <a:lnTo>
                                        <a:pt x="1416" y="2306"/>
                                      </a:lnTo>
                                      <a:lnTo>
                                        <a:pt x="1416" y="2398"/>
                                      </a:lnTo>
                                      <a:lnTo>
                                        <a:pt x="1440" y="2405"/>
                                      </a:lnTo>
                                      <a:lnTo>
                                        <a:pt x="1461" y="231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8" name="Freeform 2006"/>
                              <wps:cNvSpPr>
                                <a:spLocks/>
                              </wps:cNvSpPr>
                              <wps:spPr bwMode="auto">
                                <a:xfrm>
                                  <a:off x="2126" y="3070"/>
                                  <a:ext cx="11150" cy="4322"/>
                                </a:xfrm>
                                <a:custGeom>
                                  <a:avLst/>
                                  <a:gdLst>
                                    <a:gd name="T0" fmla="+- 0 3760 2126"/>
                                    <a:gd name="T1" fmla="*/ T0 w 11150"/>
                                    <a:gd name="T2" fmla="+- 0 5429 3070"/>
                                    <a:gd name="T3" fmla="*/ 5429 h 4322"/>
                                    <a:gd name="T4" fmla="+- 0 3739 2126"/>
                                    <a:gd name="T5" fmla="*/ T4 w 11150"/>
                                    <a:gd name="T6" fmla="+- 0 5424 3070"/>
                                    <a:gd name="T7" fmla="*/ 5424 h 4322"/>
                                    <a:gd name="T8" fmla="+- 0 3712 2126"/>
                                    <a:gd name="T9" fmla="*/ T8 w 11150"/>
                                    <a:gd name="T10" fmla="+- 0 5417 3070"/>
                                    <a:gd name="T11" fmla="*/ 5417 h 4322"/>
                                    <a:gd name="T12" fmla="+- 0 3674 2126"/>
                                    <a:gd name="T13" fmla="*/ T12 w 11150"/>
                                    <a:gd name="T14" fmla="+- 0 5410 3070"/>
                                    <a:gd name="T15" fmla="*/ 5410 h 4322"/>
                                    <a:gd name="T16" fmla="+- 0 3655 2126"/>
                                    <a:gd name="T17" fmla="*/ T16 w 11150"/>
                                    <a:gd name="T18" fmla="+- 0 5496 3070"/>
                                    <a:gd name="T19" fmla="*/ 5496 h 4322"/>
                                    <a:gd name="T20" fmla="+- 0 3693 2126"/>
                                    <a:gd name="T21" fmla="*/ T20 w 11150"/>
                                    <a:gd name="T22" fmla="+- 0 5506 3070"/>
                                    <a:gd name="T23" fmla="*/ 5506 h 4322"/>
                                    <a:gd name="T24" fmla="+- 0 3719 2126"/>
                                    <a:gd name="T25" fmla="*/ T24 w 11150"/>
                                    <a:gd name="T26" fmla="+- 0 5511 3070"/>
                                    <a:gd name="T27" fmla="*/ 5511 h 4322"/>
                                    <a:gd name="T28" fmla="+- 0 3743 2126"/>
                                    <a:gd name="T29" fmla="*/ T28 w 11150"/>
                                    <a:gd name="T30" fmla="+- 0 5518 3070"/>
                                    <a:gd name="T31" fmla="*/ 5518 h 4322"/>
                                    <a:gd name="T32" fmla="+- 0 3760 2126"/>
                                    <a:gd name="T33" fmla="*/ T32 w 11150"/>
                                    <a:gd name="T34" fmla="+- 0 5429 3070"/>
                                    <a:gd name="T35" fmla="*/ 5429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1634" y="2359"/>
                                      </a:moveTo>
                                      <a:lnTo>
                                        <a:pt x="1613" y="2354"/>
                                      </a:lnTo>
                                      <a:lnTo>
                                        <a:pt x="1586" y="2347"/>
                                      </a:lnTo>
                                      <a:lnTo>
                                        <a:pt x="1548" y="2340"/>
                                      </a:lnTo>
                                      <a:lnTo>
                                        <a:pt x="1529" y="2426"/>
                                      </a:lnTo>
                                      <a:lnTo>
                                        <a:pt x="1567" y="2436"/>
                                      </a:lnTo>
                                      <a:lnTo>
                                        <a:pt x="1593" y="2441"/>
                                      </a:lnTo>
                                      <a:lnTo>
                                        <a:pt x="1617" y="2448"/>
                                      </a:lnTo>
                                      <a:lnTo>
                                        <a:pt x="1634" y="235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9" name="Freeform 2007"/>
                              <wps:cNvSpPr>
                                <a:spLocks/>
                              </wps:cNvSpPr>
                              <wps:spPr bwMode="auto">
                                <a:xfrm>
                                  <a:off x="2126" y="3070"/>
                                  <a:ext cx="11150" cy="4322"/>
                                </a:xfrm>
                                <a:custGeom>
                                  <a:avLst/>
                                  <a:gdLst>
                                    <a:gd name="T0" fmla="+- 0 3933 2126"/>
                                    <a:gd name="T1" fmla="*/ T0 w 11150"/>
                                    <a:gd name="T2" fmla="+- 0 5458 3070"/>
                                    <a:gd name="T3" fmla="*/ 5458 h 4322"/>
                                    <a:gd name="T4" fmla="+- 0 3921 2126"/>
                                    <a:gd name="T5" fmla="*/ T4 w 11150"/>
                                    <a:gd name="T6" fmla="+- 0 5455 3070"/>
                                    <a:gd name="T7" fmla="*/ 5455 h 4322"/>
                                    <a:gd name="T8" fmla="+- 0 3907 2126"/>
                                    <a:gd name="T9" fmla="*/ T8 w 11150"/>
                                    <a:gd name="T10" fmla="+- 0 5453 3070"/>
                                    <a:gd name="T11" fmla="*/ 5453 h 4322"/>
                                    <a:gd name="T12" fmla="+- 0 3890 2126"/>
                                    <a:gd name="T13" fmla="*/ T12 w 11150"/>
                                    <a:gd name="T14" fmla="+- 0 5451 3070"/>
                                    <a:gd name="T15" fmla="*/ 5451 h 4322"/>
                                    <a:gd name="T16" fmla="+- 0 3851 2126"/>
                                    <a:gd name="T17" fmla="*/ T16 w 11150"/>
                                    <a:gd name="T18" fmla="+- 0 5446 3070"/>
                                    <a:gd name="T19" fmla="*/ 5446 h 4322"/>
                                    <a:gd name="T20" fmla="+- 0 3847 2126"/>
                                    <a:gd name="T21" fmla="*/ T20 w 11150"/>
                                    <a:gd name="T22" fmla="+- 0 5446 3070"/>
                                    <a:gd name="T23" fmla="*/ 5446 h 4322"/>
                                    <a:gd name="T24" fmla="+- 0 3832 2126"/>
                                    <a:gd name="T25" fmla="*/ T24 w 11150"/>
                                    <a:gd name="T26" fmla="+- 0 5535 3070"/>
                                    <a:gd name="T27" fmla="*/ 5535 h 4322"/>
                                    <a:gd name="T28" fmla="+- 0 3837 2126"/>
                                    <a:gd name="T29" fmla="*/ T28 w 11150"/>
                                    <a:gd name="T30" fmla="+- 0 5535 3070"/>
                                    <a:gd name="T31" fmla="*/ 5535 h 4322"/>
                                    <a:gd name="T32" fmla="+- 0 3856 2126"/>
                                    <a:gd name="T33" fmla="*/ T32 w 11150"/>
                                    <a:gd name="T34" fmla="+- 0 5537 3070"/>
                                    <a:gd name="T35" fmla="*/ 5537 h 4322"/>
                                    <a:gd name="T36" fmla="+- 0 3875 2126"/>
                                    <a:gd name="T37" fmla="*/ T36 w 11150"/>
                                    <a:gd name="T38" fmla="+- 0 5542 3070"/>
                                    <a:gd name="T39" fmla="*/ 5542 h 4322"/>
                                    <a:gd name="T40" fmla="+- 0 3895 2126"/>
                                    <a:gd name="T41" fmla="*/ T40 w 11150"/>
                                    <a:gd name="T42" fmla="+- 0 5544 3070"/>
                                    <a:gd name="T43" fmla="*/ 5544 h 4322"/>
                                    <a:gd name="T44" fmla="+- 0 3911 2126"/>
                                    <a:gd name="T45" fmla="*/ T44 w 11150"/>
                                    <a:gd name="T46" fmla="+- 0 5547 3070"/>
                                    <a:gd name="T47" fmla="*/ 5547 h 4322"/>
                                    <a:gd name="T48" fmla="+- 0 3926 2126"/>
                                    <a:gd name="T49" fmla="*/ T48 w 11150"/>
                                    <a:gd name="T50" fmla="+- 0 5547 3070"/>
                                    <a:gd name="T51" fmla="*/ 5547 h 4322"/>
                                    <a:gd name="T52" fmla="+- 0 3933 2126"/>
                                    <a:gd name="T53" fmla="*/ T52 w 11150"/>
                                    <a:gd name="T54" fmla="+- 0 5458 3070"/>
                                    <a:gd name="T55" fmla="*/ 5458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150" h="4322">
                                      <a:moveTo>
                                        <a:pt x="1807" y="2388"/>
                                      </a:moveTo>
                                      <a:lnTo>
                                        <a:pt x="1795" y="2385"/>
                                      </a:lnTo>
                                      <a:lnTo>
                                        <a:pt x="1781" y="2383"/>
                                      </a:lnTo>
                                      <a:lnTo>
                                        <a:pt x="1764" y="2381"/>
                                      </a:lnTo>
                                      <a:lnTo>
                                        <a:pt x="1725" y="2376"/>
                                      </a:lnTo>
                                      <a:lnTo>
                                        <a:pt x="1721" y="2376"/>
                                      </a:lnTo>
                                      <a:lnTo>
                                        <a:pt x="1706" y="2465"/>
                                      </a:lnTo>
                                      <a:lnTo>
                                        <a:pt x="1711" y="2465"/>
                                      </a:lnTo>
                                      <a:lnTo>
                                        <a:pt x="1730" y="2467"/>
                                      </a:lnTo>
                                      <a:lnTo>
                                        <a:pt x="1749" y="2472"/>
                                      </a:lnTo>
                                      <a:lnTo>
                                        <a:pt x="1769" y="2474"/>
                                      </a:lnTo>
                                      <a:lnTo>
                                        <a:pt x="1785" y="2477"/>
                                      </a:lnTo>
                                      <a:lnTo>
                                        <a:pt x="1800" y="2477"/>
                                      </a:lnTo>
                                      <a:lnTo>
                                        <a:pt x="1807" y="238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0" name="Freeform 2008"/>
                              <wps:cNvSpPr>
                                <a:spLocks/>
                              </wps:cNvSpPr>
                              <wps:spPr bwMode="auto">
                                <a:xfrm>
                                  <a:off x="2126" y="3070"/>
                                  <a:ext cx="11150" cy="4322"/>
                                </a:xfrm>
                                <a:custGeom>
                                  <a:avLst/>
                                  <a:gdLst>
                                    <a:gd name="T0" fmla="+- 0 3997 2126"/>
                                    <a:gd name="T1" fmla="*/ T0 w 11150"/>
                                    <a:gd name="T2" fmla="+- 0 5444 3070"/>
                                    <a:gd name="T3" fmla="*/ 5444 h 4322"/>
                                    <a:gd name="T4" fmla="+- 0 3991 2126"/>
                                    <a:gd name="T5" fmla="*/ T4 w 11150"/>
                                    <a:gd name="T6" fmla="+- 0 5448 3070"/>
                                    <a:gd name="T7" fmla="*/ 5448 h 4322"/>
                                    <a:gd name="T8" fmla="+- 0 3995 2126"/>
                                    <a:gd name="T9" fmla="*/ T8 w 11150"/>
                                    <a:gd name="T10" fmla="+- 0 5455 3070"/>
                                    <a:gd name="T11" fmla="*/ 5455 h 4322"/>
                                    <a:gd name="T12" fmla="+- 0 3995 2126"/>
                                    <a:gd name="T13" fmla="*/ T12 w 11150"/>
                                    <a:gd name="T14" fmla="+- 0 5446 3070"/>
                                    <a:gd name="T15" fmla="*/ 5446 h 4322"/>
                                    <a:gd name="T16" fmla="+- 0 3997 2126"/>
                                    <a:gd name="T17" fmla="*/ T16 w 11150"/>
                                    <a:gd name="T18" fmla="+- 0 5444 3070"/>
                                    <a:gd name="T19" fmla="*/ 5444 h 4322"/>
                                  </a:gdLst>
                                  <a:ahLst/>
                                  <a:cxnLst>
                                    <a:cxn ang="0">
                                      <a:pos x="T1" y="T3"/>
                                    </a:cxn>
                                    <a:cxn ang="0">
                                      <a:pos x="T5" y="T7"/>
                                    </a:cxn>
                                    <a:cxn ang="0">
                                      <a:pos x="T9" y="T11"/>
                                    </a:cxn>
                                    <a:cxn ang="0">
                                      <a:pos x="T13" y="T15"/>
                                    </a:cxn>
                                    <a:cxn ang="0">
                                      <a:pos x="T17" y="T19"/>
                                    </a:cxn>
                                  </a:cxnLst>
                                  <a:rect l="0" t="0" r="r" b="b"/>
                                  <a:pathLst>
                                    <a:path w="11150" h="4322">
                                      <a:moveTo>
                                        <a:pt x="1871" y="2374"/>
                                      </a:moveTo>
                                      <a:lnTo>
                                        <a:pt x="1865" y="2378"/>
                                      </a:lnTo>
                                      <a:lnTo>
                                        <a:pt x="1869" y="2385"/>
                                      </a:lnTo>
                                      <a:lnTo>
                                        <a:pt x="1869" y="2376"/>
                                      </a:lnTo>
                                      <a:lnTo>
                                        <a:pt x="1871" y="237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1" name="Freeform 2009"/>
                              <wps:cNvSpPr>
                                <a:spLocks/>
                              </wps:cNvSpPr>
                              <wps:spPr bwMode="auto">
                                <a:xfrm>
                                  <a:off x="2126" y="3070"/>
                                  <a:ext cx="11150" cy="4322"/>
                                </a:xfrm>
                                <a:custGeom>
                                  <a:avLst/>
                                  <a:gdLst>
                                    <a:gd name="T0" fmla="+- 0 4003 2126"/>
                                    <a:gd name="T1" fmla="*/ T0 w 11150"/>
                                    <a:gd name="T2" fmla="+- 0 5441 3070"/>
                                    <a:gd name="T3" fmla="*/ 5441 h 4322"/>
                                    <a:gd name="T4" fmla="+- 0 3997 2126"/>
                                    <a:gd name="T5" fmla="*/ T4 w 11150"/>
                                    <a:gd name="T6" fmla="+- 0 5444 3070"/>
                                    <a:gd name="T7" fmla="*/ 5444 h 4322"/>
                                    <a:gd name="T8" fmla="+- 0 3995 2126"/>
                                    <a:gd name="T9" fmla="*/ T8 w 11150"/>
                                    <a:gd name="T10" fmla="+- 0 5446 3070"/>
                                    <a:gd name="T11" fmla="*/ 5446 h 4322"/>
                                    <a:gd name="T12" fmla="+- 0 4003 2126"/>
                                    <a:gd name="T13" fmla="*/ T12 w 11150"/>
                                    <a:gd name="T14" fmla="+- 0 5441 3070"/>
                                    <a:gd name="T15" fmla="*/ 5441 h 4322"/>
                                  </a:gdLst>
                                  <a:ahLst/>
                                  <a:cxnLst>
                                    <a:cxn ang="0">
                                      <a:pos x="T1" y="T3"/>
                                    </a:cxn>
                                    <a:cxn ang="0">
                                      <a:pos x="T5" y="T7"/>
                                    </a:cxn>
                                    <a:cxn ang="0">
                                      <a:pos x="T9" y="T11"/>
                                    </a:cxn>
                                    <a:cxn ang="0">
                                      <a:pos x="T13" y="T15"/>
                                    </a:cxn>
                                  </a:cxnLst>
                                  <a:rect l="0" t="0" r="r" b="b"/>
                                  <a:pathLst>
                                    <a:path w="11150" h="4322">
                                      <a:moveTo>
                                        <a:pt x="1877" y="2371"/>
                                      </a:moveTo>
                                      <a:lnTo>
                                        <a:pt x="1871" y="2374"/>
                                      </a:lnTo>
                                      <a:lnTo>
                                        <a:pt x="1869" y="2376"/>
                                      </a:lnTo>
                                      <a:lnTo>
                                        <a:pt x="1877" y="237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2" name="Freeform 2010"/>
                              <wps:cNvSpPr>
                                <a:spLocks/>
                              </wps:cNvSpPr>
                              <wps:spPr bwMode="auto">
                                <a:xfrm>
                                  <a:off x="2126" y="3070"/>
                                  <a:ext cx="11150" cy="4322"/>
                                </a:xfrm>
                                <a:custGeom>
                                  <a:avLst/>
                                  <a:gdLst>
                                    <a:gd name="T0" fmla="+- 0 4003 2126"/>
                                    <a:gd name="T1" fmla="*/ T0 w 11150"/>
                                    <a:gd name="T2" fmla="+- 0 5466 3070"/>
                                    <a:gd name="T3" fmla="*/ 5466 h 4322"/>
                                    <a:gd name="T4" fmla="+- 0 4003 2126"/>
                                    <a:gd name="T5" fmla="*/ T4 w 11150"/>
                                    <a:gd name="T6" fmla="+- 0 5441 3070"/>
                                    <a:gd name="T7" fmla="*/ 5441 h 4322"/>
                                    <a:gd name="T8" fmla="+- 0 3995 2126"/>
                                    <a:gd name="T9" fmla="*/ T8 w 11150"/>
                                    <a:gd name="T10" fmla="+- 0 5446 3070"/>
                                    <a:gd name="T11" fmla="*/ 5446 h 4322"/>
                                    <a:gd name="T12" fmla="+- 0 3995 2126"/>
                                    <a:gd name="T13" fmla="*/ T12 w 11150"/>
                                    <a:gd name="T14" fmla="+- 0 5455 3070"/>
                                    <a:gd name="T15" fmla="*/ 5455 h 4322"/>
                                    <a:gd name="T16" fmla="+- 0 4003 2126"/>
                                    <a:gd name="T17" fmla="*/ T16 w 11150"/>
                                    <a:gd name="T18" fmla="+- 0 5466 3070"/>
                                    <a:gd name="T19" fmla="*/ 5466 h 4322"/>
                                  </a:gdLst>
                                  <a:ahLst/>
                                  <a:cxnLst>
                                    <a:cxn ang="0">
                                      <a:pos x="T1" y="T3"/>
                                    </a:cxn>
                                    <a:cxn ang="0">
                                      <a:pos x="T5" y="T7"/>
                                    </a:cxn>
                                    <a:cxn ang="0">
                                      <a:pos x="T9" y="T11"/>
                                    </a:cxn>
                                    <a:cxn ang="0">
                                      <a:pos x="T13" y="T15"/>
                                    </a:cxn>
                                    <a:cxn ang="0">
                                      <a:pos x="T17" y="T19"/>
                                    </a:cxn>
                                  </a:cxnLst>
                                  <a:rect l="0" t="0" r="r" b="b"/>
                                  <a:pathLst>
                                    <a:path w="11150" h="4322">
                                      <a:moveTo>
                                        <a:pt x="1877" y="2396"/>
                                      </a:moveTo>
                                      <a:lnTo>
                                        <a:pt x="1877" y="2371"/>
                                      </a:lnTo>
                                      <a:lnTo>
                                        <a:pt x="1869" y="2376"/>
                                      </a:lnTo>
                                      <a:lnTo>
                                        <a:pt x="1869" y="2385"/>
                                      </a:lnTo>
                                      <a:lnTo>
                                        <a:pt x="1877" y="23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3" name="Freeform 2011"/>
                              <wps:cNvSpPr>
                                <a:spLocks/>
                              </wps:cNvSpPr>
                              <wps:spPr bwMode="auto">
                                <a:xfrm>
                                  <a:off x="2126" y="3070"/>
                                  <a:ext cx="11150" cy="4322"/>
                                </a:xfrm>
                                <a:custGeom>
                                  <a:avLst/>
                                  <a:gdLst>
                                    <a:gd name="T0" fmla="+- 0 4015 2126"/>
                                    <a:gd name="T1" fmla="*/ T0 w 11150"/>
                                    <a:gd name="T2" fmla="+- 0 5484 3070"/>
                                    <a:gd name="T3" fmla="*/ 5484 h 4322"/>
                                    <a:gd name="T4" fmla="+- 0 4015 2126"/>
                                    <a:gd name="T5" fmla="*/ T4 w 11150"/>
                                    <a:gd name="T6" fmla="+- 0 5424 3070"/>
                                    <a:gd name="T7" fmla="*/ 5424 h 4322"/>
                                    <a:gd name="T8" fmla="+- 0 4010 2126"/>
                                    <a:gd name="T9" fmla="*/ T8 w 11150"/>
                                    <a:gd name="T10" fmla="+- 0 5431 3070"/>
                                    <a:gd name="T11" fmla="*/ 5431 h 4322"/>
                                    <a:gd name="T12" fmla="+- 0 4010 2126"/>
                                    <a:gd name="T13" fmla="*/ T12 w 11150"/>
                                    <a:gd name="T14" fmla="+- 0 5434 3070"/>
                                    <a:gd name="T15" fmla="*/ 5434 h 4322"/>
                                    <a:gd name="T16" fmla="+- 0 3997 2126"/>
                                    <a:gd name="T17" fmla="*/ T16 w 11150"/>
                                    <a:gd name="T18" fmla="+- 0 5444 3070"/>
                                    <a:gd name="T19" fmla="*/ 5444 h 4322"/>
                                    <a:gd name="T20" fmla="+- 0 4003 2126"/>
                                    <a:gd name="T21" fmla="*/ T20 w 11150"/>
                                    <a:gd name="T22" fmla="+- 0 5441 3070"/>
                                    <a:gd name="T23" fmla="*/ 5441 h 4322"/>
                                    <a:gd name="T24" fmla="+- 0 4003 2126"/>
                                    <a:gd name="T25" fmla="*/ T24 w 11150"/>
                                    <a:gd name="T26" fmla="+- 0 5466 3070"/>
                                    <a:gd name="T27" fmla="*/ 5466 h 4322"/>
                                    <a:gd name="T28" fmla="+- 0 4015 2126"/>
                                    <a:gd name="T29" fmla="*/ T28 w 11150"/>
                                    <a:gd name="T30" fmla="+- 0 5484 3070"/>
                                    <a:gd name="T31" fmla="*/ 5484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1889" y="2414"/>
                                      </a:moveTo>
                                      <a:lnTo>
                                        <a:pt x="1889" y="2354"/>
                                      </a:lnTo>
                                      <a:lnTo>
                                        <a:pt x="1884" y="2361"/>
                                      </a:lnTo>
                                      <a:lnTo>
                                        <a:pt x="1884" y="2364"/>
                                      </a:lnTo>
                                      <a:lnTo>
                                        <a:pt x="1871" y="2374"/>
                                      </a:lnTo>
                                      <a:lnTo>
                                        <a:pt x="1877" y="2371"/>
                                      </a:lnTo>
                                      <a:lnTo>
                                        <a:pt x="1877" y="2396"/>
                                      </a:lnTo>
                                      <a:lnTo>
                                        <a:pt x="1889" y="241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4" name="Freeform 2012"/>
                              <wps:cNvSpPr>
                                <a:spLocks/>
                              </wps:cNvSpPr>
                              <wps:spPr bwMode="auto">
                                <a:xfrm>
                                  <a:off x="2126" y="3070"/>
                                  <a:ext cx="11150" cy="4322"/>
                                </a:xfrm>
                                <a:custGeom>
                                  <a:avLst/>
                                  <a:gdLst>
                                    <a:gd name="T0" fmla="+- 0 4011 2126"/>
                                    <a:gd name="T1" fmla="*/ T0 w 11150"/>
                                    <a:gd name="T2" fmla="+- 0 5429 3070"/>
                                    <a:gd name="T3" fmla="*/ 5429 h 4322"/>
                                    <a:gd name="T4" fmla="+- 0 4003 2126"/>
                                    <a:gd name="T5" fmla="*/ T4 w 11150"/>
                                    <a:gd name="T6" fmla="+- 0 5439 3070"/>
                                    <a:gd name="T7" fmla="*/ 5439 h 4322"/>
                                    <a:gd name="T8" fmla="+- 0 4010 2126"/>
                                    <a:gd name="T9" fmla="*/ T8 w 11150"/>
                                    <a:gd name="T10" fmla="+- 0 5434 3070"/>
                                    <a:gd name="T11" fmla="*/ 5434 h 4322"/>
                                    <a:gd name="T12" fmla="+- 0 4010 2126"/>
                                    <a:gd name="T13" fmla="*/ T12 w 11150"/>
                                    <a:gd name="T14" fmla="+- 0 5431 3070"/>
                                    <a:gd name="T15" fmla="*/ 5431 h 4322"/>
                                    <a:gd name="T16" fmla="+- 0 4011 2126"/>
                                    <a:gd name="T17" fmla="*/ T16 w 11150"/>
                                    <a:gd name="T18" fmla="+- 0 5429 3070"/>
                                    <a:gd name="T19" fmla="*/ 5429 h 4322"/>
                                  </a:gdLst>
                                  <a:ahLst/>
                                  <a:cxnLst>
                                    <a:cxn ang="0">
                                      <a:pos x="T1" y="T3"/>
                                    </a:cxn>
                                    <a:cxn ang="0">
                                      <a:pos x="T5" y="T7"/>
                                    </a:cxn>
                                    <a:cxn ang="0">
                                      <a:pos x="T9" y="T11"/>
                                    </a:cxn>
                                    <a:cxn ang="0">
                                      <a:pos x="T13" y="T15"/>
                                    </a:cxn>
                                    <a:cxn ang="0">
                                      <a:pos x="T17" y="T19"/>
                                    </a:cxn>
                                  </a:cxnLst>
                                  <a:rect l="0" t="0" r="r" b="b"/>
                                  <a:pathLst>
                                    <a:path w="11150" h="4322">
                                      <a:moveTo>
                                        <a:pt x="1885" y="2359"/>
                                      </a:moveTo>
                                      <a:lnTo>
                                        <a:pt x="1877" y="2369"/>
                                      </a:lnTo>
                                      <a:lnTo>
                                        <a:pt x="1884" y="2364"/>
                                      </a:lnTo>
                                      <a:lnTo>
                                        <a:pt x="1884" y="2361"/>
                                      </a:lnTo>
                                      <a:lnTo>
                                        <a:pt x="1885" y="235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5" name="Freeform 2013"/>
                              <wps:cNvSpPr>
                                <a:spLocks/>
                              </wps:cNvSpPr>
                              <wps:spPr bwMode="auto">
                                <a:xfrm>
                                  <a:off x="2126" y="3070"/>
                                  <a:ext cx="11150" cy="4322"/>
                                </a:xfrm>
                                <a:custGeom>
                                  <a:avLst/>
                                  <a:gdLst>
                                    <a:gd name="T0" fmla="+- 0 4015 2126"/>
                                    <a:gd name="T1" fmla="*/ T0 w 11150"/>
                                    <a:gd name="T2" fmla="+- 0 5424 3070"/>
                                    <a:gd name="T3" fmla="*/ 5424 h 4322"/>
                                    <a:gd name="T4" fmla="+- 0 4011 2126"/>
                                    <a:gd name="T5" fmla="*/ T4 w 11150"/>
                                    <a:gd name="T6" fmla="+- 0 5429 3070"/>
                                    <a:gd name="T7" fmla="*/ 5429 h 4322"/>
                                    <a:gd name="T8" fmla="+- 0 4010 2126"/>
                                    <a:gd name="T9" fmla="*/ T8 w 11150"/>
                                    <a:gd name="T10" fmla="+- 0 5431 3070"/>
                                    <a:gd name="T11" fmla="*/ 5431 h 4322"/>
                                    <a:gd name="T12" fmla="+- 0 4015 2126"/>
                                    <a:gd name="T13" fmla="*/ T12 w 11150"/>
                                    <a:gd name="T14" fmla="+- 0 5424 3070"/>
                                    <a:gd name="T15" fmla="*/ 5424 h 4322"/>
                                  </a:gdLst>
                                  <a:ahLst/>
                                  <a:cxnLst>
                                    <a:cxn ang="0">
                                      <a:pos x="T1" y="T3"/>
                                    </a:cxn>
                                    <a:cxn ang="0">
                                      <a:pos x="T5" y="T7"/>
                                    </a:cxn>
                                    <a:cxn ang="0">
                                      <a:pos x="T9" y="T11"/>
                                    </a:cxn>
                                    <a:cxn ang="0">
                                      <a:pos x="T13" y="T15"/>
                                    </a:cxn>
                                  </a:cxnLst>
                                  <a:rect l="0" t="0" r="r" b="b"/>
                                  <a:pathLst>
                                    <a:path w="11150" h="4322">
                                      <a:moveTo>
                                        <a:pt x="1889" y="2354"/>
                                      </a:moveTo>
                                      <a:lnTo>
                                        <a:pt x="1885" y="2359"/>
                                      </a:lnTo>
                                      <a:lnTo>
                                        <a:pt x="1884" y="2361"/>
                                      </a:lnTo>
                                      <a:lnTo>
                                        <a:pt x="1889" y="235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6" name="Freeform 2014"/>
                              <wps:cNvSpPr>
                                <a:spLocks/>
                              </wps:cNvSpPr>
                              <wps:spPr bwMode="auto">
                                <a:xfrm>
                                  <a:off x="2126" y="3070"/>
                                  <a:ext cx="11150" cy="4322"/>
                                </a:xfrm>
                                <a:custGeom>
                                  <a:avLst/>
                                  <a:gdLst>
                                    <a:gd name="T0" fmla="+- 0 4108 2126"/>
                                    <a:gd name="T1" fmla="*/ T0 w 11150"/>
                                    <a:gd name="T2" fmla="+- 0 5427 3070"/>
                                    <a:gd name="T3" fmla="*/ 5427 h 4322"/>
                                    <a:gd name="T4" fmla="+- 0 4022 2126"/>
                                    <a:gd name="T5" fmla="*/ T4 w 11150"/>
                                    <a:gd name="T6" fmla="+- 0 5400 3070"/>
                                    <a:gd name="T7" fmla="*/ 5400 h 4322"/>
                                    <a:gd name="T8" fmla="+- 0 4017 2126"/>
                                    <a:gd name="T9" fmla="*/ T8 w 11150"/>
                                    <a:gd name="T10" fmla="+- 0 5419 3070"/>
                                    <a:gd name="T11" fmla="*/ 5419 h 4322"/>
                                    <a:gd name="T12" fmla="+- 0 4017 2126"/>
                                    <a:gd name="T13" fmla="*/ T12 w 11150"/>
                                    <a:gd name="T14" fmla="+- 0 5412 3070"/>
                                    <a:gd name="T15" fmla="*/ 5412 h 4322"/>
                                    <a:gd name="T16" fmla="+- 0 4011 2126"/>
                                    <a:gd name="T17" fmla="*/ T16 w 11150"/>
                                    <a:gd name="T18" fmla="+- 0 5429 3070"/>
                                    <a:gd name="T19" fmla="*/ 5429 h 4322"/>
                                    <a:gd name="T20" fmla="+- 0 4015 2126"/>
                                    <a:gd name="T21" fmla="*/ T20 w 11150"/>
                                    <a:gd name="T22" fmla="+- 0 5424 3070"/>
                                    <a:gd name="T23" fmla="*/ 5424 h 4322"/>
                                    <a:gd name="T24" fmla="+- 0 4015 2126"/>
                                    <a:gd name="T25" fmla="*/ T24 w 11150"/>
                                    <a:gd name="T26" fmla="+- 0 5484 3070"/>
                                    <a:gd name="T27" fmla="*/ 5484 h 4322"/>
                                    <a:gd name="T28" fmla="+- 0 4041 2126"/>
                                    <a:gd name="T29" fmla="*/ T28 w 11150"/>
                                    <a:gd name="T30" fmla="+- 0 5523 3070"/>
                                    <a:gd name="T31" fmla="*/ 5523 h 4322"/>
                                    <a:gd name="T32" fmla="+- 0 4058 2126"/>
                                    <a:gd name="T33" fmla="*/ T32 w 11150"/>
                                    <a:gd name="T34" fmla="+- 0 5513 3070"/>
                                    <a:gd name="T35" fmla="*/ 5513 h 4322"/>
                                    <a:gd name="T36" fmla="+- 0 4077 2126"/>
                                    <a:gd name="T37" fmla="*/ T36 w 11150"/>
                                    <a:gd name="T38" fmla="+- 0 5494 3070"/>
                                    <a:gd name="T39" fmla="*/ 5494 h 4322"/>
                                    <a:gd name="T40" fmla="+- 0 4091 2126"/>
                                    <a:gd name="T41" fmla="*/ T40 w 11150"/>
                                    <a:gd name="T42" fmla="+- 0 5470 3070"/>
                                    <a:gd name="T43" fmla="*/ 5470 h 4322"/>
                                    <a:gd name="T44" fmla="+- 0 4101 2126"/>
                                    <a:gd name="T45" fmla="*/ T44 w 11150"/>
                                    <a:gd name="T46" fmla="+- 0 5448 3070"/>
                                    <a:gd name="T47" fmla="*/ 5448 h 4322"/>
                                    <a:gd name="T48" fmla="+- 0 4108 2126"/>
                                    <a:gd name="T49" fmla="*/ T48 w 11150"/>
                                    <a:gd name="T50" fmla="+- 0 5427 3070"/>
                                    <a:gd name="T51" fmla="*/ 5427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150" h="4322">
                                      <a:moveTo>
                                        <a:pt x="1982" y="2357"/>
                                      </a:moveTo>
                                      <a:lnTo>
                                        <a:pt x="1896" y="2330"/>
                                      </a:lnTo>
                                      <a:lnTo>
                                        <a:pt x="1891" y="2349"/>
                                      </a:lnTo>
                                      <a:lnTo>
                                        <a:pt x="1891" y="2342"/>
                                      </a:lnTo>
                                      <a:lnTo>
                                        <a:pt x="1885" y="2359"/>
                                      </a:lnTo>
                                      <a:lnTo>
                                        <a:pt x="1889" y="2354"/>
                                      </a:lnTo>
                                      <a:lnTo>
                                        <a:pt x="1889" y="2414"/>
                                      </a:lnTo>
                                      <a:lnTo>
                                        <a:pt x="1915" y="2453"/>
                                      </a:lnTo>
                                      <a:lnTo>
                                        <a:pt x="1932" y="2443"/>
                                      </a:lnTo>
                                      <a:lnTo>
                                        <a:pt x="1951" y="2424"/>
                                      </a:lnTo>
                                      <a:lnTo>
                                        <a:pt x="1965" y="2400"/>
                                      </a:lnTo>
                                      <a:lnTo>
                                        <a:pt x="1975" y="2378"/>
                                      </a:lnTo>
                                      <a:lnTo>
                                        <a:pt x="1982" y="235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7" name="Freeform 2015"/>
                              <wps:cNvSpPr>
                                <a:spLocks/>
                              </wps:cNvSpPr>
                              <wps:spPr bwMode="auto">
                                <a:xfrm>
                                  <a:off x="2126" y="3070"/>
                                  <a:ext cx="11150" cy="4322"/>
                                </a:xfrm>
                                <a:custGeom>
                                  <a:avLst/>
                                  <a:gdLst>
                                    <a:gd name="T0" fmla="+- 0 4118 2126"/>
                                    <a:gd name="T1" fmla="*/ T0 w 11150"/>
                                    <a:gd name="T2" fmla="+- 0 5323 3070"/>
                                    <a:gd name="T3" fmla="*/ 5323 h 4322"/>
                                    <a:gd name="T4" fmla="+- 0 4118 2126"/>
                                    <a:gd name="T5" fmla="*/ T4 w 11150"/>
                                    <a:gd name="T6" fmla="+- 0 5321 3070"/>
                                    <a:gd name="T7" fmla="*/ 5321 h 4322"/>
                                    <a:gd name="T8" fmla="+- 0 4115 2126"/>
                                    <a:gd name="T9" fmla="*/ T8 w 11150"/>
                                    <a:gd name="T10" fmla="+- 0 5297 3070"/>
                                    <a:gd name="T11" fmla="*/ 5297 h 4322"/>
                                    <a:gd name="T12" fmla="+- 0 4113 2126"/>
                                    <a:gd name="T13" fmla="*/ T12 w 11150"/>
                                    <a:gd name="T14" fmla="+- 0 5244 3070"/>
                                    <a:gd name="T15" fmla="*/ 5244 h 4322"/>
                                    <a:gd name="T16" fmla="+- 0 4113 2126"/>
                                    <a:gd name="T17" fmla="*/ T16 w 11150"/>
                                    <a:gd name="T18" fmla="+- 0 5232 3070"/>
                                    <a:gd name="T19" fmla="*/ 5232 h 4322"/>
                                    <a:gd name="T20" fmla="+- 0 4022 2126"/>
                                    <a:gd name="T21" fmla="*/ T20 w 11150"/>
                                    <a:gd name="T22" fmla="+- 0 5237 3070"/>
                                    <a:gd name="T23" fmla="*/ 5237 h 4322"/>
                                    <a:gd name="T24" fmla="+- 0 4024 2126"/>
                                    <a:gd name="T25" fmla="*/ T24 w 11150"/>
                                    <a:gd name="T26" fmla="+- 0 5249 3070"/>
                                    <a:gd name="T27" fmla="*/ 5249 h 4322"/>
                                    <a:gd name="T28" fmla="+- 0 4027 2126"/>
                                    <a:gd name="T29" fmla="*/ T28 w 11150"/>
                                    <a:gd name="T30" fmla="+- 0 5299 3070"/>
                                    <a:gd name="T31" fmla="*/ 5299 h 4322"/>
                                    <a:gd name="T32" fmla="+- 0 4027 2126"/>
                                    <a:gd name="T33" fmla="*/ T32 w 11150"/>
                                    <a:gd name="T34" fmla="+- 0 5323 3070"/>
                                    <a:gd name="T35" fmla="*/ 5323 h 4322"/>
                                    <a:gd name="T36" fmla="+- 0 4118 2126"/>
                                    <a:gd name="T37" fmla="*/ T36 w 11150"/>
                                    <a:gd name="T38" fmla="+- 0 5323 3070"/>
                                    <a:gd name="T39" fmla="*/ 532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1992" y="2253"/>
                                      </a:moveTo>
                                      <a:lnTo>
                                        <a:pt x="1992" y="2251"/>
                                      </a:lnTo>
                                      <a:lnTo>
                                        <a:pt x="1989" y="2227"/>
                                      </a:lnTo>
                                      <a:lnTo>
                                        <a:pt x="1987" y="2174"/>
                                      </a:lnTo>
                                      <a:lnTo>
                                        <a:pt x="1987" y="2162"/>
                                      </a:lnTo>
                                      <a:lnTo>
                                        <a:pt x="1896" y="2167"/>
                                      </a:lnTo>
                                      <a:lnTo>
                                        <a:pt x="1898" y="2179"/>
                                      </a:lnTo>
                                      <a:lnTo>
                                        <a:pt x="1901" y="2229"/>
                                      </a:lnTo>
                                      <a:lnTo>
                                        <a:pt x="1901" y="2253"/>
                                      </a:lnTo>
                                      <a:lnTo>
                                        <a:pt x="1992" y="225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8" name="Freeform 2016"/>
                              <wps:cNvSpPr>
                                <a:spLocks/>
                              </wps:cNvSpPr>
                              <wps:spPr bwMode="auto">
                                <a:xfrm>
                                  <a:off x="2126" y="3070"/>
                                  <a:ext cx="11150" cy="4322"/>
                                </a:xfrm>
                                <a:custGeom>
                                  <a:avLst/>
                                  <a:gdLst>
                                    <a:gd name="T0" fmla="+- 0 4119 2126"/>
                                    <a:gd name="T1" fmla="*/ T0 w 11150"/>
                                    <a:gd name="T2" fmla="+- 0 5073 3070"/>
                                    <a:gd name="T3" fmla="*/ 5073 h 4322"/>
                                    <a:gd name="T4" fmla="+- 0 4039 2126"/>
                                    <a:gd name="T5" fmla="*/ T4 w 11150"/>
                                    <a:gd name="T6" fmla="+- 0 5038 3070"/>
                                    <a:gd name="T7" fmla="*/ 5038 h 4322"/>
                                    <a:gd name="T8" fmla="+- 0 4034 2126"/>
                                    <a:gd name="T9" fmla="*/ T8 w 11150"/>
                                    <a:gd name="T10" fmla="+- 0 5045 3070"/>
                                    <a:gd name="T11" fmla="*/ 5045 h 4322"/>
                                    <a:gd name="T12" fmla="+- 0 4029 2126"/>
                                    <a:gd name="T13" fmla="*/ T12 w 11150"/>
                                    <a:gd name="T14" fmla="+- 0 5069 3070"/>
                                    <a:gd name="T15" fmla="*/ 5069 h 4322"/>
                                    <a:gd name="T16" fmla="+- 0 4024 2126"/>
                                    <a:gd name="T17" fmla="*/ T16 w 11150"/>
                                    <a:gd name="T18" fmla="+- 0 5095 3070"/>
                                    <a:gd name="T19" fmla="*/ 5095 h 4322"/>
                                    <a:gd name="T20" fmla="+- 0 4022 2126"/>
                                    <a:gd name="T21" fmla="*/ T20 w 11150"/>
                                    <a:gd name="T22" fmla="+- 0 5119 3070"/>
                                    <a:gd name="T23" fmla="*/ 5119 h 4322"/>
                                    <a:gd name="T24" fmla="+- 0 4019 2126"/>
                                    <a:gd name="T25" fmla="*/ T24 w 11150"/>
                                    <a:gd name="T26" fmla="+- 0 5141 3070"/>
                                    <a:gd name="T27" fmla="*/ 5141 h 4322"/>
                                    <a:gd name="T28" fmla="+- 0 4111 2126"/>
                                    <a:gd name="T29" fmla="*/ T28 w 11150"/>
                                    <a:gd name="T30" fmla="+- 0 5146 3070"/>
                                    <a:gd name="T31" fmla="*/ 5146 h 4322"/>
                                    <a:gd name="T32" fmla="+- 0 4111 2126"/>
                                    <a:gd name="T33" fmla="*/ T32 w 11150"/>
                                    <a:gd name="T34" fmla="+- 0 5127 3070"/>
                                    <a:gd name="T35" fmla="*/ 5127 h 4322"/>
                                    <a:gd name="T36" fmla="+- 0 4113 2126"/>
                                    <a:gd name="T37" fmla="*/ T36 w 11150"/>
                                    <a:gd name="T38" fmla="+- 0 5105 3070"/>
                                    <a:gd name="T39" fmla="*/ 5105 h 4322"/>
                                    <a:gd name="T40" fmla="+- 0 4113 2126"/>
                                    <a:gd name="T41" fmla="*/ T40 w 11150"/>
                                    <a:gd name="T42" fmla="+- 0 5110 3070"/>
                                    <a:gd name="T43" fmla="*/ 5110 h 4322"/>
                                    <a:gd name="T44" fmla="+- 0 4115 2126"/>
                                    <a:gd name="T45" fmla="*/ T44 w 11150"/>
                                    <a:gd name="T46" fmla="+- 0 5088 3070"/>
                                    <a:gd name="T47" fmla="*/ 5088 h 4322"/>
                                    <a:gd name="T48" fmla="+- 0 4115 2126"/>
                                    <a:gd name="T49" fmla="*/ T48 w 11150"/>
                                    <a:gd name="T50" fmla="+- 0 5093 3070"/>
                                    <a:gd name="T51" fmla="*/ 5093 h 4322"/>
                                    <a:gd name="T52" fmla="+- 0 4118 2126"/>
                                    <a:gd name="T53" fmla="*/ T52 w 11150"/>
                                    <a:gd name="T54" fmla="+- 0 5082 3070"/>
                                    <a:gd name="T55" fmla="*/ 5082 h 4322"/>
                                    <a:gd name="T56" fmla="+- 0 4118 2126"/>
                                    <a:gd name="T57" fmla="*/ T56 w 11150"/>
                                    <a:gd name="T58" fmla="+- 0 5079 3070"/>
                                    <a:gd name="T59" fmla="*/ 5079 h 4322"/>
                                    <a:gd name="T60" fmla="+- 0 4119 2126"/>
                                    <a:gd name="T61" fmla="*/ T60 w 11150"/>
                                    <a:gd name="T62" fmla="+- 0 5073 3070"/>
                                    <a:gd name="T63" fmla="*/ 507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150" h="4322">
                                      <a:moveTo>
                                        <a:pt x="1993" y="2003"/>
                                      </a:moveTo>
                                      <a:lnTo>
                                        <a:pt x="1913" y="1968"/>
                                      </a:lnTo>
                                      <a:lnTo>
                                        <a:pt x="1908" y="1975"/>
                                      </a:lnTo>
                                      <a:lnTo>
                                        <a:pt x="1903" y="1999"/>
                                      </a:lnTo>
                                      <a:lnTo>
                                        <a:pt x="1898" y="2025"/>
                                      </a:lnTo>
                                      <a:lnTo>
                                        <a:pt x="1896" y="2049"/>
                                      </a:lnTo>
                                      <a:lnTo>
                                        <a:pt x="1893" y="2071"/>
                                      </a:lnTo>
                                      <a:lnTo>
                                        <a:pt x="1985" y="2076"/>
                                      </a:lnTo>
                                      <a:lnTo>
                                        <a:pt x="1985" y="2057"/>
                                      </a:lnTo>
                                      <a:lnTo>
                                        <a:pt x="1987" y="2035"/>
                                      </a:lnTo>
                                      <a:lnTo>
                                        <a:pt x="1987" y="2040"/>
                                      </a:lnTo>
                                      <a:lnTo>
                                        <a:pt x="1989" y="2018"/>
                                      </a:lnTo>
                                      <a:lnTo>
                                        <a:pt x="1989" y="2023"/>
                                      </a:lnTo>
                                      <a:lnTo>
                                        <a:pt x="1992" y="2012"/>
                                      </a:lnTo>
                                      <a:lnTo>
                                        <a:pt x="1992" y="2009"/>
                                      </a:lnTo>
                                      <a:lnTo>
                                        <a:pt x="1993" y="200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2017"/>
                              <wps:cNvSpPr>
                                <a:spLocks/>
                              </wps:cNvSpPr>
                              <wps:spPr bwMode="auto">
                                <a:xfrm>
                                  <a:off x="2126" y="3070"/>
                                  <a:ext cx="11150" cy="4322"/>
                                </a:xfrm>
                                <a:custGeom>
                                  <a:avLst/>
                                  <a:gdLst>
                                    <a:gd name="T0" fmla="+- 0 4120 2126"/>
                                    <a:gd name="T1" fmla="*/ T0 w 11150"/>
                                    <a:gd name="T2" fmla="+- 0 5074 3070"/>
                                    <a:gd name="T3" fmla="*/ 5074 h 4322"/>
                                    <a:gd name="T4" fmla="+- 0 4119 2126"/>
                                    <a:gd name="T5" fmla="*/ T4 w 11150"/>
                                    <a:gd name="T6" fmla="+- 0 5073 3070"/>
                                    <a:gd name="T7" fmla="*/ 5073 h 4322"/>
                                    <a:gd name="T8" fmla="+- 0 4118 2126"/>
                                    <a:gd name="T9" fmla="*/ T8 w 11150"/>
                                    <a:gd name="T10" fmla="+- 0 5079 3070"/>
                                    <a:gd name="T11" fmla="*/ 5079 h 4322"/>
                                    <a:gd name="T12" fmla="+- 0 4119 2126"/>
                                    <a:gd name="T13" fmla="*/ T12 w 11150"/>
                                    <a:gd name="T14" fmla="+- 0 5076 3070"/>
                                    <a:gd name="T15" fmla="*/ 5076 h 4322"/>
                                    <a:gd name="T16" fmla="+- 0 4120 2126"/>
                                    <a:gd name="T17" fmla="*/ T16 w 11150"/>
                                    <a:gd name="T18" fmla="+- 0 5074 3070"/>
                                    <a:gd name="T19" fmla="*/ 5074 h 4322"/>
                                  </a:gdLst>
                                  <a:ahLst/>
                                  <a:cxnLst>
                                    <a:cxn ang="0">
                                      <a:pos x="T1" y="T3"/>
                                    </a:cxn>
                                    <a:cxn ang="0">
                                      <a:pos x="T5" y="T7"/>
                                    </a:cxn>
                                    <a:cxn ang="0">
                                      <a:pos x="T9" y="T11"/>
                                    </a:cxn>
                                    <a:cxn ang="0">
                                      <a:pos x="T13" y="T15"/>
                                    </a:cxn>
                                    <a:cxn ang="0">
                                      <a:pos x="T17" y="T19"/>
                                    </a:cxn>
                                  </a:cxnLst>
                                  <a:rect l="0" t="0" r="r" b="b"/>
                                  <a:pathLst>
                                    <a:path w="11150" h="4322">
                                      <a:moveTo>
                                        <a:pt x="1994" y="2004"/>
                                      </a:moveTo>
                                      <a:lnTo>
                                        <a:pt x="1993" y="2003"/>
                                      </a:lnTo>
                                      <a:lnTo>
                                        <a:pt x="1992" y="2009"/>
                                      </a:lnTo>
                                      <a:lnTo>
                                        <a:pt x="1993" y="2006"/>
                                      </a:lnTo>
                                      <a:lnTo>
                                        <a:pt x="1994" y="20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0" name="Freeform 2018"/>
                              <wps:cNvSpPr>
                                <a:spLocks/>
                              </wps:cNvSpPr>
                              <wps:spPr bwMode="auto">
                                <a:xfrm>
                                  <a:off x="2126" y="3070"/>
                                  <a:ext cx="11150" cy="4322"/>
                                </a:xfrm>
                                <a:custGeom>
                                  <a:avLst/>
                                  <a:gdLst>
                                    <a:gd name="T0" fmla="+- 0 4119 2126"/>
                                    <a:gd name="T1" fmla="*/ T0 w 11150"/>
                                    <a:gd name="T2" fmla="+- 0 5076 3070"/>
                                    <a:gd name="T3" fmla="*/ 5076 h 4322"/>
                                    <a:gd name="T4" fmla="+- 0 4118 2126"/>
                                    <a:gd name="T5" fmla="*/ T4 w 11150"/>
                                    <a:gd name="T6" fmla="+- 0 5079 3070"/>
                                    <a:gd name="T7" fmla="*/ 5079 h 4322"/>
                                    <a:gd name="T8" fmla="+- 0 4118 2126"/>
                                    <a:gd name="T9" fmla="*/ T8 w 11150"/>
                                    <a:gd name="T10" fmla="+- 0 5082 3070"/>
                                    <a:gd name="T11" fmla="*/ 5082 h 4322"/>
                                    <a:gd name="T12" fmla="+- 0 4119 2126"/>
                                    <a:gd name="T13" fmla="*/ T12 w 11150"/>
                                    <a:gd name="T14" fmla="+- 0 5076 3070"/>
                                    <a:gd name="T15" fmla="*/ 5076 h 4322"/>
                                  </a:gdLst>
                                  <a:ahLst/>
                                  <a:cxnLst>
                                    <a:cxn ang="0">
                                      <a:pos x="T1" y="T3"/>
                                    </a:cxn>
                                    <a:cxn ang="0">
                                      <a:pos x="T5" y="T7"/>
                                    </a:cxn>
                                    <a:cxn ang="0">
                                      <a:pos x="T9" y="T11"/>
                                    </a:cxn>
                                    <a:cxn ang="0">
                                      <a:pos x="T13" y="T15"/>
                                    </a:cxn>
                                  </a:cxnLst>
                                  <a:rect l="0" t="0" r="r" b="b"/>
                                  <a:pathLst>
                                    <a:path w="11150" h="4322">
                                      <a:moveTo>
                                        <a:pt x="1993" y="2006"/>
                                      </a:moveTo>
                                      <a:lnTo>
                                        <a:pt x="1992" y="2009"/>
                                      </a:lnTo>
                                      <a:lnTo>
                                        <a:pt x="1992" y="2012"/>
                                      </a:lnTo>
                                      <a:lnTo>
                                        <a:pt x="1993" y="200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1" name="Freeform 2019"/>
                              <wps:cNvSpPr>
                                <a:spLocks/>
                              </wps:cNvSpPr>
                              <wps:spPr bwMode="auto">
                                <a:xfrm>
                                  <a:off x="2126" y="3070"/>
                                  <a:ext cx="11150" cy="4322"/>
                                </a:xfrm>
                                <a:custGeom>
                                  <a:avLst/>
                                  <a:gdLst>
                                    <a:gd name="T0" fmla="+- 0 4120 2126"/>
                                    <a:gd name="T1" fmla="*/ T0 w 11150"/>
                                    <a:gd name="T2" fmla="+- 0 5074 3070"/>
                                    <a:gd name="T3" fmla="*/ 5074 h 4322"/>
                                    <a:gd name="T4" fmla="+- 0 4120 2126"/>
                                    <a:gd name="T5" fmla="*/ T4 w 11150"/>
                                    <a:gd name="T6" fmla="+- 0 5074 3070"/>
                                    <a:gd name="T7" fmla="*/ 5074 h 4322"/>
                                    <a:gd name="T8" fmla="+- 0 4119 2126"/>
                                    <a:gd name="T9" fmla="*/ T8 w 11150"/>
                                    <a:gd name="T10" fmla="+- 0 5076 3070"/>
                                    <a:gd name="T11" fmla="*/ 5076 h 4322"/>
                                    <a:gd name="T12" fmla="+- 0 4120 2126"/>
                                    <a:gd name="T13" fmla="*/ T12 w 11150"/>
                                    <a:gd name="T14" fmla="+- 0 5074 3070"/>
                                    <a:gd name="T15" fmla="*/ 5074 h 4322"/>
                                  </a:gdLst>
                                  <a:ahLst/>
                                  <a:cxnLst>
                                    <a:cxn ang="0">
                                      <a:pos x="T1" y="T3"/>
                                    </a:cxn>
                                    <a:cxn ang="0">
                                      <a:pos x="T5" y="T7"/>
                                    </a:cxn>
                                    <a:cxn ang="0">
                                      <a:pos x="T9" y="T11"/>
                                    </a:cxn>
                                    <a:cxn ang="0">
                                      <a:pos x="T13" y="T15"/>
                                    </a:cxn>
                                  </a:cxnLst>
                                  <a:rect l="0" t="0" r="r" b="b"/>
                                  <a:pathLst>
                                    <a:path w="11150" h="4322">
                                      <a:moveTo>
                                        <a:pt x="1994" y="2004"/>
                                      </a:moveTo>
                                      <a:lnTo>
                                        <a:pt x="1994" y="2004"/>
                                      </a:lnTo>
                                      <a:lnTo>
                                        <a:pt x="1993" y="2006"/>
                                      </a:lnTo>
                                      <a:lnTo>
                                        <a:pt x="1994" y="20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2" name="Freeform 2020"/>
                              <wps:cNvSpPr>
                                <a:spLocks/>
                              </wps:cNvSpPr>
                              <wps:spPr bwMode="auto">
                                <a:xfrm>
                                  <a:off x="2126" y="3070"/>
                                  <a:ext cx="11150" cy="4322"/>
                                </a:xfrm>
                                <a:custGeom>
                                  <a:avLst/>
                                  <a:gdLst>
                                    <a:gd name="T0" fmla="+- 0 4120 2126"/>
                                    <a:gd name="T1" fmla="*/ T0 w 11150"/>
                                    <a:gd name="T2" fmla="+- 0 5071 3070"/>
                                    <a:gd name="T3" fmla="*/ 5071 h 4322"/>
                                    <a:gd name="T4" fmla="+- 0 4119 2126"/>
                                    <a:gd name="T5" fmla="*/ T4 w 11150"/>
                                    <a:gd name="T6" fmla="+- 0 5073 3070"/>
                                    <a:gd name="T7" fmla="*/ 5073 h 4322"/>
                                    <a:gd name="T8" fmla="+- 0 4120 2126"/>
                                    <a:gd name="T9" fmla="*/ T8 w 11150"/>
                                    <a:gd name="T10" fmla="+- 0 5074 3070"/>
                                    <a:gd name="T11" fmla="*/ 5074 h 4322"/>
                                    <a:gd name="T12" fmla="+- 0 4120 2126"/>
                                    <a:gd name="T13" fmla="*/ T12 w 11150"/>
                                    <a:gd name="T14" fmla="+- 0 5071 3070"/>
                                    <a:gd name="T15" fmla="*/ 5071 h 4322"/>
                                  </a:gdLst>
                                  <a:ahLst/>
                                  <a:cxnLst>
                                    <a:cxn ang="0">
                                      <a:pos x="T1" y="T3"/>
                                    </a:cxn>
                                    <a:cxn ang="0">
                                      <a:pos x="T5" y="T7"/>
                                    </a:cxn>
                                    <a:cxn ang="0">
                                      <a:pos x="T9" y="T11"/>
                                    </a:cxn>
                                    <a:cxn ang="0">
                                      <a:pos x="T13" y="T15"/>
                                    </a:cxn>
                                  </a:cxnLst>
                                  <a:rect l="0" t="0" r="r" b="b"/>
                                  <a:pathLst>
                                    <a:path w="11150" h="4322">
                                      <a:moveTo>
                                        <a:pt x="1994" y="2001"/>
                                      </a:moveTo>
                                      <a:lnTo>
                                        <a:pt x="1993" y="2003"/>
                                      </a:lnTo>
                                      <a:lnTo>
                                        <a:pt x="1994" y="2004"/>
                                      </a:lnTo>
                                      <a:lnTo>
                                        <a:pt x="1994" y="20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 name="Freeform 2021"/>
                              <wps:cNvSpPr>
                                <a:spLocks/>
                              </wps:cNvSpPr>
                              <wps:spPr bwMode="auto">
                                <a:xfrm>
                                  <a:off x="2126" y="3070"/>
                                  <a:ext cx="11150" cy="4322"/>
                                </a:xfrm>
                                <a:custGeom>
                                  <a:avLst/>
                                  <a:gdLst>
                                    <a:gd name="T0" fmla="+- 0 4235 2126"/>
                                    <a:gd name="T1" fmla="*/ T0 w 11150"/>
                                    <a:gd name="T2" fmla="+- 0 4942 3070"/>
                                    <a:gd name="T3" fmla="*/ 4942 h 4322"/>
                                    <a:gd name="T4" fmla="+- 0 4221 2126"/>
                                    <a:gd name="T5" fmla="*/ T4 w 11150"/>
                                    <a:gd name="T6" fmla="+- 0 4939 3070"/>
                                    <a:gd name="T7" fmla="*/ 4939 h 4322"/>
                                    <a:gd name="T8" fmla="+- 0 4171 2126"/>
                                    <a:gd name="T9" fmla="*/ T8 w 11150"/>
                                    <a:gd name="T10" fmla="+- 0 4939 3070"/>
                                    <a:gd name="T11" fmla="*/ 4939 h 4322"/>
                                    <a:gd name="T12" fmla="+- 0 4154 2126"/>
                                    <a:gd name="T13" fmla="*/ T12 w 11150"/>
                                    <a:gd name="T14" fmla="+- 0 4942 3070"/>
                                    <a:gd name="T15" fmla="*/ 4942 h 4322"/>
                                    <a:gd name="T16" fmla="+- 0 4125 2126"/>
                                    <a:gd name="T17" fmla="*/ T16 w 11150"/>
                                    <a:gd name="T18" fmla="+- 0 4951 3070"/>
                                    <a:gd name="T19" fmla="*/ 4951 h 4322"/>
                                    <a:gd name="T20" fmla="+- 0 4120 2126"/>
                                    <a:gd name="T21" fmla="*/ T20 w 11150"/>
                                    <a:gd name="T22" fmla="+- 0 4951 3070"/>
                                    <a:gd name="T23" fmla="*/ 4951 h 4322"/>
                                    <a:gd name="T24" fmla="+- 0 4159 2126"/>
                                    <a:gd name="T25" fmla="*/ T24 w 11150"/>
                                    <a:gd name="T26" fmla="+- 0 5033 3070"/>
                                    <a:gd name="T27" fmla="*/ 5033 h 4322"/>
                                    <a:gd name="T28" fmla="+- 0 4161 2126"/>
                                    <a:gd name="T29" fmla="*/ T28 w 11150"/>
                                    <a:gd name="T30" fmla="+- 0 5033 3070"/>
                                    <a:gd name="T31" fmla="*/ 5033 h 4322"/>
                                    <a:gd name="T32" fmla="+- 0 4161 2126"/>
                                    <a:gd name="T33" fmla="*/ T32 w 11150"/>
                                    <a:gd name="T34" fmla="+- 0 5034 3070"/>
                                    <a:gd name="T35" fmla="*/ 5034 h 4322"/>
                                    <a:gd name="T36" fmla="+- 0 4171 2126"/>
                                    <a:gd name="T37" fmla="*/ T36 w 11150"/>
                                    <a:gd name="T38" fmla="+- 0 5032 3070"/>
                                    <a:gd name="T39" fmla="*/ 5032 h 4322"/>
                                    <a:gd name="T40" fmla="+- 0 4171 2126"/>
                                    <a:gd name="T41" fmla="*/ T40 w 11150"/>
                                    <a:gd name="T42" fmla="+- 0 5031 3070"/>
                                    <a:gd name="T43" fmla="*/ 5031 h 4322"/>
                                    <a:gd name="T44" fmla="+- 0 4178 2126"/>
                                    <a:gd name="T45" fmla="*/ T44 w 11150"/>
                                    <a:gd name="T46" fmla="+- 0 5031 3070"/>
                                    <a:gd name="T47" fmla="*/ 5031 h 4322"/>
                                    <a:gd name="T48" fmla="+- 0 4190 2126"/>
                                    <a:gd name="T49" fmla="*/ T48 w 11150"/>
                                    <a:gd name="T50" fmla="+- 0 5029 3070"/>
                                    <a:gd name="T51" fmla="*/ 5029 h 4322"/>
                                    <a:gd name="T52" fmla="+- 0 4190 2126"/>
                                    <a:gd name="T53" fmla="*/ T52 w 11150"/>
                                    <a:gd name="T54" fmla="+- 0 5028 3070"/>
                                    <a:gd name="T55" fmla="*/ 5028 h 4322"/>
                                    <a:gd name="T56" fmla="+- 0 4202 2126"/>
                                    <a:gd name="T57" fmla="*/ T56 w 11150"/>
                                    <a:gd name="T58" fmla="+- 0 5028 3070"/>
                                    <a:gd name="T59" fmla="*/ 5028 h 4322"/>
                                    <a:gd name="T60" fmla="+- 0 4202 2126"/>
                                    <a:gd name="T61" fmla="*/ T60 w 11150"/>
                                    <a:gd name="T62" fmla="+- 0 5029 3070"/>
                                    <a:gd name="T63" fmla="*/ 5029 h 4322"/>
                                    <a:gd name="T64" fmla="+- 0 4216 2126"/>
                                    <a:gd name="T65" fmla="*/ T64 w 11150"/>
                                    <a:gd name="T66" fmla="+- 0 5031 3070"/>
                                    <a:gd name="T67" fmla="*/ 5031 h 4322"/>
                                    <a:gd name="T68" fmla="+- 0 4223 2126"/>
                                    <a:gd name="T69" fmla="*/ T68 w 11150"/>
                                    <a:gd name="T70" fmla="+- 0 5031 3070"/>
                                    <a:gd name="T71" fmla="*/ 5031 h 4322"/>
                                    <a:gd name="T72" fmla="+- 0 4235 2126"/>
                                    <a:gd name="T73" fmla="*/ T72 w 11150"/>
                                    <a:gd name="T74" fmla="+- 0 4942 3070"/>
                                    <a:gd name="T75" fmla="*/ 4942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1150" h="4322">
                                      <a:moveTo>
                                        <a:pt x="2109" y="1872"/>
                                      </a:moveTo>
                                      <a:lnTo>
                                        <a:pt x="2095" y="1869"/>
                                      </a:lnTo>
                                      <a:lnTo>
                                        <a:pt x="2045" y="1869"/>
                                      </a:lnTo>
                                      <a:lnTo>
                                        <a:pt x="2028" y="1872"/>
                                      </a:lnTo>
                                      <a:lnTo>
                                        <a:pt x="1999" y="1881"/>
                                      </a:lnTo>
                                      <a:lnTo>
                                        <a:pt x="1994" y="1881"/>
                                      </a:lnTo>
                                      <a:lnTo>
                                        <a:pt x="2033" y="1963"/>
                                      </a:lnTo>
                                      <a:lnTo>
                                        <a:pt x="2035" y="1963"/>
                                      </a:lnTo>
                                      <a:lnTo>
                                        <a:pt x="2035" y="1964"/>
                                      </a:lnTo>
                                      <a:lnTo>
                                        <a:pt x="2045" y="1962"/>
                                      </a:lnTo>
                                      <a:lnTo>
                                        <a:pt x="2045" y="1961"/>
                                      </a:lnTo>
                                      <a:lnTo>
                                        <a:pt x="2052" y="1961"/>
                                      </a:lnTo>
                                      <a:lnTo>
                                        <a:pt x="2064" y="1959"/>
                                      </a:lnTo>
                                      <a:lnTo>
                                        <a:pt x="2064" y="1958"/>
                                      </a:lnTo>
                                      <a:lnTo>
                                        <a:pt x="2076" y="1958"/>
                                      </a:lnTo>
                                      <a:lnTo>
                                        <a:pt x="2076" y="1959"/>
                                      </a:lnTo>
                                      <a:lnTo>
                                        <a:pt x="2090" y="1961"/>
                                      </a:lnTo>
                                      <a:lnTo>
                                        <a:pt x="2097" y="1961"/>
                                      </a:lnTo>
                                      <a:lnTo>
                                        <a:pt x="2109" y="187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4" name="Freeform 2022"/>
                              <wps:cNvSpPr>
                                <a:spLocks/>
                              </wps:cNvSpPr>
                              <wps:spPr bwMode="auto">
                                <a:xfrm>
                                  <a:off x="2126" y="3070"/>
                                  <a:ext cx="11150" cy="4322"/>
                                </a:xfrm>
                                <a:custGeom>
                                  <a:avLst/>
                                  <a:gdLst>
                                    <a:gd name="T0" fmla="+- 0 4161 2126"/>
                                    <a:gd name="T1" fmla="*/ T0 w 11150"/>
                                    <a:gd name="T2" fmla="+- 0 5034 3070"/>
                                    <a:gd name="T3" fmla="*/ 5034 h 4322"/>
                                    <a:gd name="T4" fmla="+- 0 4161 2126"/>
                                    <a:gd name="T5" fmla="*/ T4 w 11150"/>
                                    <a:gd name="T6" fmla="+- 0 5033 3070"/>
                                    <a:gd name="T7" fmla="*/ 5033 h 4322"/>
                                    <a:gd name="T8" fmla="+- 0 4154 2126"/>
                                    <a:gd name="T9" fmla="*/ T8 w 11150"/>
                                    <a:gd name="T10" fmla="+- 0 5035 3070"/>
                                    <a:gd name="T11" fmla="*/ 5035 h 4322"/>
                                    <a:gd name="T12" fmla="+- 0 4161 2126"/>
                                    <a:gd name="T13" fmla="*/ T12 w 11150"/>
                                    <a:gd name="T14" fmla="+- 0 5034 3070"/>
                                    <a:gd name="T15" fmla="*/ 5034 h 4322"/>
                                  </a:gdLst>
                                  <a:ahLst/>
                                  <a:cxnLst>
                                    <a:cxn ang="0">
                                      <a:pos x="T1" y="T3"/>
                                    </a:cxn>
                                    <a:cxn ang="0">
                                      <a:pos x="T5" y="T7"/>
                                    </a:cxn>
                                    <a:cxn ang="0">
                                      <a:pos x="T9" y="T11"/>
                                    </a:cxn>
                                    <a:cxn ang="0">
                                      <a:pos x="T13" y="T15"/>
                                    </a:cxn>
                                  </a:cxnLst>
                                  <a:rect l="0" t="0" r="r" b="b"/>
                                  <a:pathLst>
                                    <a:path w="11150" h="4322">
                                      <a:moveTo>
                                        <a:pt x="2035" y="1964"/>
                                      </a:moveTo>
                                      <a:lnTo>
                                        <a:pt x="2035" y="1963"/>
                                      </a:lnTo>
                                      <a:lnTo>
                                        <a:pt x="2028" y="1965"/>
                                      </a:lnTo>
                                      <a:lnTo>
                                        <a:pt x="2035" y="196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5" name="Freeform 2023"/>
                              <wps:cNvSpPr>
                                <a:spLocks/>
                              </wps:cNvSpPr>
                              <wps:spPr bwMode="auto">
                                <a:xfrm>
                                  <a:off x="2126" y="3070"/>
                                  <a:ext cx="11150" cy="4322"/>
                                </a:xfrm>
                                <a:custGeom>
                                  <a:avLst/>
                                  <a:gdLst>
                                    <a:gd name="T0" fmla="+- 0 4175 2126"/>
                                    <a:gd name="T1" fmla="*/ T0 w 11150"/>
                                    <a:gd name="T2" fmla="+- 0 5031 3070"/>
                                    <a:gd name="T3" fmla="*/ 5031 h 4322"/>
                                    <a:gd name="T4" fmla="+- 0 4171 2126"/>
                                    <a:gd name="T5" fmla="*/ T4 w 11150"/>
                                    <a:gd name="T6" fmla="+- 0 5031 3070"/>
                                    <a:gd name="T7" fmla="*/ 5031 h 4322"/>
                                    <a:gd name="T8" fmla="+- 0 4171 2126"/>
                                    <a:gd name="T9" fmla="*/ T8 w 11150"/>
                                    <a:gd name="T10" fmla="+- 0 5032 3070"/>
                                    <a:gd name="T11" fmla="*/ 5032 h 4322"/>
                                    <a:gd name="T12" fmla="+- 0 4175 2126"/>
                                    <a:gd name="T13" fmla="*/ T12 w 11150"/>
                                    <a:gd name="T14" fmla="+- 0 5031 3070"/>
                                    <a:gd name="T15" fmla="*/ 5031 h 4322"/>
                                  </a:gdLst>
                                  <a:ahLst/>
                                  <a:cxnLst>
                                    <a:cxn ang="0">
                                      <a:pos x="T1" y="T3"/>
                                    </a:cxn>
                                    <a:cxn ang="0">
                                      <a:pos x="T5" y="T7"/>
                                    </a:cxn>
                                    <a:cxn ang="0">
                                      <a:pos x="T9" y="T11"/>
                                    </a:cxn>
                                    <a:cxn ang="0">
                                      <a:pos x="T13" y="T15"/>
                                    </a:cxn>
                                  </a:cxnLst>
                                  <a:rect l="0" t="0" r="r" b="b"/>
                                  <a:pathLst>
                                    <a:path w="11150" h="4322">
                                      <a:moveTo>
                                        <a:pt x="2049" y="1961"/>
                                      </a:moveTo>
                                      <a:lnTo>
                                        <a:pt x="2045" y="1961"/>
                                      </a:lnTo>
                                      <a:lnTo>
                                        <a:pt x="2045" y="1962"/>
                                      </a:lnTo>
                                      <a:lnTo>
                                        <a:pt x="2049" y="196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Freeform 2024"/>
                              <wps:cNvSpPr>
                                <a:spLocks/>
                              </wps:cNvSpPr>
                              <wps:spPr bwMode="auto">
                                <a:xfrm>
                                  <a:off x="2126" y="3070"/>
                                  <a:ext cx="11150" cy="4322"/>
                                </a:xfrm>
                                <a:custGeom>
                                  <a:avLst/>
                                  <a:gdLst>
                                    <a:gd name="T0" fmla="+- 0 4192 2126"/>
                                    <a:gd name="T1" fmla="*/ T0 w 11150"/>
                                    <a:gd name="T2" fmla="+- 0 5028 3070"/>
                                    <a:gd name="T3" fmla="*/ 5028 h 4322"/>
                                    <a:gd name="T4" fmla="+- 0 4190 2126"/>
                                    <a:gd name="T5" fmla="*/ T4 w 11150"/>
                                    <a:gd name="T6" fmla="+- 0 5028 3070"/>
                                    <a:gd name="T7" fmla="*/ 5028 h 4322"/>
                                    <a:gd name="T8" fmla="+- 0 4190 2126"/>
                                    <a:gd name="T9" fmla="*/ T8 w 11150"/>
                                    <a:gd name="T10" fmla="+- 0 5029 3070"/>
                                    <a:gd name="T11" fmla="*/ 5029 h 4322"/>
                                    <a:gd name="T12" fmla="+- 0 4192 2126"/>
                                    <a:gd name="T13" fmla="*/ T12 w 11150"/>
                                    <a:gd name="T14" fmla="+- 0 5028 3070"/>
                                    <a:gd name="T15" fmla="*/ 5028 h 4322"/>
                                  </a:gdLst>
                                  <a:ahLst/>
                                  <a:cxnLst>
                                    <a:cxn ang="0">
                                      <a:pos x="T1" y="T3"/>
                                    </a:cxn>
                                    <a:cxn ang="0">
                                      <a:pos x="T5" y="T7"/>
                                    </a:cxn>
                                    <a:cxn ang="0">
                                      <a:pos x="T9" y="T11"/>
                                    </a:cxn>
                                    <a:cxn ang="0">
                                      <a:pos x="T13" y="T15"/>
                                    </a:cxn>
                                  </a:cxnLst>
                                  <a:rect l="0" t="0" r="r" b="b"/>
                                  <a:pathLst>
                                    <a:path w="11150" h="4322">
                                      <a:moveTo>
                                        <a:pt x="2066" y="1958"/>
                                      </a:moveTo>
                                      <a:lnTo>
                                        <a:pt x="2064" y="1958"/>
                                      </a:lnTo>
                                      <a:lnTo>
                                        <a:pt x="2064" y="1959"/>
                                      </a:lnTo>
                                      <a:lnTo>
                                        <a:pt x="2066" y="195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7" name="Freeform 2025"/>
                              <wps:cNvSpPr>
                                <a:spLocks/>
                              </wps:cNvSpPr>
                              <wps:spPr bwMode="auto">
                                <a:xfrm>
                                  <a:off x="2126" y="3070"/>
                                  <a:ext cx="11150" cy="4322"/>
                                </a:xfrm>
                                <a:custGeom>
                                  <a:avLst/>
                                  <a:gdLst>
                                    <a:gd name="T0" fmla="+- 0 4202 2126"/>
                                    <a:gd name="T1" fmla="*/ T0 w 11150"/>
                                    <a:gd name="T2" fmla="+- 0 5029 3070"/>
                                    <a:gd name="T3" fmla="*/ 5029 h 4322"/>
                                    <a:gd name="T4" fmla="+- 0 4202 2126"/>
                                    <a:gd name="T5" fmla="*/ T4 w 11150"/>
                                    <a:gd name="T6" fmla="+- 0 5028 3070"/>
                                    <a:gd name="T7" fmla="*/ 5028 h 4322"/>
                                    <a:gd name="T8" fmla="+- 0 4199 2126"/>
                                    <a:gd name="T9" fmla="*/ T8 w 11150"/>
                                    <a:gd name="T10" fmla="+- 0 5028 3070"/>
                                    <a:gd name="T11" fmla="*/ 5028 h 4322"/>
                                    <a:gd name="T12" fmla="+- 0 4202 2126"/>
                                    <a:gd name="T13" fmla="*/ T12 w 11150"/>
                                    <a:gd name="T14" fmla="+- 0 5029 3070"/>
                                    <a:gd name="T15" fmla="*/ 5029 h 4322"/>
                                  </a:gdLst>
                                  <a:ahLst/>
                                  <a:cxnLst>
                                    <a:cxn ang="0">
                                      <a:pos x="T1" y="T3"/>
                                    </a:cxn>
                                    <a:cxn ang="0">
                                      <a:pos x="T5" y="T7"/>
                                    </a:cxn>
                                    <a:cxn ang="0">
                                      <a:pos x="T9" y="T11"/>
                                    </a:cxn>
                                    <a:cxn ang="0">
                                      <a:pos x="T13" y="T15"/>
                                    </a:cxn>
                                  </a:cxnLst>
                                  <a:rect l="0" t="0" r="r" b="b"/>
                                  <a:pathLst>
                                    <a:path w="11150" h="4322">
                                      <a:moveTo>
                                        <a:pt x="2076" y="1959"/>
                                      </a:moveTo>
                                      <a:lnTo>
                                        <a:pt x="2076" y="1958"/>
                                      </a:lnTo>
                                      <a:lnTo>
                                        <a:pt x="2073" y="1958"/>
                                      </a:lnTo>
                                      <a:lnTo>
                                        <a:pt x="2076" y="195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8" name="Freeform 2026"/>
                              <wps:cNvSpPr>
                                <a:spLocks/>
                              </wps:cNvSpPr>
                              <wps:spPr bwMode="auto">
                                <a:xfrm>
                                  <a:off x="2126" y="3070"/>
                                  <a:ext cx="11150" cy="4322"/>
                                </a:xfrm>
                                <a:custGeom>
                                  <a:avLst/>
                                  <a:gdLst>
                                    <a:gd name="T0" fmla="+- 0 4418 2126"/>
                                    <a:gd name="T1" fmla="*/ T0 w 11150"/>
                                    <a:gd name="T2" fmla="+- 0 4985 3070"/>
                                    <a:gd name="T3" fmla="*/ 4985 h 4322"/>
                                    <a:gd name="T4" fmla="+- 0 4379 2126"/>
                                    <a:gd name="T5" fmla="*/ T4 w 11150"/>
                                    <a:gd name="T6" fmla="+- 0 4973 3070"/>
                                    <a:gd name="T7" fmla="*/ 4973 h 4322"/>
                                    <a:gd name="T8" fmla="+- 0 4336 2126"/>
                                    <a:gd name="T9" fmla="*/ T8 w 11150"/>
                                    <a:gd name="T10" fmla="+- 0 4961 3070"/>
                                    <a:gd name="T11" fmla="*/ 4961 h 4322"/>
                                    <a:gd name="T12" fmla="+- 0 4329 2126"/>
                                    <a:gd name="T13" fmla="*/ T12 w 11150"/>
                                    <a:gd name="T14" fmla="+- 0 4959 3070"/>
                                    <a:gd name="T15" fmla="*/ 4959 h 4322"/>
                                    <a:gd name="T16" fmla="+- 0 4307 2126"/>
                                    <a:gd name="T17" fmla="*/ T16 w 11150"/>
                                    <a:gd name="T18" fmla="+- 0 5047 3070"/>
                                    <a:gd name="T19" fmla="*/ 5047 h 4322"/>
                                    <a:gd name="T20" fmla="+- 0 4315 2126"/>
                                    <a:gd name="T21" fmla="*/ T20 w 11150"/>
                                    <a:gd name="T22" fmla="+- 0 5047 3070"/>
                                    <a:gd name="T23" fmla="*/ 5047 h 4322"/>
                                    <a:gd name="T24" fmla="+- 0 4315 2126"/>
                                    <a:gd name="T25" fmla="*/ T24 w 11150"/>
                                    <a:gd name="T26" fmla="+- 0 5048 3070"/>
                                    <a:gd name="T27" fmla="*/ 5048 h 4322"/>
                                    <a:gd name="T28" fmla="+- 0 4353 2126"/>
                                    <a:gd name="T29" fmla="*/ T28 w 11150"/>
                                    <a:gd name="T30" fmla="+- 0 5059 3070"/>
                                    <a:gd name="T31" fmla="*/ 5059 h 4322"/>
                                    <a:gd name="T32" fmla="+- 0 4391 2126"/>
                                    <a:gd name="T33" fmla="*/ T32 w 11150"/>
                                    <a:gd name="T34" fmla="+- 0 5071 3070"/>
                                    <a:gd name="T35" fmla="*/ 5071 h 4322"/>
                                    <a:gd name="T36" fmla="+- 0 4418 2126"/>
                                    <a:gd name="T37" fmla="*/ T36 w 11150"/>
                                    <a:gd name="T38" fmla="+- 0 4985 3070"/>
                                    <a:gd name="T39" fmla="*/ 4985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2292" y="1915"/>
                                      </a:moveTo>
                                      <a:lnTo>
                                        <a:pt x="2253" y="1903"/>
                                      </a:lnTo>
                                      <a:lnTo>
                                        <a:pt x="2210" y="1891"/>
                                      </a:lnTo>
                                      <a:lnTo>
                                        <a:pt x="2203" y="1889"/>
                                      </a:lnTo>
                                      <a:lnTo>
                                        <a:pt x="2181" y="1977"/>
                                      </a:lnTo>
                                      <a:lnTo>
                                        <a:pt x="2189" y="1977"/>
                                      </a:lnTo>
                                      <a:lnTo>
                                        <a:pt x="2189" y="1978"/>
                                      </a:lnTo>
                                      <a:lnTo>
                                        <a:pt x="2227" y="1989"/>
                                      </a:lnTo>
                                      <a:lnTo>
                                        <a:pt x="2265" y="2001"/>
                                      </a:lnTo>
                                      <a:lnTo>
                                        <a:pt x="2292" y="191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9" name="Freeform 2027"/>
                              <wps:cNvSpPr>
                                <a:spLocks/>
                              </wps:cNvSpPr>
                              <wps:spPr bwMode="auto">
                                <a:xfrm>
                                  <a:off x="2126" y="3070"/>
                                  <a:ext cx="11150" cy="4322"/>
                                </a:xfrm>
                                <a:custGeom>
                                  <a:avLst/>
                                  <a:gdLst>
                                    <a:gd name="T0" fmla="+- 0 4315 2126"/>
                                    <a:gd name="T1" fmla="*/ T0 w 11150"/>
                                    <a:gd name="T2" fmla="+- 0 5048 3070"/>
                                    <a:gd name="T3" fmla="*/ 5048 h 4322"/>
                                    <a:gd name="T4" fmla="+- 0 4315 2126"/>
                                    <a:gd name="T5" fmla="*/ T4 w 11150"/>
                                    <a:gd name="T6" fmla="+- 0 5047 3070"/>
                                    <a:gd name="T7" fmla="*/ 5047 h 4322"/>
                                    <a:gd name="T8" fmla="+- 0 4312 2126"/>
                                    <a:gd name="T9" fmla="*/ T8 w 11150"/>
                                    <a:gd name="T10" fmla="+- 0 5047 3070"/>
                                    <a:gd name="T11" fmla="*/ 5047 h 4322"/>
                                    <a:gd name="T12" fmla="+- 0 4315 2126"/>
                                    <a:gd name="T13" fmla="*/ T12 w 11150"/>
                                    <a:gd name="T14" fmla="+- 0 5048 3070"/>
                                    <a:gd name="T15" fmla="*/ 5048 h 4322"/>
                                  </a:gdLst>
                                  <a:ahLst/>
                                  <a:cxnLst>
                                    <a:cxn ang="0">
                                      <a:pos x="T1" y="T3"/>
                                    </a:cxn>
                                    <a:cxn ang="0">
                                      <a:pos x="T5" y="T7"/>
                                    </a:cxn>
                                    <a:cxn ang="0">
                                      <a:pos x="T9" y="T11"/>
                                    </a:cxn>
                                    <a:cxn ang="0">
                                      <a:pos x="T13" y="T15"/>
                                    </a:cxn>
                                  </a:cxnLst>
                                  <a:rect l="0" t="0" r="r" b="b"/>
                                  <a:pathLst>
                                    <a:path w="11150" h="4322">
                                      <a:moveTo>
                                        <a:pt x="2189" y="1978"/>
                                      </a:moveTo>
                                      <a:lnTo>
                                        <a:pt x="2189" y="1977"/>
                                      </a:lnTo>
                                      <a:lnTo>
                                        <a:pt x="2186" y="1977"/>
                                      </a:lnTo>
                                      <a:lnTo>
                                        <a:pt x="2189" y="197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0" name="Freeform 2028"/>
                              <wps:cNvSpPr>
                                <a:spLocks/>
                              </wps:cNvSpPr>
                              <wps:spPr bwMode="auto">
                                <a:xfrm>
                                  <a:off x="2126" y="3070"/>
                                  <a:ext cx="11150" cy="4322"/>
                                </a:xfrm>
                                <a:custGeom>
                                  <a:avLst/>
                                  <a:gdLst>
                                    <a:gd name="T0" fmla="+- 0 4591 2126"/>
                                    <a:gd name="T1" fmla="*/ T0 w 11150"/>
                                    <a:gd name="T2" fmla="+- 0 5047 3070"/>
                                    <a:gd name="T3" fmla="*/ 5047 h 4322"/>
                                    <a:gd name="T4" fmla="+- 0 4571 2126"/>
                                    <a:gd name="T5" fmla="*/ T4 w 11150"/>
                                    <a:gd name="T6" fmla="+- 0 5040 3070"/>
                                    <a:gd name="T7" fmla="*/ 5040 h 4322"/>
                                    <a:gd name="T8" fmla="+- 0 4521 2126"/>
                                    <a:gd name="T9" fmla="*/ T8 w 11150"/>
                                    <a:gd name="T10" fmla="+- 0 5021 3070"/>
                                    <a:gd name="T11" fmla="*/ 5021 h 4322"/>
                                    <a:gd name="T12" fmla="+- 0 4504 2126"/>
                                    <a:gd name="T13" fmla="*/ T12 w 11150"/>
                                    <a:gd name="T14" fmla="+- 0 5016 3070"/>
                                    <a:gd name="T15" fmla="*/ 5016 h 4322"/>
                                    <a:gd name="T16" fmla="+- 0 4473 2126"/>
                                    <a:gd name="T17" fmla="*/ T16 w 11150"/>
                                    <a:gd name="T18" fmla="+- 0 5100 3070"/>
                                    <a:gd name="T19" fmla="*/ 5100 h 4322"/>
                                    <a:gd name="T20" fmla="+- 0 4490 2126"/>
                                    <a:gd name="T21" fmla="*/ T20 w 11150"/>
                                    <a:gd name="T22" fmla="+- 0 5105 3070"/>
                                    <a:gd name="T23" fmla="*/ 5105 h 4322"/>
                                    <a:gd name="T24" fmla="+- 0 4490 2126"/>
                                    <a:gd name="T25" fmla="*/ T24 w 11150"/>
                                    <a:gd name="T26" fmla="+- 0 5106 3070"/>
                                    <a:gd name="T27" fmla="*/ 5106 h 4322"/>
                                    <a:gd name="T28" fmla="+- 0 4538 2126"/>
                                    <a:gd name="T29" fmla="*/ T28 w 11150"/>
                                    <a:gd name="T30" fmla="+- 0 5124 3070"/>
                                    <a:gd name="T31" fmla="*/ 5124 h 4322"/>
                                    <a:gd name="T32" fmla="+- 0 4557 2126"/>
                                    <a:gd name="T33" fmla="*/ T32 w 11150"/>
                                    <a:gd name="T34" fmla="+- 0 5131 3070"/>
                                    <a:gd name="T35" fmla="*/ 5131 h 4322"/>
                                    <a:gd name="T36" fmla="+- 0 4591 2126"/>
                                    <a:gd name="T37" fmla="*/ T36 w 11150"/>
                                    <a:gd name="T38" fmla="+- 0 5047 3070"/>
                                    <a:gd name="T39" fmla="*/ 5047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2465" y="1977"/>
                                      </a:moveTo>
                                      <a:lnTo>
                                        <a:pt x="2445" y="1970"/>
                                      </a:lnTo>
                                      <a:lnTo>
                                        <a:pt x="2395" y="1951"/>
                                      </a:lnTo>
                                      <a:lnTo>
                                        <a:pt x="2378" y="1946"/>
                                      </a:lnTo>
                                      <a:lnTo>
                                        <a:pt x="2347" y="2030"/>
                                      </a:lnTo>
                                      <a:lnTo>
                                        <a:pt x="2364" y="2035"/>
                                      </a:lnTo>
                                      <a:lnTo>
                                        <a:pt x="2364" y="2036"/>
                                      </a:lnTo>
                                      <a:lnTo>
                                        <a:pt x="2412" y="2054"/>
                                      </a:lnTo>
                                      <a:lnTo>
                                        <a:pt x="2431" y="2061"/>
                                      </a:lnTo>
                                      <a:lnTo>
                                        <a:pt x="2465" y="197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1" name="Freeform 2029"/>
                              <wps:cNvSpPr>
                                <a:spLocks/>
                              </wps:cNvSpPr>
                              <wps:spPr bwMode="auto">
                                <a:xfrm>
                                  <a:off x="2126" y="3070"/>
                                  <a:ext cx="11150" cy="4322"/>
                                </a:xfrm>
                                <a:custGeom>
                                  <a:avLst/>
                                  <a:gdLst>
                                    <a:gd name="T0" fmla="+- 0 4490 2126"/>
                                    <a:gd name="T1" fmla="*/ T0 w 11150"/>
                                    <a:gd name="T2" fmla="+- 0 5106 3070"/>
                                    <a:gd name="T3" fmla="*/ 5106 h 4322"/>
                                    <a:gd name="T4" fmla="+- 0 4490 2126"/>
                                    <a:gd name="T5" fmla="*/ T4 w 11150"/>
                                    <a:gd name="T6" fmla="+- 0 5105 3070"/>
                                    <a:gd name="T7" fmla="*/ 5105 h 4322"/>
                                    <a:gd name="T8" fmla="+- 0 4487 2126"/>
                                    <a:gd name="T9" fmla="*/ T8 w 11150"/>
                                    <a:gd name="T10" fmla="+- 0 5105 3070"/>
                                    <a:gd name="T11" fmla="*/ 5105 h 4322"/>
                                    <a:gd name="T12" fmla="+- 0 4490 2126"/>
                                    <a:gd name="T13" fmla="*/ T12 w 11150"/>
                                    <a:gd name="T14" fmla="+- 0 5106 3070"/>
                                    <a:gd name="T15" fmla="*/ 5106 h 4322"/>
                                  </a:gdLst>
                                  <a:ahLst/>
                                  <a:cxnLst>
                                    <a:cxn ang="0">
                                      <a:pos x="T1" y="T3"/>
                                    </a:cxn>
                                    <a:cxn ang="0">
                                      <a:pos x="T5" y="T7"/>
                                    </a:cxn>
                                    <a:cxn ang="0">
                                      <a:pos x="T9" y="T11"/>
                                    </a:cxn>
                                    <a:cxn ang="0">
                                      <a:pos x="T13" y="T15"/>
                                    </a:cxn>
                                  </a:cxnLst>
                                  <a:rect l="0" t="0" r="r" b="b"/>
                                  <a:pathLst>
                                    <a:path w="11150" h="4322">
                                      <a:moveTo>
                                        <a:pt x="2364" y="2036"/>
                                      </a:moveTo>
                                      <a:lnTo>
                                        <a:pt x="2364" y="2035"/>
                                      </a:lnTo>
                                      <a:lnTo>
                                        <a:pt x="2361" y="2035"/>
                                      </a:lnTo>
                                      <a:lnTo>
                                        <a:pt x="2364" y="203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2" name="Freeform 2030"/>
                              <wps:cNvSpPr>
                                <a:spLocks/>
                              </wps:cNvSpPr>
                              <wps:spPr bwMode="auto">
                                <a:xfrm>
                                  <a:off x="2126" y="3070"/>
                                  <a:ext cx="11150" cy="4322"/>
                                </a:xfrm>
                                <a:custGeom>
                                  <a:avLst/>
                                  <a:gdLst>
                                    <a:gd name="T0" fmla="+- 0 4756 2126"/>
                                    <a:gd name="T1" fmla="*/ T0 w 11150"/>
                                    <a:gd name="T2" fmla="+- 0 5119 3070"/>
                                    <a:gd name="T3" fmla="*/ 5119 h 4322"/>
                                    <a:gd name="T4" fmla="+- 0 4732 2126"/>
                                    <a:gd name="T5" fmla="*/ T4 w 11150"/>
                                    <a:gd name="T6" fmla="+- 0 5107 3070"/>
                                    <a:gd name="T7" fmla="*/ 5107 h 4322"/>
                                    <a:gd name="T8" fmla="+- 0 4677 2126"/>
                                    <a:gd name="T9" fmla="*/ T8 w 11150"/>
                                    <a:gd name="T10" fmla="+- 0 5086 3070"/>
                                    <a:gd name="T11" fmla="*/ 5086 h 4322"/>
                                    <a:gd name="T12" fmla="+- 0 4675 2126"/>
                                    <a:gd name="T13" fmla="*/ T12 w 11150"/>
                                    <a:gd name="T14" fmla="+- 0 5083 3070"/>
                                    <a:gd name="T15" fmla="*/ 5083 h 4322"/>
                                    <a:gd name="T16" fmla="+- 0 4639 2126"/>
                                    <a:gd name="T17" fmla="*/ T16 w 11150"/>
                                    <a:gd name="T18" fmla="+- 0 5165 3070"/>
                                    <a:gd name="T19" fmla="*/ 5165 h 4322"/>
                                    <a:gd name="T20" fmla="+- 0 4643 2126"/>
                                    <a:gd name="T21" fmla="*/ T20 w 11150"/>
                                    <a:gd name="T22" fmla="+- 0 5167 3070"/>
                                    <a:gd name="T23" fmla="*/ 5167 h 4322"/>
                                    <a:gd name="T24" fmla="+- 0 4699 2126"/>
                                    <a:gd name="T25" fmla="*/ T24 w 11150"/>
                                    <a:gd name="T26" fmla="+- 0 5191 3070"/>
                                    <a:gd name="T27" fmla="*/ 5191 h 4322"/>
                                    <a:gd name="T28" fmla="+- 0 4699 2126"/>
                                    <a:gd name="T29" fmla="*/ T28 w 11150"/>
                                    <a:gd name="T30" fmla="+- 0 5192 3070"/>
                                    <a:gd name="T31" fmla="*/ 5192 h 4322"/>
                                    <a:gd name="T32" fmla="+- 0 4720 2126"/>
                                    <a:gd name="T33" fmla="*/ T32 w 11150"/>
                                    <a:gd name="T34" fmla="+- 0 5201 3070"/>
                                    <a:gd name="T35" fmla="*/ 5201 h 4322"/>
                                    <a:gd name="T36" fmla="+- 0 4756 2126"/>
                                    <a:gd name="T37" fmla="*/ T36 w 11150"/>
                                    <a:gd name="T38" fmla="+- 0 5119 3070"/>
                                    <a:gd name="T39" fmla="*/ 5119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2630" y="2049"/>
                                      </a:moveTo>
                                      <a:lnTo>
                                        <a:pt x="2606" y="2037"/>
                                      </a:lnTo>
                                      <a:lnTo>
                                        <a:pt x="2551" y="2016"/>
                                      </a:lnTo>
                                      <a:lnTo>
                                        <a:pt x="2549" y="2013"/>
                                      </a:lnTo>
                                      <a:lnTo>
                                        <a:pt x="2513" y="2095"/>
                                      </a:lnTo>
                                      <a:lnTo>
                                        <a:pt x="2517" y="2097"/>
                                      </a:lnTo>
                                      <a:lnTo>
                                        <a:pt x="2573" y="2121"/>
                                      </a:lnTo>
                                      <a:lnTo>
                                        <a:pt x="2573" y="2122"/>
                                      </a:lnTo>
                                      <a:lnTo>
                                        <a:pt x="2594" y="2131"/>
                                      </a:lnTo>
                                      <a:lnTo>
                                        <a:pt x="2630" y="204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3" name="Freeform 2031"/>
                              <wps:cNvSpPr>
                                <a:spLocks/>
                              </wps:cNvSpPr>
                              <wps:spPr bwMode="auto">
                                <a:xfrm>
                                  <a:off x="2126" y="3070"/>
                                  <a:ext cx="11150" cy="4322"/>
                                </a:xfrm>
                                <a:custGeom>
                                  <a:avLst/>
                                  <a:gdLst>
                                    <a:gd name="T0" fmla="+- 0 4699 2126"/>
                                    <a:gd name="T1" fmla="*/ T0 w 11150"/>
                                    <a:gd name="T2" fmla="+- 0 5192 3070"/>
                                    <a:gd name="T3" fmla="*/ 5192 h 4322"/>
                                    <a:gd name="T4" fmla="+- 0 4699 2126"/>
                                    <a:gd name="T5" fmla="*/ T4 w 11150"/>
                                    <a:gd name="T6" fmla="+- 0 5191 3070"/>
                                    <a:gd name="T7" fmla="*/ 5191 h 4322"/>
                                    <a:gd name="T8" fmla="+- 0 4696 2126"/>
                                    <a:gd name="T9" fmla="*/ T8 w 11150"/>
                                    <a:gd name="T10" fmla="+- 0 5191 3070"/>
                                    <a:gd name="T11" fmla="*/ 5191 h 4322"/>
                                    <a:gd name="T12" fmla="+- 0 4699 2126"/>
                                    <a:gd name="T13" fmla="*/ T12 w 11150"/>
                                    <a:gd name="T14" fmla="+- 0 5192 3070"/>
                                    <a:gd name="T15" fmla="*/ 5192 h 4322"/>
                                  </a:gdLst>
                                  <a:ahLst/>
                                  <a:cxnLst>
                                    <a:cxn ang="0">
                                      <a:pos x="T1" y="T3"/>
                                    </a:cxn>
                                    <a:cxn ang="0">
                                      <a:pos x="T5" y="T7"/>
                                    </a:cxn>
                                    <a:cxn ang="0">
                                      <a:pos x="T9" y="T11"/>
                                    </a:cxn>
                                    <a:cxn ang="0">
                                      <a:pos x="T13" y="T15"/>
                                    </a:cxn>
                                  </a:cxnLst>
                                  <a:rect l="0" t="0" r="r" b="b"/>
                                  <a:pathLst>
                                    <a:path w="11150" h="4322">
                                      <a:moveTo>
                                        <a:pt x="2573" y="2122"/>
                                      </a:moveTo>
                                      <a:lnTo>
                                        <a:pt x="2573" y="2121"/>
                                      </a:lnTo>
                                      <a:lnTo>
                                        <a:pt x="2570" y="2121"/>
                                      </a:lnTo>
                                      <a:lnTo>
                                        <a:pt x="2573" y="212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4" name="Freeform 2032"/>
                              <wps:cNvSpPr>
                                <a:spLocks/>
                              </wps:cNvSpPr>
                              <wps:spPr bwMode="auto">
                                <a:xfrm>
                                  <a:off x="2126" y="3070"/>
                                  <a:ext cx="11150" cy="4322"/>
                                </a:xfrm>
                                <a:custGeom>
                                  <a:avLst/>
                                  <a:gdLst>
                                    <a:gd name="T0" fmla="+- 0 4922 2126"/>
                                    <a:gd name="T1" fmla="*/ T0 w 11150"/>
                                    <a:gd name="T2" fmla="+- 0 5194 3070"/>
                                    <a:gd name="T3" fmla="*/ 5194 h 4322"/>
                                    <a:gd name="T4" fmla="+- 0 4907 2126"/>
                                    <a:gd name="T5" fmla="*/ T4 w 11150"/>
                                    <a:gd name="T6" fmla="+- 0 5187 3070"/>
                                    <a:gd name="T7" fmla="*/ 5187 h 4322"/>
                                    <a:gd name="T8" fmla="+- 0 4847 2126"/>
                                    <a:gd name="T9" fmla="*/ T8 w 11150"/>
                                    <a:gd name="T10" fmla="+- 0 5160 3070"/>
                                    <a:gd name="T11" fmla="*/ 5160 h 4322"/>
                                    <a:gd name="T12" fmla="+- 0 4840 2126"/>
                                    <a:gd name="T13" fmla="*/ T12 w 11150"/>
                                    <a:gd name="T14" fmla="+- 0 5155 3070"/>
                                    <a:gd name="T15" fmla="*/ 5155 h 4322"/>
                                    <a:gd name="T16" fmla="+- 0 4802 2126"/>
                                    <a:gd name="T17" fmla="*/ T16 w 11150"/>
                                    <a:gd name="T18" fmla="+- 0 5237 3070"/>
                                    <a:gd name="T19" fmla="*/ 5237 h 4322"/>
                                    <a:gd name="T20" fmla="+- 0 4811 2126"/>
                                    <a:gd name="T21" fmla="*/ T20 w 11150"/>
                                    <a:gd name="T22" fmla="+- 0 5242 3070"/>
                                    <a:gd name="T23" fmla="*/ 5242 h 4322"/>
                                    <a:gd name="T24" fmla="+- 0 4869 2126"/>
                                    <a:gd name="T25" fmla="*/ T24 w 11150"/>
                                    <a:gd name="T26" fmla="+- 0 5268 3070"/>
                                    <a:gd name="T27" fmla="*/ 5268 h 4322"/>
                                    <a:gd name="T28" fmla="+- 0 4883 2126"/>
                                    <a:gd name="T29" fmla="*/ T28 w 11150"/>
                                    <a:gd name="T30" fmla="+- 0 5275 3070"/>
                                    <a:gd name="T31" fmla="*/ 5275 h 4322"/>
                                    <a:gd name="T32" fmla="+- 0 4922 2126"/>
                                    <a:gd name="T33" fmla="*/ T32 w 11150"/>
                                    <a:gd name="T34" fmla="+- 0 5194 3070"/>
                                    <a:gd name="T35" fmla="*/ 5194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2796" y="2124"/>
                                      </a:moveTo>
                                      <a:lnTo>
                                        <a:pt x="2781" y="2117"/>
                                      </a:lnTo>
                                      <a:lnTo>
                                        <a:pt x="2721" y="2090"/>
                                      </a:lnTo>
                                      <a:lnTo>
                                        <a:pt x="2714" y="2085"/>
                                      </a:lnTo>
                                      <a:lnTo>
                                        <a:pt x="2676" y="2167"/>
                                      </a:lnTo>
                                      <a:lnTo>
                                        <a:pt x="2685" y="2172"/>
                                      </a:lnTo>
                                      <a:lnTo>
                                        <a:pt x="2743" y="2198"/>
                                      </a:lnTo>
                                      <a:lnTo>
                                        <a:pt x="2757" y="2205"/>
                                      </a:lnTo>
                                      <a:lnTo>
                                        <a:pt x="2796" y="21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2033"/>
                              <wps:cNvSpPr>
                                <a:spLocks/>
                              </wps:cNvSpPr>
                              <wps:spPr bwMode="auto">
                                <a:xfrm>
                                  <a:off x="2126" y="3070"/>
                                  <a:ext cx="11150" cy="4322"/>
                                </a:xfrm>
                                <a:custGeom>
                                  <a:avLst/>
                                  <a:gdLst>
                                    <a:gd name="T0" fmla="+- 0 5085 2126"/>
                                    <a:gd name="T1" fmla="*/ T0 w 11150"/>
                                    <a:gd name="T2" fmla="+- 0 5268 3070"/>
                                    <a:gd name="T3" fmla="*/ 5268 h 4322"/>
                                    <a:gd name="T4" fmla="+- 0 5027 2126"/>
                                    <a:gd name="T5" fmla="*/ T4 w 11150"/>
                                    <a:gd name="T6" fmla="+- 0 5242 3070"/>
                                    <a:gd name="T7" fmla="*/ 5242 h 4322"/>
                                    <a:gd name="T8" fmla="+- 0 5003 2126"/>
                                    <a:gd name="T9" fmla="*/ T8 w 11150"/>
                                    <a:gd name="T10" fmla="+- 0 5230 3070"/>
                                    <a:gd name="T11" fmla="*/ 5230 h 4322"/>
                                    <a:gd name="T12" fmla="+- 0 4965 2126"/>
                                    <a:gd name="T13" fmla="*/ T12 w 11150"/>
                                    <a:gd name="T14" fmla="+- 0 5311 3070"/>
                                    <a:gd name="T15" fmla="*/ 5311 h 4322"/>
                                    <a:gd name="T16" fmla="+- 0 4989 2126"/>
                                    <a:gd name="T17" fmla="*/ T16 w 11150"/>
                                    <a:gd name="T18" fmla="+- 0 5323 3070"/>
                                    <a:gd name="T19" fmla="*/ 5323 h 4322"/>
                                    <a:gd name="T20" fmla="+- 0 5047 2126"/>
                                    <a:gd name="T21" fmla="*/ T20 w 11150"/>
                                    <a:gd name="T22" fmla="+- 0 5350 3070"/>
                                    <a:gd name="T23" fmla="*/ 5350 h 4322"/>
                                    <a:gd name="T24" fmla="+- 0 5085 2126"/>
                                    <a:gd name="T25" fmla="*/ T24 w 11150"/>
                                    <a:gd name="T26" fmla="+- 0 5268 3070"/>
                                    <a:gd name="T27" fmla="*/ 5268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2959" y="2198"/>
                                      </a:moveTo>
                                      <a:lnTo>
                                        <a:pt x="2901" y="2172"/>
                                      </a:lnTo>
                                      <a:lnTo>
                                        <a:pt x="2877" y="2160"/>
                                      </a:lnTo>
                                      <a:lnTo>
                                        <a:pt x="2839" y="2241"/>
                                      </a:lnTo>
                                      <a:lnTo>
                                        <a:pt x="2863" y="2253"/>
                                      </a:lnTo>
                                      <a:lnTo>
                                        <a:pt x="2921" y="2280"/>
                                      </a:lnTo>
                                      <a:lnTo>
                                        <a:pt x="2959" y="219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6" name="Freeform 2034"/>
                              <wps:cNvSpPr>
                                <a:spLocks/>
                              </wps:cNvSpPr>
                              <wps:spPr bwMode="auto">
                                <a:xfrm>
                                  <a:off x="2126" y="3070"/>
                                  <a:ext cx="11150" cy="4322"/>
                                </a:xfrm>
                                <a:custGeom>
                                  <a:avLst/>
                                  <a:gdLst>
                                    <a:gd name="T0" fmla="+- 0 5248 2126"/>
                                    <a:gd name="T1" fmla="*/ T0 w 11150"/>
                                    <a:gd name="T2" fmla="+- 0 5343 3070"/>
                                    <a:gd name="T3" fmla="*/ 5343 h 4322"/>
                                    <a:gd name="T4" fmla="+- 0 5167 2126"/>
                                    <a:gd name="T5" fmla="*/ T4 w 11150"/>
                                    <a:gd name="T6" fmla="+- 0 5307 3070"/>
                                    <a:gd name="T7" fmla="*/ 5307 h 4322"/>
                                    <a:gd name="T8" fmla="+- 0 5131 2126"/>
                                    <a:gd name="T9" fmla="*/ T8 w 11150"/>
                                    <a:gd name="T10" fmla="+- 0 5388 3070"/>
                                    <a:gd name="T11" fmla="*/ 5388 h 4322"/>
                                    <a:gd name="T12" fmla="+- 0 5212 2126"/>
                                    <a:gd name="T13" fmla="*/ T12 w 11150"/>
                                    <a:gd name="T14" fmla="+- 0 5424 3070"/>
                                    <a:gd name="T15" fmla="*/ 5424 h 4322"/>
                                    <a:gd name="T16" fmla="+- 0 5248 2126"/>
                                    <a:gd name="T17" fmla="*/ T16 w 11150"/>
                                    <a:gd name="T18" fmla="+- 0 5343 3070"/>
                                    <a:gd name="T19" fmla="*/ 5343 h 4322"/>
                                  </a:gdLst>
                                  <a:ahLst/>
                                  <a:cxnLst>
                                    <a:cxn ang="0">
                                      <a:pos x="T1" y="T3"/>
                                    </a:cxn>
                                    <a:cxn ang="0">
                                      <a:pos x="T5" y="T7"/>
                                    </a:cxn>
                                    <a:cxn ang="0">
                                      <a:pos x="T9" y="T11"/>
                                    </a:cxn>
                                    <a:cxn ang="0">
                                      <a:pos x="T13" y="T15"/>
                                    </a:cxn>
                                    <a:cxn ang="0">
                                      <a:pos x="T17" y="T19"/>
                                    </a:cxn>
                                  </a:cxnLst>
                                  <a:rect l="0" t="0" r="r" b="b"/>
                                  <a:pathLst>
                                    <a:path w="11150" h="4322">
                                      <a:moveTo>
                                        <a:pt x="3122" y="2273"/>
                                      </a:moveTo>
                                      <a:lnTo>
                                        <a:pt x="3041" y="2237"/>
                                      </a:lnTo>
                                      <a:lnTo>
                                        <a:pt x="3005" y="2318"/>
                                      </a:lnTo>
                                      <a:lnTo>
                                        <a:pt x="3086" y="2354"/>
                                      </a:lnTo>
                                      <a:lnTo>
                                        <a:pt x="3122" y="22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2035"/>
                              <wps:cNvSpPr>
                                <a:spLocks/>
                              </wps:cNvSpPr>
                              <wps:spPr bwMode="auto">
                                <a:xfrm>
                                  <a:off x="2126" y="3070"/>
                                  <a:ext cx="11150" cy="4322"/>
                                </a:xfrm>
                                <a:custGeom>
                                  <a:avLst/>
                                  <a:gdLst>
                                    <a:gd name="T0" fmla="+- 0 5411 2126"/>
                                    <a:gd name="T1" fmla="*/ T0 w 11150"/>
                                    <a:gd name="T2" fmla="+- 0 5417 3070"/>
                                    <a:gd name="T3" fmla="*/ 5417 h 4322"/>
                                    <a:gd name="T4" fmla="+- 0 5390 2126"/>
                                    <a:gd name="T5" fmla="*/ T4 w 11150"/>
                                    <a:gd name="T6" fmla="+- 0 5407 3070"/>
                                    <a:gd name="T7" fmla="*/ 5407 h 4322"/>
                                    <a:gd name="T8" fmla="+- 0 5330 2126"/>
                                    <a:gd name="T9" fmla="*/ T8 w 11150"/>
                                    <a:gd name="T10" fmla="+- 0 5381 3070"/>
                                    <a:gd name="T11" fmla="*/ 5381 h 4322"/>
                                    <a:gd name="T12" fmla="+- 0 5294 2126"/>
                                    <a:gd name="T13" fmla="*/ T12 w 11150"/>
                                    <a:gd name="T14" fmla="+- 0 5463 3070"/>
                                    <a:gd name="T15" fmla="*/ 5463 h 4322"/>
                                    <a:gd name="T16" fmla="+- 0 5354 2126"/>
                                    <a:gd name="T17" fmla="*/ T16 w 11150"/>
                                    <a:gd name="T18" fmla="+- 0 5489 3070"/>
                                    <a:gd name="T19" fmla="*/ 5489 h 4322"/>
                                    <a:gd name="T20" fmla="+- 0 5375 2126"/>
                                    <a:gd name="T21" fmla="*/ T20 w 11150"/>
                                    <a:gd name="T22" fmla="+- 0 5499 3070"/>
                                    <a:gd name="T23" fmla="*/ 5499 h 4322"/>
                                    <a:gd name="T24" fmla="+- 0 5411 2126"/>
                                    <a:gd name="T25" fmla="*/ T24 w 11150"/>
                                    <a:gd name="T26" fmla="+- 0 5417 3070"/>
                                    <a:gd name="T27" fmla="*/ 5417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285" y="2347"/>
                                      </a:moveTo>
                                      <a:lnTo>
                                        <a:pt x="3264" y="2337"/>
                                      </a:lnTo>
                                      <a:lnTo>
                                        <a:pt x="3204" y="2311"/>
                                      </a:lnTo>
                                      <a:lnTo>
                                        <a:pt x="3168" y="2393"/>
                                      </a:lnTo>
                                      <a:lnTo>
                                        <a:pt x="3228" y="2419"/>
                                      </a:lnTo>
                                      <a:lnTo>
                                        <a:pt x="3249" y="2429"/>
                                      </a:lnTo>
                                      <a:lnTo>
                                        <a:pt x="3285" y="234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8" name="Freeform 2036"/>
                              <wps:cNvSpPr>
                                <a:spLocks/>
                              </wps:cNvSpPr>
                              <wps:spPr bwMode="auto">
                                <a:xfrm>
                                  <a:off x="2126" y="3070"/>
                                  <a:ext cx="11150" cy="4322"/>
                                </a:xfrm>
                                <a:custGeom>
                                  <a:avLst/>
                                  <a:gdLst>
                                    <a:gd name="T0" fmla="+- 0 5577 2126"/>
                                    <a:gd name="T1" fmla="*/ T0 w 11150"/>
                                    <a:gd name="T2" fmla="+- 0 5487 3070"/>
                                    <a:gd name="T3" fmla="*/ 5487 h 4322"/>
                                    <a:gd name="T4" fmla="+- 0 5565 2126"/>
                                    <a:gd name="T5" fmla="*/ T4 w 11150"/>
                                    <a:gd name="T6" fmla="+- 0 5482 3070"/>
                                    <a:gd name="T7" fmla="*/ 5482 h 4322"/>
                                    <a:gd name="T8" fmla="+- 0 5507 2126"/>
                                    <a:gd name="T9" fmla="*/ T8 w 11150"/>
                                    <a:gd name="T10" fmla="+- 0 5458 3070"/>
                                    <a:gd name="T11" fmla="*/ 5458 h 4322"/>
                                    <a:gd name="T12" fmla="+- 0 5495 2126"/>
                                    <a:gd name="T13" fmla="*/ T12 w 11150"/>
                                    <a:gd name="T14" fmla="+- 0 5453 3070"/>
                                    <a:gd name="T15" fmla="*/ 5453 h 4322"/>
                                    <a:gd name="T16" fmla="+- 0 5459 2126"/>
                                    <a:gd name="T17" fmla="*/ T16 w 11150"/>
                                    <a:gd name="T18" fmla="+- 0 5535 3070"/>
                                    <a:gd name="T19" fmla="*/ 5535 h 4322"/>
                                    <a:gd name="T20" fmla="+- 0 5471 2126"/>
                                    <a:gd name="T21" fmla="*/ T20 w 11150"/>
                                    <a:gd name="T22" fmla="+- 0 5542 3070"/>
                                    <a:gd name="T23" fmla="*/ 5542 h 4322"/>
                                    <a:gd name="T24" fmla="+- 0 5543 2126"/>
                                    <a:gd name="T25" fmla="*/ T24 w 11150"/>
                                    <a:gd name="T26" fmla="+- 0 5571 3070"/>
                                    <a:gd name="T27" fmla="*/ 5571 h 4322"/>
                                    <a:gd name="T28" fmla="+- 0 5577 2126"/>
                                    <a:gd name="T29" fmla="*/ T28 w 11150"/>
                                    <a:gd name="T30" fmla="+- 0 5487 3070"/>
                                    <a:gd name="T31" fmla="*/ 5487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3451" y="2417"/>
                                      </a:moveTo>
                                      <a:lnTo>
                                        <a:pt x="3439" y="2412"/>
                                      </a:lnTo>
                                      <a:lnTo>
                                        <a:pt x="3381" y="2388"/>
                                      </a:lnTo>
                                      <a:lnTo>
                                        <a:pt x="3369" y="2383"/>
                                      </a:lnTo>
                                      <a:lnTo>
                                        <a:pt x="3333" y="2465"/>
                                      </a:lnTo>
                                      <a:lnTo>
                                        <a:pt x="3345" y="2472"/>
                                      </a:lnTo>
                                      <a:lnTo>
                                        <a:pt x="3417" y="2501"/>
                                      </a:lnTo>
                                      <a:lnTo>
                                        <a:pt x="3451" y="24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2037"/>
                              <wps:cNvSpPr>
                                <a:spLocks/>
                              </wps:cNvSpPr>
                              <wps:spPr bwMode="auto">
                                <a:xfrm>
                                  <a:off x="2126" y="3070"/>
                                  <a:ext cx="11150" cy="4322"/>
                                </a:xfrm>
                                <a:custGeom>
                                  <a:avLst/>
                                  <a:gdLst>
                                    <a:gd name="T0" fmla="+- 0 5678 2126"/>
                                    <a:gd name="T1" fmla="*/ T0 w 11150"/>
                                    <a:gd name="T2" fmla="+- 0 5527 3070"/>
                                    <a:gd name="T3" fmla="*/ 5527 h 4322"/>
                                    <a:gd name="T4" fmla="+- 0 5661 2126"/>
                                    <a:gd name="T5" fmla="*/ T4 w 11150"/>
                                    <a:gd name="T6" fmla="+- 0 5520 3070"/>
                                    <a:gd name="T7" fmla="*/ 5520 h 4322"/>
                                    <a:gd name="T8" fmla="+- 0 5627 2126"/>
                                    <a:gd name="T9" fmla="*/ T8 w 11150"/>
                                    <a:gd name="T10" fmla="+- 0 5604 3070"/>
                                    <a:gd name="T11" fmla="*/ 5604 h 4322"/>
                                    <a:gd name="T12" fmla="+- 0 5644 2126"/>
                                    <a:gd name="T13" fmla="*/ T12 w 11150"/>
                                    <a:gd name="T14" fmla="+- 0 5611 3070"/>
                                    <a:gd name="T15" fmla="*/ 5611 h 4322"/>
                                    <a:gd name="T16" fmla="+- 0 5675 2126"/>
                                    <a:gd name="T17" fmla="*/ T16 w 11150"/>
                                    <a:gd name="T18" fmla="+- 0 5622 3070"/>
                                    <a:gd name="T19" fmla="*/ 5622 h 4322"/>
                                    <a:gd name="T20" fmla="+- 0 5675 2126"/>
                                    <a:gd name="T21" fmla="*/ T20 w 11150"/>
                                    <a:gd name="T22" fmla="+- 0 5527 3070"/>
                                    <a:gd name="T23" fmla="*/ 5527 h 4322"/>
                                    <a:gd name="T24" fmla="+- 0 5678 2126"/>
                                    <a:gd name="T25" fmla="*/ T24 w 11150"/>
                                    <a:gd name="T26" fmla="+- 0 5527 3070"/>
                                    <a:gd name="T27" fmla="*/ 5527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552" y="2457"/>
                                      </a:moveTo>
                                      <a:lnTo>
                                        <a:pt x="3535" y="2450"/>
                                      </a:lnTo>
                                      <a:lnTo>
                                        <a:pt x="3501" y="2534"/>
                                      </a:lnTo>
                                      <a:lnTo>
                                        <a:pt x="3518" y="2541"/>
                                      </a:lnTo>
                                      <a:lnTo>
                                        <a:pt x="3549" y="2552"/>
                                      </a:lnTo>
                                      <a:lnTo>
                                        <a:pt x="3549" y="2457"/>
                                      </a:lnTo>
                                      <a:lnTo>
                                        <a:pt x="3552" y="245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Freeform 2038"/>
                              <wps:cNvSpPr>
                                <a:spLocks/>
                              </wps:cNvSpPr>
                              <wps:spPr bwMode="auto">
                                <a:xfrm>
                                  <a:off x="2126" y="3070"/>
                                  <a:ext cx="11150" cy="4322"/>
                                </a:xfrm>
                                <a:custGeom>
                                  <a:avLst/>
                                  <a:gdLst>
                                    <a:gd name="T0" fmla="+- 0 5743 2126"/>
                                    <a:gd name="T1" fmla="*/ T0 w 11150"/>
                                    <a:gd name="T2" fmla="+- 0 5551 3070"/>
                                    <a:gd name="T3" fmla="*/ 5551 h 4322"/>
                                    <a:gd name="T4" fmla="+- 0 5731 2126"/>
                                    <a:gd name="T5" fmla="*/ T4 w 11150"/>
                                    <a:gd name="T6" fmla="+- 0 5547 3070"/>
                                    <a:gd name="T7" fmla="*/ 5547 h 4322"/>
                                    <a:gd name="T8" fmla="+- 0 5675 2126"/>
                                    <a:gd name="T9" fmla="*/ T8 w 11150"/>
                                    <a:gd name="T10" fmla="+- 0 5527 3070"/>
                                    <a:gd name="T11" fmla="*/ 5527 h 4322"/>
                                    <a:gd name="T12" fmla="+- 0 5675 2126"/>
                                    <a:gd name="T13" fmla="*/ T12 w 11150"/>
                                    <a:gd name="T14" fmla="+- 0 5622 3070"/>
                                    <a:gd name="T15" fmla="*/ 5622 h 4322"/>
                                    <a:gd name="T16" fmla="+- 0 5699 2126"/>
                                    <a:gd name="T17" fmla="*/ T16 w 11150"/>
                                    <a:gd name="T18" fmla="+- 0 5631 3070"/>
                                    <a:gd name="T19" fmla="*/ 5631 h 4322"/>
                                    <a:gd name="T20" fmla="+- 0 5714 2126"/>
                                    <a:gd name="T21" fmla="*/ T20 w 11150"/>
                                    <a:gd name="T22" fmla="+- 0 5635 3070"/>
                                    <a:gd name="T23" fmla="*/ 5635 h 4322"/>
                                    <a:gd name="T24" fmla="+- 0 5743 2126"/>
                                    <a:gd name="T25" fmla="*/ T24 w 11150"/>
                                    <a:gd name="T26" fmla="+- 0 5551 3070"/>
                                    <a:gd name="T27" fmla="*/ 5551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617" y="2481"/>
                                      </a:moveTo>
                                      <a:lnTo>
                                        <a:pt x="3605" y="2477"/>
                                      </a:lnTo>
                                      <a:lnTo>
                                        <a:pt x="3549" y="2457"/>
                                      </a:lnTo>
                                      <a:lnTo>
                                        <a:pt x="3549" y="2552"/>
                                      </a:lnTo>
                                      <a:lnTo>
                                        <a:pt x="3573" y="2561"/>
                                      </a:lnTo>
                                      <a:lnTo>
                                        <a:pt x="3588" y="2565"/>
                                      </a:lnTo>
                                      <a:lnTo>
                                        <a:pt x="3617" y="248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2039"/>
                              <wps:cNvSpPr>
                                <a:spLocks/>
                              </wps:cNvSpPr>
                              <wps:spPr bwMode="auto">
                                <a:xfrm>
                                  <a:off x="2126" y="3070"/>
                                  <a:ext cx="11150" cy="4322"/>
                                </a:xfrm>
                                <a:custGeom>
                                  <a:avLst/>
                                  <a:gdLst>
                                    <a:gd name="T0" fmla="+- 0 5882 2126"/>
                                    <a:gd name="T1" fmla="*/ T0 w 11150"/>
                                    <a:gd name="T2" fmla="+- 0 5595 3070"/>
                                    <a:gd name="T3" fmla="*/ 5595 h 4322"/>
                                    <a:gd name="T4" fmla="+- 0 5831 2126"/>
                                    <a:gd name="T5" fmla="*/ T4 w 11150"/>
                                    <a:gd name="T6" fmla="+- 0 5580 3070"/>
                                    <a:gd name="T7" fmla="*/ 5580 h 4322"/>
                                    <a:gd name="T8" fmla="+- 0 5827 2126"/>
                                    <a:gd name="T9" fmla="*/ T8 w 11150"/>
                                    <a:gd name="T10" fmla="+- 0 5580 3070"/>
                                    <a:gd name="T11" fmla="*/ 5580 h 4322"/>
                                    <a:gd name="T12" fmla="+- 0 5800 2126"/>
                                    <a:gd name="T13" fmla="*/ T12 w 11150"/>
                                    <a:gd name="T14" fmla="+- 0 5664 3070"/>
                                    <a:gd name="T15" fmla="*/ 5664 h 4322"/>
                                    <a:gd name="T16" fmla="+- 0 5805 2126"/>
                                    <a:gd name="T17" fmla="*/ T16 w 11150"/>
                                    <a:gd name="T18" fmla="+- 0 5667 3070"/>
                                    <a:gd name="T19" fmla="*/ 5667 h 4322"/>
                                    <a:gd name="T20" fmla="+- 0 5879 2126"/>
                                    <a:gd name="T21" fmla="*/ T20 w 11150"/>
                                    <a:gd name="T22" fmla="+- 0 5688 3070"/>
                                    <a:gd name="T23" fmla="*/ 5688 h 4322"/>
                                    <a:gd name="T24" fmla="+- 0 5879 2126"/>
                                    <a:gd name="T25" fmla="*/ T24 w 11150"/>
                                    <a:gd name="T26" fmla="+- 0 5595 3070"/>
                                    <a:gd name="T27" fmla="*/ 5595 h 4322"/>
                                    <a:gd name="T28" fmla="+- 0 5882 2126"/>
                                    <a:gd name="T29" fmla="*/ T28 w 11150"/>
                                    <a:gd name="T30" fmla="+- 0 5595 3070"/>
                                    <a:gd name="T31" fmla="*/ 5595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3756" y="2525"/>
                                      </a:moveTo>
                                      <a:lnTo>
                                        <a:pt x="3705" y="2510"/>
                                      </a:lnTo>
                                      <a:lnTo>
                                        <a:pt x="3701" y="2510"/>
                                      </a:lnTo>
                                      <a:lnTo>
                                        <a:pt x="3674" y="2594"/>
                                      </a:lnTo>
                                      <a:lnTo>
                                        <a:pt x="3679" y="2597"/>
                                      </a:lnTo>
                                      <a:lnTo>
                                        <a:pt x="3753" y="2618"/>
                                      </a:lnTo>
                                      <a:lnTo>
                                        <a:pt x="3753" y="2525"/>
                                      </a:lnTo>
                                      <a:lnTo>
                                        <a:pt x="3756" y="252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 name="Freeform 2040"/>
                              <wps:cNvSpPr>
                                <a:spLocks/>
                              </wps:cNvSpPr>
                              <wps:spPr bwMode="auto">
                                <a:xfrm>
                                  <a:off x="2126" y="3070"/>
                                  <a:ext cx="11150" cy="4322"/>
                                </a:xfrm>
                                <a:custGeom>
                                  <a:avLst/>
                                  <a:gdLst>
                                    <a:gd name="T0" fmla="+- 0 5911 2126"/>
                                    <a:gd name="T1" fmla="*/ T0 w 11150"/>
                                    <a:gd name="T2" fmla="+- 0 5604 3070"/>
                                    <a:gd name="T3" fmla="*/ 5604 h 4322"/>
                                    <a:gd name="T4" fmla="+- 0 5879 2126"/>
                                    <a:gd name="T5" fmla="*/ T4 w 11150"/>
                                    <a:gd name="T6" fmla="+- 0 5595 3070"/>
                                    <a:gd name="T7" fmla="*/ 5595 h 4322"/>
                                    <a:gd name="T8" fmla="+- 0 5879 2126"/>
                                    <a:gd name="T9" fmla="*/ T8 w 11150"/>
                                    <a:gd name="T10" fmla="+- 0 5688 3070"/>
                                    <a:gd name="T11" fmla="*/ 5688 h 4322"/>
                                    <a:gd name="T12" fmla="+- 0 5889 2126"/>
                                    <a:gd name="T13" fmla="*/ T12 w 11150"/>
                                    <a:gd name="T14" fmla="+- 0 5691 3070"/>
                                    <a:gd name="T15" fmla="*/ 5691 h 4322"/>
                                    <a:gd name="T16" fmla="+- 0 5911 2126"/>
                                    <a:gd name="T17" fmla="*/ T16 w 11150"/>
                                    <a:gd name="T18" fmla="+- 0 5604 3070"/>
                                    <a:gd name="T19" fmla="*/ 5604 h 4322"/>
                                  </a:gdLst>
                                  <a:ahLst/>
                                  <a:cxnLst>
                                    <a:cxn ang="0">
                                      <a:pos x="T1" y="T3"/>
                                    </a:cxn>
                                    <a:cxn ang="0">
                                      <a:pos x="T5" y="T7"/>
                                    </a:cxn>
                                    <a:cxn ang="0">
                                      <a:pos x="T9" y="T11"/>
                                    </a:cxn>
                                    <a:cxn ang="0">
                                      <a:pos x="T13" y="T15"/>
                                    </a:cxn>
                                    <a:cxn ang="0">
                                      <a:pos x="T17" y="T19"/>
                                    </a:cxn>
                                  </a:cxnLst>
                                  <a:rect l="0" t="0" r="r" b="b"/>
                                  <a:pathLst>
                                    <a:path w="11150" h="4322">
                                      <a:moveTo>
                                        <a:pt x="3785" y="2534"/>
                                      </a:moveTo>
                                      <a:lnTo>
                                        <a:pt x="3753" y="2525"/>
                                      </a:lnTo>
                                      <a:lnTo>
                                        <a:pt x="3753" y="2618"/>
                                      </a:lnTo>
                                      <a:lnTo>
                                        <a:pt x="3763" y="2621"/>
                                      </a:lnTo>
                                      <a:lnTo>
                                        <a:pt x="3785" y="253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2041"/>
                              <wps:cNvSpPr>
                                <a:spLocks/>
                              </wps:cNvSpPr>
                              <wps:spPr bwMode="auto">
                                <a:xfrm>
                                  <a:off x="2126" y="3070"/>
                                  <a:ext cx="11150" cy="4322"/>
                                </a:xfrm>
                                <a:custGeom>
                                  <a:avLst/>
                                  <a:gdLst>
                                    <a:gd name="T0" fmla="+- 0 6016 2126"/>
                                    <a:gd name="T1" fmla="*/ T0 w 11150"/>
                                    <a:gd name="T2" fmla="+- 0 5628 3070"/>
                                    <a:gd name="T3" fmla="*/ 5628 h 4322"/>
                                    <a:gd name="T4" fmla="+- 0 5997 2126"/>
                                    <a:gd name="T5" fmla="*/ T4 w 11150"/>
                                    <a:gd name="T6" fmla="+- 0 5623 3070"/>
                                    <a:gd name="T7" fmla="*/ 5623 h 4322"/>
                                    <a:gd name="T8" fmla="+- 0 5978 2126"/>
                                    <a:gd name="T9" fmla="*/ T8 w 11150"/>
                                    <a:gd name="T10" fmla="+- 0 5712 3070"/>
                                    <a:gd name="T11" fmla="*/ 5712 h 4322"/>
                                    <a:gd name="T12" fmla="+- 0 5995 2126"/>
                                    <a:gd name="T13" fmla="*/ T12 w 11150"/>
                                    <a:gd name="T14" fmla="+- 0 5717 3070"/>
                                    <a:gd name="T15" fmla="*/ 5717 h 4322"/>
                                    <a:gd name="T16" fmla="+- 0 6014 2126"/>
                                    <a:gd name="T17" fmla="*/ T16 w 11150"/>
                                    <a:gd name="T18" fmla="+- 0 5721 3070"/>
                                    <a:gd name="T19" fmla="*/ 5721 h 4322"/>
                                    <a:gd name="T20" fmla="+- 0 6014 2126"/>
                                    <a:gd name="T21" fmla="*/ T20 w 11150"/>
                                    <a:gd name="T22" fmla="+- 0 5628 3070"/>
                                    <a:gd name="T23" fmla="*/ 5628 h 4322"/>
                                    <a:gd name="T24" fmla="+- 0 6016 2126"/>
                                    <a:gd name="T25" fmla="*/ T24 w 11150"/>
                                    <a:gd name="T26" fmla="+- 0 5628 3070"/>
                                    <a:gd name="T27" fmla="*/ 5628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890" y="2558"/>
                                      </a:moveTo>
                                      <a:lnTo>
                                        <a:pt x="3871" y="2553"/>
                                      </a:lnTo>
                                      <a:lnTo>
                                        <a:pt x="3852" y="2642"/>
                                      </a:lnTo>
                                      <a:lnTo>
                                        <a:pt x="3869" y="2647"/>
                                      </a:lnTo>
                                      <a:lnTo>
                                        <a:pt x="3888" y="2651"/>
                                      </a:lnTo>
                                      <a:lnTo>
                                        <a:pt x="3888" y="2558"/>
                                      </a:lnTo>
                                      <a:lnTo>
                                        <a:pt x="3890" y="255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4" name="Freeform 2042"/>
                              <wps:cNvSpPr>
                                <a:spLocks/>
                              </wps:cNvSpPr>
                              <wps:spPr bwMode="auto">
                                <a:xfrm>
                                  <a:off x="2126" y="3070"/>
                                  <a:ext cx="11150" cy="4322"/>
                                </a:xfrm>
                                <a:custGeom>
                                  <a:avLst/>
                                  <a:gdLst>
                                    <a:gd name="T0" fmla="+- 0 6083 2126"/>
                                    <a:gd name="T1" fmla="*/ T0 w 11150"/>
                                    <a:gd name="T2" fmla="+- 0 5643 3070"/>
                                    <a:gd name="T3" fmla="*/ 5643 h 4322"/>
                                    <a:gd name="T4" fmla="+- 0 6057 2126"/>
                                    <a:gd name="T5" fmla="*/ T4 w 11150"/>
                                    <a:gd name="T6" fmla="+- 0 5638 3070"/>
                                    <a:gd name="T7" fmla="*/ 5638 h 4322"/>
                                    <a:gd name="T8" fmla="+- 0 6014 2126"/>
                                    <a:gd name="T9" fmla="*/ T8 w 11150"/>
                                    <a:gd name="T10" fmla="+- 0 5628 3070"/>
                                    <a:gd name="T11" fmla="*/ 5628 h 4322"/>
                                    <a:gd name="T12" fmla="+- 0 6014 2126"/>
                                    <a:gd name="T13" fmla="*/ T12 w 11150"/>
                                    <a:gd name="T14" fmla="+- 0 5721 3070"/>
                                    <a:gd name="T15" fmla="*/ 5721 h 4322"/>
                                    <a:gd name="T16" fmla="+- 0 6038 2126"/>
                                    <a:gd name="T17" fmla="*/ T16 w 11150"/>
                                    <a:gd name="T18" fmla="+- 0 5727 3070"/>
                                    <a:gd name="T19" fmla="*/ 5727 h 4322"/>
                                    <a:gd name="T20" fmla="+- 0 6067 2126"/>
                                    <a:gd name="T21" fmla="*/ T20 w 11150"/>
                                    <a:gd name="T22" fmla="+- 0 5731 3070"/>
                                    <a:gd name="T23" fmla="*/ 5731 h 4322"/>
                                    <a:gd name="T24" fmla="+- 0 6083 2126"/>
                                    <a:gd name="T25" fmla="*/ T24 w 11150"/>
                                    <a:gd name="T26" fmla="+- 0 5643 3070"/>
                                    <a:gd name="T27" fmla="*/ 564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3957" y="2573"/>
                                      </a:moveTo>
                                      <a:lnTo>
                                        <a:pt x="3931" y="2568"/>
                                      </a:lnTo>
                                      <a:lnTo>
                                        <a:pt x="3888" y="2558"/>
                                      </a:lnTo>
                                      <a:lnTo>
                                        <a:pt x="3888" y="2651"/>
                                      </a:lnTo>
                                      <a:lnTo>
                                        <a:pt x="3912" y="2657"/>
                                      </a:lnTo>
                                      <a:lnTo>
                                        <a:pt x="3941" y="2661"/>
                                      </a:lnTo>
                                      <a:lnTo>
                                        <a:pt x="3957" y="25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2043"/>
                              <wps:cNvSpPr>
                                <a:spLocks/>
                              </wps:cNvSpPr>
                              <wps:spPr bwMode="auto">
                                <a:xfrm>
                                  <a:off x="2126" y="3070"/>
                                  <a:ext cx="11150" cy="4322"/>
                                </a:xfrm>
                                <a:custGeom>
                                  <a:avLst/>
                                  <a:gdLst>
                                    <a:gd name="T0" fmla="+- 0 6259 2126"/>
                                    <a:gd name="T1" fmla="*/ T0 w 11150"/>
                                    <a:gd name="T2" fmla="+- 0 5674 3070"/>
                                    <a:gd name="T3" fmla="*/ 5674 h 4322"/>
                                    <a:gd name="T4" fmla="+- 0 6256 2126"/>
                                    <a:gd name="T5" fmla="*/ T4 w 11150"/>
                                    <a:gd name="T6" fmla="+- 0 5674 3070"/>
                                    <a:gd name="T7" fmla="*/ 5674 h 4322"/>
                                    <a:gd name="T8" fmla="+- 0 6179 2126"/>
                                    <a:gd name="T9" fmla="*/ T8 w 11150"/>
                                    <a:gd name="T10" fmla="+- 0 5662 3070"/>
                                    <a:gd name="T11" fmla="*/ 5662 h 4322"/>
                                    <a:gd name="T12" fmla="+- 0 6172 2126"/>
                                    <a:gd name="T13" fmla="*/ T12 w 11150"/>
                                    <a:gd name="T14" fmla="+- 0 5659 3070"/>
                                    <a:gd name="T15" fmla="*/ 5659 h 4322"/>
                                    <a:gd name="T16" fmla="+- 0 6155 2126"/>
                                    <a:gd name="T17" fmla="*/ T16 w 11150"/>
                                    <a:gd name="T18" fmla="+- 0 5748 3070"/>
                                    <a:gd name="T19" fmla="*/ 5748 h 4322"/>
                                    <a:gd name="T20" fmla="+- 0 6165 2126"/>
                                    <a:gd name="T21" fmla="*/ T20 w 11150"/>
                                    <a:gd name="T22" fmla="+- 0 5751 3070"/>
                                    <a:gd name="T23" fmla="*/ 5751 h 4322"/>
                                    <a:gd name="T24" fmla="+- 0 6244 2126"/>
                                    <a:gd name="T25" fmla="*/ T24 w 11150"/>
                                    <a:gd name="T26" fmla="+- 0 5763 3070"/>
                                    <a:gd name="T27" fmla="*/ 5763 h 4322"/>
                                    <a:gd name="T28" fmla="+- 0 6247 2126"/>
                                    <a:gd name="T29" fmla="*/ T28 w 11150"/>
                                    <a:gd name="T30" fmla="+- 0 5763 3070"/>
                                    <a:gd name="T31" fmla="*/ 5763 h 4322"/>
                                    <a:gd name="T32" fmla="+- 0 6259 2126"/>
                                    <a:gd name="T33" fmla="*/ T32 w 11150"/>
                                    <a:gd name="T34" fmla="+- 0 5674 3070"/>
                                    <a:gd name="T35" fmla="*/ 5674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4133" y="2604"/>
                                      </a:moveTo>
                                      <a:lnTo>
                                        <a:pt x="4130" y="2604"/>
                                      </a:lnTo>
                                      <a:lnTo>
                                        <a:pt x="4053" y="2592"/>
                                      </a:lnTo>
                                      <a:lnTo>
                                        <a:pt x="4046" y="2589"/>
                                      </a:lnTo>
                                      <a:lnTo>
                                        <a:pt x="4029" y="2678"/>
                                      </a:lnTo>
                                      <a:lnTo>
                                        <a:pt x="4039" y="2681"/>
                                      </a:lnTo>
                                      <a:lnTo>
                                        <a:pt x="4118" y="2693"/>
                                      </a:lnTo>
                                      <a:lnTo>
                                        <a:pt x="4121" y="2693"/>
                                      </a:lnTo>
                                      <a:lnTo>
                                        <a:pt x="4133" y="26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6" name="Freeform 2044"/>
                              <wps:cNvSpPr>
                                <a:spLocks/>
                              </wps:cNvSpPr>
                              <wps:spPr bwMode="auto">
                                <a:xfrm>
                                  <a:off x="2126" y="3070"/>
                                  <a:ext cx="11150" cy="4322"/>
                                </a:xfrm>
                                <a:custGeom>
                                  <a:avLst/>
                                  <a:gdLst>
                                    <a:gd name="T0" fmla="+- 0 6403 2126"/>
                                    <a:gd name="T1" fmla="*/ T0 w 11150"/>
                                    <a:gd name="T2" fmla="+- 0 5691 3070"/>
                                    <a:gd name="T3" fmla="*/ 5691 h 4322"/>
                                    <a:gd name="T4" fmla="+- 0 6345 2126"/>
                                    <a:gd name="T5" fmla="*/ T4 w 11150"/>
                                    <a:gd name="T6" fmla="+- 0 5683 3070"/>
                                    <a:gd name="T7" fmla="*/ 5683 h 4322"/>
                                    <a:gd name="T8" fmla="+- 0 6338 2126"/>
                                    <a:gd name="T9" fmla="*/ T8 w 11150"/>
                                    <a:gd name="T10" fmla="+- 0 5775 3070"/>
                                    <a:gd name="T11" fmla="*/ 5775 h 4322"/>
                                    <a:gd name="T12" fmla="+- 0 6393 2126"/>
                                    <a:gd name="T13" fmla="*/ T12 w 11150"/>
                                    <a:gd name="T14" fmla="+- 0 5779 3070"/>
                                    <a:gd name="T15" fmla="*/ 5779 h 4322"/>
                                    <a:gd name="T16" fmla="+- 0 6400 2126"/>
                                    <a:gd name="T17" fmla="*/ T16 w 11150"/>
                                    <a:gd name="T18" fmla="+- 0 5780 3070"/>
                                    <a:gd name="T19" fmla="*/ 5780 h 4322"/>
                                    <a:gd name="T20" fmla="+- 0 6400 2126"/>
                                    <a:gd name="T21" fmla="*/ T20 w 11150"/>
                                    <a:gd name="T22" fmla="+- 0 5691 3070"/>
                                    <a:gd name="T23" fmla="*/ 5691 h 4322"/>
                                    <a:gd name="T24" fmla="+- 0 6403 2126"/>
                                    <a:gd name="T25" fmla="*/ T24 w 11150"/>
                                    <a:gd name="T26" fmla="+- 0 5691 3070"/>
                                    <a:gd name="T27" fmla="*/ 5691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4277" y="2621"/>
                                      </a:moveTo>
                                      <a:lnTo>
                                        <a:pt x="4219" y="2613"/>
                                      </a:lnTo>
                                      <a:lnTo>
                                        <a:pt x="4212" y="2705"/>
                                      </a:lnTo>
                                      <a:lnTo>
                                        <a:pt x="4267" y="2709"/>
                                      </a:lnTo>
                                      <a:lnTo>
                                        <a:pt x="4274" y="2710"/>
                                      </a:lnTo>
                                      <a:lnTo>
                                        <a:pt x="4274" y="2621"/>
                                      </a:lnTo>
                                      <a:lnTo>
                                        <a:pt x="4277" y="262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2045"/>
                              <wps:cNvSpPr>
                                <a:spLocks/>
                              </wps:cNvSpPr>
                              <wps:spPr bwMode="auto">
                                <a:xfrm>
                                  <a:off x="2126" y="3070"/>
                                  <a:ext cx="11150" cy="4322"/>
                                </a:xfrm>
                                <a:custGeom>
                                  <a:avLst/>
                                  <a:gdLst>
                                    <a:gd name="T0" fmla="+- 0 6434 2126"/>
                                    <a:gd name="T1" fmla="*/ T0 w 11150"/>
                                    <a:gd name="T2" fmla="+- 0 5693 3070"/>
                                    <a:gd name="T3" fmla="*/ 5693 h 4322"/>
                                    <a:gd name="T4" fmla="+- 0 6400 2126"/>
                                    <a:gd name="T5" fmla="*/ T4 w 11150"/>
                                    <a:gd name="T6" fmla="+- 0 5691 3070"/>
                                    <a:gd name="T7" fmla="*/ 5691 h 4322"/>
                                    <a:gd name="T8" fmla="+- 0 6400 2126"/>
                                    <a:gd name="T9" fmla="*/ T8 w 11150"/>
                                    <a:gd name="T10" fmla="+- 0 5780 3070"/>
                                    <a:gd name="T11" fmla="*/ 5780 h 4322"/>
                                    <a:gd name="T12" fmla="+- 0 6429 2126"/>
                                    <a:gd name="T13" fmla="*/ T12 w 11150"/>
                                    <a:gd name="T14" fmla="+- 0 5782 3070"/>
                                    <a:gd name="T15" fmla="*/ 5782 h 4322"/>
                                    <a:gd name="T16" fmla="+- 0 6434 2126"/>
                                    <a:gd name="T17" fmla="*/ T16 w 11150"/>
                                    <a:gd name="T18" fmla="+- 0 5693 3070"/>
                                    <a:gd name="T19" fmla="*/ 5693 h 4322"/>
                                  </a:gdLst>
                                  <a:ahLst/>
                                  <a:cxnLst>
                                    <a:cxn ang="0">
                                      <a:pos x="T1" y="T3"/>
                                    </a:cxn>
                                    <a:cxn ang="0">
                                      <a:pos x="T5" y="T7"/>
                                    </a:cxn>
                                    <a:cxn ang="0">
                                      <a:pos x="T9" y="T11"/>
                                    </a:cxn>
                                    <a:cxn ang="0">
                                      <a:pos x="T13" y="T15"/>
                                    </a:cxn>
                                    <a:cxn ang="0">
                                      <a:pos x="T17" y="T19"/>
                                    </a:cxn>
                                  </a:cxnLst>
                                  <a:rect l="0" t="0" r="r" b="b"/>
                                  <a:pathLst>
                                    <a:path w="11150" h="4322">
                                      <a:moveTo>
                                        <a:pt x="4308" y="2623"/>
                                      </a:moveTo>
                                      <a:lnTo>
                                        <a:pt x="4274" y="2621"/>
                                      </a:lnTo>
                                      <a:lnTo>
                                        <a:pt x="4274" y="2710"/>
                                      </a:lnTo>
                                      <a:lnTo>
                                        <a:pt x="4303" y="2712"/>
                                      </a:lnTo>
                                      <a:lnTo>
                                        <a:pt x="4308" y="26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8" name="Freeform 2046"/>
                              <wps:cNvSpPr>
                                <a:spLocks/>
                              </wps:cNvSpPr>
                              <wps:spPr bwMode="auto">
                                <a:xfrm>
                                  <a:off x="2126" y="3070"/>
                                  <a:ext cx="11150" cy="4322"/>
                                </a:xfrm>
                                <a:custGeom>
                                  <a:avLst/>
                                  <a:gdLst>
                                    <a:gd name="T0" fmla="+- 0 6611 2126"/>
                                    <a:gd name="T1" fmla="*/ T0 w 11150"/>
                                    <a:gd name="T2" fmla="+- 0 5789 3070"/>
                                    <a:gd name="T3" fmla="*/ 5789 h 4322"/>
                                    <a:gd name="T4" fmla="+- 0 6611 2126"/>
                                    <a:gd name="T5" fmla="*/ T4 w 11150"/>
                                    <a:gd name="T6" fmla="+- 0 5698 3070"/>
                                    <a:gd name="T7" fmla="*/ 5698 h 4322"/>
                                    <a:gd name="T8" fmla="+- 0 6523 2126"/>
                                    <a:gd name="T9" fmla="*/ T8 w 11150"/>
                                    <a:gd name="T10" fmla="+- 0 5698 3070"/>
                                    <a:gd name="T11" fmla="*/ 5698 h 4322"/>
                                    <a:gd name="T12" fmla="+- 0 6520 2126"/>
                                    <a:gd name="T13" fmla="*/ T12 w 11150"/>
                                    <a:gd name="T14" fmla="+- 0 5787 3070"/>
                                    <a:gd name="T15" fmla="*/ 5787 h 4322"/>
                                    <a:gd name="T16" fmla="+- 0 6539 2126"/>
                                    <a:gd name="T17" fmla="*/ T16 w 11150"/>
                                    <a:gd name="T18" fmla="+- 0 5787 3070"/>
                                    <a:gd name="T19" fmla="*/ 5787 h 4322"/>
                                    <a:gd name="T20" fmla="+- 0 6611 2126"/>
                                    <a:gd name="T21" fmla="*/ T20 w 11150"/>
                                    <a:gd name="T22" fmla="+- 0 5789 3070"/>
                                    <a:gd name="T23" fmla="*/ 5789 h 4322"/>
                                  </a:gdLst>
                                  <a:ahLst/>
                                  <a:cxnLst>
                                    <a:cxn ang="0">
                                      <a:pos x="T1" y="T3"/>
                                    </a:cxn>
                                    <a:cxn ang="0">
                                      <a:pos x="T5" y="T7"/>
                                    </a:cxn>
                                    <a:cxn ang="0">
                                      <a:pos x="T9" y="T11"/>
                                    </a:cxn>
                                    <a:cxn ang="0">
                                      <a:pos x="T13" y="T15"/>
                                    </a:cxn>
                                    <a:cxn ang="0">
                                      <a:pos x="T17" y="T19"/>
                                    </a:cxn>
                                    <a:cxn ang="0">
                                      <a:pos x="T21" y="T23"/>
                                    </a:cxn>
                                  </a:cxnLst>
                                  <a:rect l="0" t="0" r="r" b="b"/>
                                  <a:pathLst>
                                    <a:path w="11150" h="4322">
                                      <a:moveTo>
                                        <a:pt x="4485" y="2719"/>
                                      </a:moveTo>
                                      <a:lnTo>
                                        <a:pt x="4485" y="2628"/>
                                      </a:lnTo>
                                      <a:lnTo>
                                        <a:pt x="4397" y="2628"/>
                                      </a:lnTo>
                                      <a:lnTo>
                                        <a:pt x="4394" y="2717"/>
                                      </a:lnTo>
                                      <a:lnTo>
                                        <a:pt x="4413" y="2717"/>
                                      </a:lnTo>
                                      <a:lnTo>
                                        <a:pt x="4485" y="271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47"/>
                              <wps:cNvSpPr>
                                <a:spLocks/>
                              </wps:cNvSpPr>
                              <wps:spPr bwMode="auto">
                                <a:xfrm>
                                  <a:off x="2126" y="3070"/>
                                  <a:ext cx="11150" cy="4322"/>
                                </a:xfrm>
                                <a:custGeom>
                                  <a:avLst/>
                                  <a:gdLst>
                                    <a:gd name="T0" fmla="+- 0 6794 2126"/>
                                    <a:gd name="T1" fmla="*/ T0 w 11150"/>
                                    <a:gd name="T2" fmla="+- 0 5784 3070"/>
                                    <a:gd name="T3" fmla="*/ 5784 h 4322"/>
                                    <a:gd name="T4" fmla="+- 0 6789 2126"/>
                                    <a:gd name="T5" fmla="*/ T4 w 11150"/>
                                    <a:gd name="T6" fmla="+- 0 5695 3070"/>
                                    <a:gd name="T7" fmla="*/ 5695 h 4322"/>
                                    <a:gd name="T8" fmla="+- 0 6755 2126"/>
                                    <a:gd name="T9" fmla="*/ T8 w 11150"/>
                                    <a:gd name="T10" fmla="+- 0 5695 3070"/>
                                    <a:gd name="T11" fmla="*/ 5695 h 4322"/>
                                    <a:gd name="T12" fmla="+- 0 6700 2126"/>
                                    <a:gd name="T13" fmla="*/ T12 w 11150"/>
                                    <a:gd name="T14" fmla="+- 0 5698 3070"/>
                                    <a:gd name="T15" fmla="*/ 5698 h 4322"/>
                                    <a:gd name="T16" fmla="+- 0 6703 2126"/>
                                    <a:gd name="T17" fmla="*/ T16 w 11150"/>
                                    <a:gd name="T18" fmla="+- 0 5787 3070"/>
                                    <a:gd name="T19" fmla="*/ 5787 h 4322"/>
                                    <a:gd name="T20" fmla="+- 0 6760 2126"/>
                                    <a:gd name="T21" fmla="*/ T20 w 11150"/>
                                    <a:gd name="T22" fmla="+- 0 5787 3070"/>
                                    <a:gd name="T23" fmla="*/ 5787 h 4322"/>
                                    <a:gd name="T24" fmla="+- 0 6794 2126"/>
                                    <a:gd name="T25" fmla="*/ T24 w 11150"/>
                                    <a:gd name="T26" fmla="+- 0 5784 3070"/>
                                    <a:gd name="T27" fmla="*/ 5784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4668" y="2714"/>
                                      </a:moveTo>
                                      <a:lnTo>
                                        <a:pt x="4663" y="2625"/>
                                      </a:lnTo>
                                      <a:lnTo>
                                        <a:pt x="4629" y="2625"/>
                                      </a:lnTo>
                                      <a:lnTo>
                                        <a:pt x="4574" y="2628"/>
                                      </a:lnTo>
                                      <a:lnTo>
                                        <a:pt x="4577" y="2717"/>
                                      </a:lnTo>
                                      <a:lnTo>
                                        <a:pt x="4634" y="2717"/>
                                      </a:lnTo>
                                      <a:lnTo>
                                        <a:pt x="4668" y="271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0" name="Freeform 2048"/>
                              <wps:cNvSpPr>
                                <a:spLocks/>
                              </wps:cNvSpPr>
                              <wps:spPr bwMode="auto">
                                <a:xfrm>
                                  <a:off x="2126" y="3070"/>
                                  <a:ext cx="11150" cy="4322"/>
                                </a:xfrm>
                                <a:custGeom>
                                  <a:avLst/>
                                  <a:gdLst>
                                    <a:gd name="T0" fmla="+- 0 6974 2126"/>
                                    <a:gd name="T1" fmla="*/ T0 w 11150"/>
                                    <a:gd name="T2" fmla="+- 0 5775 3070"/>
                                    <a:gd name="T3" fmla="*/ 5775 h 4322"/>
                                    <a:gd name="T4" fmla="+- 0 6967 2126"/>
                                    <a:gd name="T5" fmla="*/ T4 w 11150"/>
                                    <a:gd name="T6" fmla="+- 0 5683 3070"/>
                                    <a:gd name="T7" fmla="*/ 5683 h 4322"/>
                                    <a:gd name="T8" fmla="+- 0 6945 2126"/>
                                    <a:gd name="T9" fmla="*/ T8 w 11150"/>
                                    <a:gd name="T10" fmla="+- 0 5686 3070"/>
                                    <a:gd name="T11" fmla="*/ 5686 h 4322"/>
                                    <a:gd name="T12" fmla="+- 0 6907 2126"/>
                                    <a:gd name="T13" fmla="*/ T12 w 11150"/>
                                    <a:gd name="T14" fmla="+- 0 5688 3070"/>
                                    <a:gd name="T15" fmla="*/ 5688 h 4322"/>
                                    <a:gd name="T16" fmla="+- 0 6878 2126"/>
                                    <a:gd name="T17" fmla="*/ T16 w 11150"/>
                                    <a:gd name="T18" fmla="+- 0 5691 3070"/>
                                    <a:gd name="T19" fmla="*/ 5691 h 4322"/>
                                    <a:gd name="T20" fmla="+- 0 6883 2126"/>
                                    <a:gd name="T21" fmla="*/ T20 w 11150"/>
                                    <a:gd name="T22" fmla="+- 0 5779 3070"/>
                                    <a:gd name="T23" fmla="*/ 5779 h 4322"/>
                                    <a:gd name="T24" fmla="+- 0 6911 2126"/>
                                    <a:gd name="T25" fmla="*/ T24 w 11150"/>
                                    <a:gd name="T26" fmla="+- 0 5779 3070"/>
                                    <a:gd name="T27" fmla="*/ 5779 h 4322"/>
                                    <a:gd name="T28" fmla="+- 0 6952 2126"/>
                                    <a:gd name="T29" fmla="*/ T28 w 11150"/>
                                    <a:gd name="T30" fmla="+- 0 5777 3070"/>
                                    <a:gd name="T31" fmla="*/ 5777 h 4322"/>
                                    <a:gd name="T32" fmla="+- 0 6974 2126"/>
                                    <a:gd name="T33" fmla="*/ T32 w 11150"/>
                                    <a:gd name="T34" fmla="+- 0 5775 3070"/>
                                    <a:gd name="T35" fmla="*/ 5775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4848" y="2705"/>
                                      </a:moveTo>
                                      <a:lnTo>
                                        <a:pt x="4841" y="2613"/>
                                      </a:lnTo>
                                      <a:lnTo>
                                        <a:pt x="4819" y="2616"/>
                                      </a:lnTo>
                                      <a:lnTo>
                                        <a:pt x="4781" y="2618"/>
                                      </a:lnTo>
                                      <a:lnTo>
                                        <a:pt x="4752" y="2621"/>
                                      </a:lnTo>
                                      <a:lnTo>
                                        <a:pt x="4757" y="2709"/>
                                      </a:lnTo>
                                      <a:lnTo>
                                        <a:pt x="4785" y="2709"/>
                                      </a:lnTo>
                                      <a:lnTo>
                                        <a:pt x="4826" y="2707"/>
                                      </a:lnTo>
                                      <a:lnTo>
                                        <a:pt x="4848" y="27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49"/>
                              <wps:cNvSpPr>
                                <a:spLocks/>
                              </wps:cNvSpPr>
                              <wps:spPr bwMode="auto">
                                <a:xfrm>
                                  <a:off x="2126" y="3070"/>
                                  <a:ext cx="11150" cy="4322"/>
                                </a:xfrm>
                                <a:custGeom>
                                  <a:avLst/>
                                  <a:gdLst>
                                    <a:gd name="T0" fmla="+- 0 7154 2126"/>
                                    <a:gd name="T1" fmla="*/ T0 w 11150"/>
                                    <a:gd name="T2" fmla="+- 0 5763 3070"/>
                                    <a:gd name="T3" fmla="*/ 5763 h 4322"/>
                                    <a:gd name="T4" fmla="+- 0 7147 2126"/>
                                    <a:gd name="T5" fmla="*/ T4 w 11150"/>
                                    <a:gd name="T6" fmla="+- 0 5671 3070"/>
                                    <a:gd name="T7" fmla="*/ 5671 h 4322"/>
                                    <a:gd name="T8" fmla="+- 0 7113 2126"/>
                                    <a:gd name="T9" fmla="*/ T8 w 11150"/>
                                    <a:gd name="T10" fmla="+- 0 5674 3070"/>
                                    <a:gd name="T11" fmla="*/ 5674 h 4322"/>
                                    <a:gd name="T12" fmla="+- 0 7070 2126"/>
                                    <a:gd name="T13" fmla="*/ T12 w 11150"/>
                                    <a:gd name="T14" fmla="+- 0 5676 3070"/>
                                    <a:gd name="T15" fmla="*/ 5676 h 4322"/>
                                    <a:gd name="T16" fmla="+- 0 7058 2126"/>
                                    <a:gd name="T17" fmla="*/ T16 w 11150"/>
                                    <a:gd name="T18" fmla="+- 0 5679 3070"/>
                                    <a:gd name="T19" fmla="*/ 5679 h 4322"/>
                                    <a:gd name="T20" fmla="+- 0 7065 2126"/>
                                    <a:gd name="T21" fmla="*/ T20 w 11150"/>
                                    <a:gd name="T22" fmla="+- 0 5767 3070"/>
                                    <a:gd name="T23" fmla="*/ 5767 h 4322"/>
                                    <a:gd name="T24" fmla="+- 0 7077 2126"/>
                                    <a:gd name="T25" fmla="*/ T24 w 11150"/>
                                    <a:gd name="T26" fmla="+- 0 5767 3070"/>
                                    <a:gd name="T27" fmla="*/ 5767 h 4322"/>
                                    <a:gd name="T28" fmla="+- 0 7120 2126"/>
                                    <a:gd name="T29" fmla="*/ T28 w 11150"/>
                                    <a:gd name="T30" fmla="+- 0 5765 3070"/>
                                    <a:gd name="T31" fmla="*/ 5765 h 4322"/>
                                    <a:gd name="T32" fmla="+- 0 7154 2126"/>
                                    <a:gd name="T33" fmla="*/ T32 w 11150"/>
                                    <a:gd name="T34" fmla="+- 0 5763 3070"/>
                                    <a:gd name="T35" fmla="*/ 576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5028" y="2693"/>
                                      </a:moveTo>
                                      <a:lnTo>
                                        <a:pt x="5021" y="2601"/>
                                      </a:lnTo>
                                      <a:lnTo>
                                        <a:pt x="4987" y="2604"/>
                                      </a:lnTo>
                                      <a:lnTo>
                                        <a:pt x="4944" y="2606"/>
                                      </a:lnTo>
                                      <a:lnTo>
                                        <a:pt x="4932" y="2609"/>
                                      </a:lnTo>
                                      <a:lnTo>
                                        <a:pt x="4939" y="2697"/>
                                      </a:lnTo>
                                      <a:lnTo>
                                        <a:pt x="4951" y="2697"/>
                                      </a:lnTo>
                                      <a:lnTo>
                                        <a:pt x="4994" y="2695"/>
                                      </a:lnTo>
                                      <a:lnTo>
                                        <a:pt x="5028" y="269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2" name="Freeform 2050"/>
                              <wps:cNvSpPr>
                                <a:spLocks/>
                              </wps:cNvSpPr>
                              <wps:spPr bwMode="auto">
                                <a:xfrm>
                                  <a:off x="2126" y="3070"/>
                                  <a:ext cx="11150" cy="4322"/>
                                </a:xfrm>
                                <a:custGeom>
                                  <a:avLst/>
                                  <a:gdLst>
                                    <a:gd name="T0" fmla="+- 0 7250 2126"/>
                                    <a:gd name="T1" fmla="*/ T0 w 11150"/>
                                    <a:gd name="T2" fmla="+- 0 5752 3070"/>
                                    <a:gd name="T3" fmla="*/ 5752 h 4322"/>
                                    <a:gd name="T4" fmla="+- 0 7250 2126"/>
                                    <a:gd name="T5" fmla="*/ T4 w 11150"/>
                                    <a:gd name="T6" fmla="+- 0 5662 3070"/>
                                    <a:gd name="T7" fmla="*/ 5662 h 4322"/>
                                    <a:gd name="T8" fmla="+- 0 7235 2126"/>
                                    <a:gd name="T9" fmla="*/ T8 w 11150"/>
                                    <a:gd name="T10" fmla="+- 0 5664 3070"/>
                                    <a:gd name="T11" fmla="*/ 5664 h 4322"/>
                                    <a:gd name="T12" fmla="+- 0 7245 2126"/>
                                    <a:gd name="T13" fmla="*/ T12 w 11150"/>
                                    <a:gd name="T14" fmla="+- 0 5753 3070"/>
                                    <a:gd name="T15" fmla="*/ 5753 h 4322"/>
                                    <a:gd name="T16" fmla="+- 0 7250 2126"/>
                                    <a:gd name="T17" fmla="*/ T16 w 11150"/>
                                    <a:gd name="T18" fmla="+- 0 5752 3070"/>
                                    <a:gd name="T19" fmla="*/ 5752 h 4322"/>
                                  </a:gdLst>
                                  <a:ahLst/>
                                  <a:cxnLst>
                                    <a:cxn ang="0">
                                      <a:pos x="T1" y="T3"/>
                                    </a:cxn>
                                    <a:cxn ang="0">
                                      <a:pos x="T5" y="T7"/>
                                    </a:cxn>
                                    <a:cxn ang="0">
                                      <a:pos x="T9" y="T11"/>
                                    </a:cxn>
                                    <a:cxn ang="0">
                                      <a:pos x="T13" y="T15"/>
                                    </a:cxn>
                                    <a:cxn ang="0">
                                      <a:pos x="T17" y="T19"/>
                                    </a:cxn>
                                  </a:cxnLst>
                                  <a:rect l="0" t="0" r="r" b="b"/>
                                  <a:pathLst>
                                    <a:path w="11150" h="4322">
                                      <a:moveTo>
                                        <a:pt x="5124" y="2682"/>
                                      </a:moveTo>
                                      <a:lnTo>
                                        <a:pt x="5124" y="2592"/>
                                      </a:lnTo>
                                      <a:lnTo>
                                        <a:pt x="5109" y="2594"/>
                                      </a:lnTo>
                                      <a:lnTo>
                                        <a:pt x="5119" y="2683"/>
                                      </a:lnTo>
                                      <a:lnTo>
                                        <a:pt x="5124" y="268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1"/>
                              <wps:cNvSpPr>
                                <a:spLocks/>
                              </wps:cNvSpPr>
                              <wps:spPr bwMode="auto">
                                <a:xfrm>
                                  <a:off x="2126" y="3070"/>
                                  <a:ext cx="11150" cy="4322"/>
                                </a:xfrm>
                                <a:custGeom>
                                  <a:avLst/>
                                  <a:gdLst>
                                    <a:gd name="T0" fmla="+- 0 7336 2126"/>
                                    <a:gd name="T1" fmla="*/ T0 w 11150"/>
                                    <a:gd name="T2" fmla="+- 0 5739 3070"/>
                                    <a:gd name="T3" fmla="*/ 5739 h 4322"/>
                                    <a:gd name="T4" fmla="+- 0 7322 2126"/>
                                    <a:gd name="T5" fmla="*/ T4 w 11150"/>
                                    <a:gd name="T6" fmla="+- 0 5650 3070"/>
                                    <a:gd name="T7" fmla="*/ 5650 h 4322"/>
                                    <a:gd name="T8" fmla="+- 0 7295 2126"/>
                                    <a:gd name="T9" fmla="*/ T8 w 11150"/>
                                    <a:gd name="T10" fmla="+- 0 5655 3070"/>
                                    <a:gd name="T11" fmla="*/ 5655 h 4322"/>
                                    <a:gd name="T12" fmla="+- 0 7247 2126"/>
                                    <a:gd name="T13" fmla="*/ T12 w 11150"/>
                                    <a:gd name="T14" fmla="+- 0 5662 3070"/>
                                    <a:gd name="T15" fmla="*/ 5662 h 4322"/>
                                    <a:gd name="T16" fmla="+- 0 7250 2126"/>
                                    <a:gd name="T17" fmla="*/ T16 w 11150"/>
                                    <a:gd name="T18" fmla="+- 0 5662 3070"/>
                                    <a:gd name="T19" fmla="*/ 5662 h 4322"/>
                                    <a:gd name="T20" fmla="+- 0 7250 2126"/>
                                    <a:gd name="T21" fmla="*/ T20 w 11150"/>
                                    <a:gd name="T22" fmla="+- 0 5752 3070"/>
                                    <a:gd name="T23" fmla="*/ 5752 h 4322"/>
                                    <a:gd name="T24" fmla="+- 0 7259 2126"/>
                                    <a:gd name="T25" fmla="*/ T24 w 11150"/>
                                    <a:gd name="T26" fmla="+- 0 5751 3070"/>
                                    <a:gd name="T27" fmla="*/ 5751 h 4322"/>
                                    <a:gd name="T28" fmla="+- 0 7310 2126"/>
                                    <a:gd name="T29" fmla="*/ T28 w 11150"/>
                                    <a:gd name="T30" fmla="+- 0 5743 3070"/>
                                    <a:gd name="T31" fmla="*/ 5743 h 4322"/>
                                    <a:gd name="T32" fmla="+- 0 7336 2126"/>
                                    <a:gd name="T33" fmla="*/ T32 w 11150"/>
                                    <a:gd name="T34" fmla="+- 0 5739 3070"/>
                                    <a:gd name="T35" fmla="*/ 5739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5210" y="2669"/>
                                      </a:moveTo>
                                      <a:lnTo>
                                        <a:pt x="5196" y="2580"/>
                                      </a:lnTo>
                                      <a:lnTo>
                                        <a:pt x="5169" y="2585"/>
                                      </a:lnTo>
                                      <a:lnTo>
                                        <a:pt x="5121" y="2592"/>
                                      </a:lnTo>
                                      <a:lnTo>
                                        <a:pt x="5124" y="2592"/>
                                      </a:lnTo>
                                      <a:lnTo>
                                        <a:pt x="5124" y="2682"/>
                                      </a:lnTo>
                                      <a:lnTo>
                                        <a:pt x="5133" y="2681"/>
                                      </a:lnTo>
                                      <a:lnTo>
                                        <a:pt x="5184" y="2673"/>
                                      </a:lnTo>
                                      <a:lnTo>
                                        <a:pt x="5210" y="266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4" name="Freeform 2052"/>
                              <wps:cNvSpPr>
                                <a:spLocks/>
                              </wps:cNvSpPr>
                              <wps:spPr bwMode="auto">
                                <a:xfrm>
                                  <a:off x="2126" y="3070"/>
                                  <a:ext cx="11150" cy="4322"/>
                                </a:xfrm>
                                <a:custGeom>
                                  <a:avLst/>
                                  <a:gdLst>
                                    <a:gd name="T0" fmla="+- 0 7516 2126"/>
                                    <a:gd name="T1" fmla="*/ T0 w 11150"/>
                                    <a:gd name="T2" fmla="+- 0 5705 3070"/>
                                    <a:gd name="T3" fmla="*/ 5705 h 4322"/>
                                    <a:gd name="T4" fmla="+- 0 7497 2126"/>
                                    <a:gd name="T5" fmla="*/ T4 w 11150"/>
                                    <a:gd name="T6" fmla="+- 0 5616 3070"/>
                                    <a:gd name="T7" fmla="*/ 5616 h 4322"/>
                                    <a:gd name="T8" fmla="+- 0 7442 2126"/>
                                    <a:gd name="T9" fmla="*/ T8 w 11150"/>
                                    <a:gd name="T10" fmla="+- 0 5628 3070"/>
                                    <a:gd name="T11" fmla="*/ 5628 h 4322"/>
                                    <a:gd name="T12" fmla="+- 0 7408 2126"/>
                                    <a:gd name="T13" fmla="*/ T12 w 11150"/>
                                    <a:gd name="T14" fmla="+- 0 5635 3070"/>
                                    <a:gd name="T15" fmla="*/ 5635 h 4322"/>
                                    <a:gd name="T16" fmla="+- 0 7425 2126"/>
                                    <a:gd name="T17" fmla="*/ T16 w 11150"/>
                                    <a:gd name="T18" fmla="+- 0 5724 3070"/>
                                    <a:gd name="T19" fmla="*/ 5724 h 4322"/>
                                    <a:gd name="T20" fmla="+- 0 7461 2126"/>
                                    <a:gd name="T21" fmla="*/ T20 w 11150"/>
                                    <a:gd name="T22" fmla="+- 0 5717 3070"/>
                                    <a:gd name="T23" fmla="*/ 5717 h 4322"/>
                                    <a:gd name="T24" fmla="+- 0 7516 2126"/>
                                    <a:gd name="T25" fmla="*/ T24 w 11150"/>
                                    <a:gd name="T26" fmla="+- 0 5705 3070"/>
                                    <a:gd name="T27" fmla="*/ 570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5390" y="2635"/>
                                      </a:moveTo>
                                      <a:lnTo>
                                        <a:pt x="5371" y="2546"/>
                                      </a:lnTo>
                                      <a:lnTo>
                                        <a:pt x="5316" y="2558"/>
                                      </a:lnTo>
                                      <a:lnTo>
                                        <a:pt x="5282" y="2565"/>
                                      </a:lnTo>
                                      <a:lnTo>
                                        <a:pt x="5299" y="2654"/>
                                      </a:lnTo>
                                      <a:lnTo>
                                        <a:pt x="5335" y="2647"/>
                                      </a:lnTo>
                                      <a:lnTo>
                                        <a:pt x="5390" y="263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53"/>
                              <wps:cNvSpPr>
                                <a:spLocks/>
                              </wps:cNvSpPr>
                              <wps:spPr bwMode="auto">
                                <a:xfrm>
                                  <a:off x="2126" y="3070"/>
                                  <a:ext cx="11150" cy="4322"/>
                                </a:xfrm>
                                <a:custGeom>
                                  <a:avLst/>
                                  <a:gdLst>
                                    <a:gd name="T0" fmla="+- 0 7691 2126"/>
                                    <a:gd name="T1" fmla="*/ T0 w 11150"/>
                                    <a:gd name="T2" fmla="+- 0 5664 3070"/>
                                    <a:gd name="T3" fmla="*/ 5664 h 4322"/>
                                    <a:gd name="T4" fmla="+- 0 7670 2126"/>
                                    <a:gd name="T5" fmla="*/ T4 w 11150"/>
                                    <a:gd name="T6" fmla="+- 0 5575 3070"/>
                                    <a:gd name="T7" fmla="*/ 5575 h 4322"/>
                                    <a:gd name="T8" fmla="+- 0 7648 2126"/>
                                    <a:gd name="T9" fmla="*/ T8 w 11150"/>
                                    <a:gd name="T10" fmla="+- 0 5580 3070"/>
                                    <a:gd name="T11" fmla="*/ 5580 h 4322"/>
                                    <a:gd name="T12" fmla="+- 0 7583 2126"/>
                                    <a:gd name="T13" fmla="*/ T12 w 11150"/>
                                    <a:gd name="T14" fmla="+- 0 5597 3070"/>
                                    <a:gd name="T15" fmla="*/ 5597 h 4322"/>
                                    <a:gd name="T16" fmla="+- 0 7603 2126"/>
                                    <a:gd name="T17" fmla="*/ T16 w 11150"/>
                                    <a:gd name="T18" fmla="+- 0 5683 3070"/>
                                    <a:gd name="T19" fmla="*/ 5683 h 4322"/>
                                    <a:gd name="T20" fmla="+- 0 7670 2126"/>
                                    <a:gd name="T21" fmla="*/ T20 w 11150"/>
                                    <a:gd name="T22" fmla="+- 0 5669 3070"/>
                                    <a:gd name="T23" fmla="*/ 5669 h 4322"/>
                                    <a:gd name="T24" fmla="+- 0 7691 2126"/>
                                    <a:gd name="T25" fmla="*/ T24 w 11150"/>
                                    <a:gd name="T26" fmla="+- 0 5664 3070"/>
                                    <a:gd name="T27" fmla="*/ 5664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5565" y="2594"/>
                                      </a:moveTo>
                                      <a:lnTo>
                                        <a:pt x="5544" y="2505"/>
                                      </a:lnTo>
                                      <a:lnTo>
                                        <a:pt x="5522" y="2510"/>
                                      </a:lnTo>
                                      <a:lnTo>
                                        <a:pt x="5457" y="2527"/>
                                      </a:lnTo>
                                      <a:lnTo>
                                        <a:pt x="5477" y="2613"/>
                                      </a:lnTo>
                                      <a:lnTo>
                                        <a:pt x="5544" y="2599"/>
                                      </a:lnTo>
                                      <a:lnTo>
                                        <a:pt x="5565" y="25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6" name="Freeform 2054"/>
                              <wps:cNvSpPr>
                                <a:spLocks/>
                              </wps:cNvSpPr>
                              <wps:spPr bwMode="auto">
                                <a:xfrm>
                                  <a:off x="2126" y="3070"/>
                                  <a:ext cx="11150" cy="4322"/>
                                </a:xfrm>
                                <a:custGeom>
                                  <a:avLst/>
                                  <a:gdLst>
                                    <a:gd name="T0" fmla="+- 0 7867 2126"/>
                                    <a:gd name="T1" fmla="*/ T0 w 11150"/>
                                    <a:gd name="T2" fmla="+- 0 5619 3070"/>
                                    <a:gd name="T3" fmla="*/ 5619 h 4322"/>
                                    <a:gd name="T4" fmla="+- 0 7845 2126"/>
                                    <a:gd name="T5" fmla="*/ T4 w 11150"/>
                                    <a:gd name="T6" fmla="+- 0 5532 3070"/>
                                    <a:gd name="T7" fmla="*/ 5532 h 4322"/>
                                    <a:gd name="T8" fmla="+- 0 7756 2126"/>
                                    <a:gd name="T9" fmla="*/ T8 w 11150"/>
                                    <a:gd name="T10" fmla="+- 0 5554 3070"/>
                                    <a:gd name="T11" fmla="*/ 5554 h 4322"/>
                                    <a:gd name="T12" fmla="+- 0 7780 2126"/>
                                    <a:gd name="T13" fmla="*/ T12 w 11150"/>
                                    <a:gd name="T14" fmla="+- 0 5640 3070"/>
                                    <a:gd name="T15" fmla="*/ 5640 h 4322"/>
                                    <a:gd name="T16" fmla="+- 0 7867 2126"/>
                                    <a:gd name="T17" fmla="*/ T16 w 11150"/>
                                    <a:gd name="T18" fmla="+- 0 5619 3070"/>
                                    <a:gd name="T19" fmla="*/ 5619 h 4322"/>
                                  </a:gdLst>
                                  <a:ahLst/>
                                  <a:cxnLst>
                                    <a:cxn ang="0">
                                      <a:pos x="T1" y="T3"/>
                                    </a:cxn>
                                    <a:cxn ang="0">
                                      <a:pos x="T5" y="T7"/>
                                    </a:cxn>
                                    <a:cxn ang="0">
                                      <a:pos x="T9" y="T11"/>
                                    </a:cxn>
                                    <a:cxn ang="0">
                                      <a:pos x="T13" y="T15"/>
                                    </a:cxn>
                                    <a:cxn ang="0">
                                      <a:pos x="T17" y="T19"/>
                                    </a:cxn>
                                  </a:cxnLst>
                                  <a:rect l="0" t="0" r="r" b="b"/>
                                  <a:pathLst>
                                    <a:path w="11150" h="4322">
                                      <a:moveTo>
                                        <a:pt x="5741" y="2549"/>
                                      </a:moveTo>
                                      <a:lnTo>
                                        <a:pt x="5719" y="2462"/>
                                      </a:lnTo>
                                      <a:lnTo>
                                        <a:pt x="5630" y="2484"/>
                                      </a:lnTo>
                                      <a:lnTo>
                                        <a:pt x="5654" y="2570"/>
                                      </a:lnTo>
                                      <a:lnTo>
                                        <a:pt x="5741" y="254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55"/>
                              <wps:cNvSpPr>
                                <a:spLocks/>
                              </wps:cNvSpPr>
                              <wps:spPr bwMode="auto">
                                <a:xfrm>
                                  <a:off x="2126" y="3070"/>
                                  <a:ext cx="11150" cy="4322"/>
                                </a:xfrm>
                                <a:custGeom>
                                  <a:avLst/>
                                  <a:gdLst>
                                    <a:gd name="T0" fmla="+- 0 8042 2126"/>
                                    <a:gd name="T1" fmla="*/ T0 w 11150"/>
                                    <a:gd name="T2" fmla="+- 0 5575 3070"/>
                                    <a:gd name="T3" fmla="*/ 5575 h 4322"/>
                                    <a:gd name="T4" fmla="+- 0 8020 2126"/>
                                    <a:gd name="T5" fmla="*/ T4 w 11150"/>
                                    <a:gd name="T6" fmla="+- 0 5489 3070"/>
                                    <a:gd name="T7" fmla="*/ 5489 h 4322"/>
                                    <a:gd name="T8" fmla="+- 0 7970 2126"/>
                                    <a:gd name="T9" fmla="*/ T8 w 11150"/>
                                    <a:gd name="T10" fmla="+- 0 5501 3070"/>
                                    <a:gd name="T11" fmla="*/ 5501 h 4322"/>
                                    <a:gd name="T12" fmla="+- 0 7931 2126"/>
                                    <a:gd name="T13" fmla="*/ T12 w 11150"/>
                                    <a:gd name="T14" fmla="+- 0 5511 3070"/>
                                    <a:gd name="T15" fmla="*/ 5511 h 4322"/>
                                    <a:gd name="T16" fmla="+- 0 7953 2126"/>
                                    <a:gd name="T17" fmla="*/ T16 w 11150"/>
                                    <a:gd name="T18" fmla="+- 0 5597 3070"/>
                                    <a:gd name="T19" fmla="*/ 5597 h 4322"/>
                                    <a:gd name="T20" fmla="+- 0 7991 2126"/>
                                    <a:gd name="T21" fmla="*/ T20 w 11150"/>
                                    <a:gd name="T22" fmla="+- 0 5587 3070"/>
                                    <a:gd name="T23" fmla="*/ 5587 h 4322"/>
                                    <a:gd name="T24" fmla="+- 0 8042 2126"/>
                                    <a:gd name="T25" fmla="*/ T24 w 11150"/>
                                    <a:gd name="T26" fmla="+- 0 5575 3070"/>
                                    <a:gd name="T27" fmla="*/ 557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5916" y="2505"/>
                                      </a:moveTo>
                                      <a:lnTo>
                                        <a:pt x="5894" y="2419"/>
                                      </a:lnTo>
                                      <a:lnTo>
                                        <a:pt x="5844" y="2431"/>
                                      </a:lnTo>
                                      <a:lnTo>
                                        <a:pt x="5805" y="2441"/>
                                      </a:lnTo>
                                      <a:lnTo>
                                        <a:pt x="5827" y="2527"/>
                                      </a:lnTo>
                                      <a:lnTo>
                                        <a:pt x="5865" y="2517"/>
                                      </a:lnTo>
                                      <a:lnTo>
                                        <a:pt x="5916" y="25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Freeform 2056"/>
                              <wps:cNvSpPr>
                                <a:spLocks/>
                              </wps:cNvSpPr>
                              <wps:spPr bwMode="auto">
                                <a:xfrm>
                                  <a:off x="2126" y="3070"/>
                                  <a:ext cx="11150" cy="4322"/>
                                </a:xfrm>
                                <a:custGeom>
                                  <a:avLst/>
                                  <a:gdLst>
                                    <a:gd name="T0" fmla="+- 0 8215 2126"/>
                                    <a:gd name="T1" fmla="*/ T0 w 11150"/>
                                    <a:gd name="T2" fmla="+- 0 5537 3070"/>
                                    <a:gd name="T3" fmla="*/ 5537 h 4322"/>
                                    <a:gd name="T4" fmla="+- 0 8195 2126"/>
                                    <a:gd name="T5" fmla="*/ T4 w 11150"/>
                                    <a:gd name="T6" fmla="+- 0 5448 3070"/>
                                    <a:gd name="T7" fmla="*/ 5448 h 4322"/>
                                    <a:gd name="T8" fmla="+- 0 8188 2126"/>
                                    <a:gd name="T9" fmla="*/ T8 w 11150"/>
                                    <a:gd name="T10" fmla="+- 0 5448 3070"/>
                                    <a:gd name="T11" fmla="*/ 5448 h 4322"/>
                                    <a:gd name="T12" fmla="+- 0 8109 2126"/>
                                    <a:gd name="T13" fmla="*/ T12 w 11150"/>
                                    <a:gd name="T14" fmla="+- 0 5467 3070"/>
                                    <a:gd name="T15" fmla="*/ 5467 h 4322"/>
                                    <a:gd name="T16" fmla="+- 0 8128 2126"/>
                                    <a:gd name="T17" fmla="*/ T16 w 11150"/>
                                    <a:gd name="T18" fmla="+- 0 5556 3070"/>
                                    <a:gd name="T19" fmla="*/ 5556 h 4322"/>
                                    <a:gd name="T20" fmla="+- 0 8207 2126"/>
                                    <a:gd name="T21" fmla="*/ T20 w 11150"/>
                                    <a:gd name="T22" fmla="+- 0 5537 3070"/>
                                    <a:gd name="T23" fmla="*/ 5537 h 4322"/>
                                    <a:gd name="T24" fmla="+- 0 8215 2126"/>
                                    <a:gd name="T25" fmla="*/ T24 w 11150"/>
                                    <a:gd name="T26" fmla="+- 0 5537 3070"/>
                                    <a:gd name="T27" fmla="*/ 5537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6089" y="2467"/>
                                      </a:moveTo>
                                      <a:lnTo>
                                        <a:pt x="6069" y="2378"/>
                                      </a:lnTo>
                                      <a:lnTo>
                                        <a:pt x="6062" y="2378"/>
                                      </a:lnTo>
                                      <a:lnTo>
                                        <a:pt x="5983" y="2397"/>
                                      </a:lnTo>
                                      <a:lnTo>
                                        <a:pt x="6002" y="2486"/>
                                      </a:lnTo>
                                      <a:lnTo>
                                        <a:pt x="6081" y="2467"/>
                                      </a:lnTo>
                                      <a:lnTo>
                                        <a:pt x="6089" y="246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057"/>
                              <wps:cNvSpPr>
                                <a:spLocks/>
                              </wps:cNvSpPr>
                              <wps:spPr bwMode="auto">
                                <a:xfrm>
                                  <a:off x="2126" y="3070"/>
                                  <a:ext cx="11150" cy="4322"/>
                                </a:xfrm>
                                <a:custGeom>
                                  <a:avLst/>
                                  <a:gdLst>
                                    <a:gd name="T0" fmla="+- 0 8390 2126"/>
                                    <a:gd name="T1" fmla="*/ T0 w 11150"/>
                                    <a:gd name="T2" fmla="+- 0 5503 3070"/>
                                    <a:gd name="T3" fmla="*/ 5503 h 4322"/>
                                    <a:gd name="T4" fmla="+- 0 8375 2126"/>
                                    <a:gd name="T5" fmla="*/ T4 w 11150"/>
                                    <a:gd name="T6" fmla="+- 0 5415 3070"/>
                                    <a:gd name="T7" fmla="*/ 5415 h 4322"/>
                                    <a:gd name="T8" fmla="+- 0 8354 2126"/>
                                    <a:gd name="T9" fmla="*/ T8 w 11150"/>
                                    <a:gd name="T10" fmla="+- 0 5417 3070"/>
                                    <a:gd name="T11" fmla="*/ 5417 h 4322"/>
                                    <a:gd name="T12" fmla="+- 0 8299 2126"/>
                                    <a:gd name="T13" fmla="*/ T12 w 11150"/>
                                    <a:gd name="T14" fmla="+- 0 5427 3070"/>
                                    <a:gd name="T15" fmla="*/ 5427 h 4322"/>
                                    <a:gd name="T16" fmla="+- 0 8284 2126"/>
                                    <a:gd name="T17" fmla="*/ T16 w 11150"/>
                                    <a:gd name="T18" fmla="+- 0 5429 3070"/>
                                    <a:gd name="T19" fmla="*/ 5429 h 4322"/>
                                    <a:gd name="T20" fmla="+- 0 8303 2126"/>
                                    <a:gd name="T21" fmla="*/ T20 w 11150"/>
                                    <a:gd name="T22" fmla="+- 0 5518 3070"/>
                                    <a:gd name="T23" fmla="*/ 5518 h 4322"/>
                                    <a:gd name="T24" fmla="+- 0 8315 2126"/>
                                    <a:gd name="T25" fmla="*/ T24 w 11150"/>
                                    <a:gd name="T26" fmla="+- 0 5515 3070"/>
                                    <a:gd name="T27" fmla="*/ 5515 h 4322"/>
                                    <a:gd name="T28" fmla="+- 0 8368 2126"/>
                                    <a:gd name="T29" fmla="*/ T28 w 11150"/>
                                    <a:gd name="T30" fmla="+- 0 5506 3070"/>
                                    <a:gd name="T31" fmla="*/ 5506 h 4322"/>
                                    <a:gd name="T32" fmla="+- 0 8390 2126"/>
                                    <a:gd name="T33" fmla="*/ T32 w 11150"/>
                                    <a:gd name="T34" fmla="+- 0 5503 3070"/>
                                    <a:gd name="T35" fmla="*/ 550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6264" y="2433"/>
                                      </a:moveTo>
                                      <a:lnTo>
                                        <a:pt x="6249" y="2345"/>
                                      </a:lnTo>
                                      <a:lnTo>
                                        <a:pt x="6228" y="2347"/>
                                      </a:lnTo>
                                      <a:lnTo>
                                        <a:pt x="6173" y="2357"/>
                                      </a:lnTo>
                                      <a:lnTo>
                                        <a:pt x="6158" y="2359"/>
                                      </a:lnTo>
                                      <a:lnTo>
                                        <a:pt x="6177" y="2448"/>
                                      </a:lnTo>
                                      <a:lnTo>
                                        <a:pt x="6189" y="2445"/>
                                      </a:lnTo>
                                      <a:lnTo>
                                        <a:pt x="6242" y="2436"/>
                                      </a:lnTo>
                                      <a:lnTo>
                                        <a:pt x="6264" y="243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0" name="Freeform 2058"/>
                              <wps:cNvSpPr>
                                <a:spLocks/>
                              </wps:cNvSpPr>
                              <wps:spPr bwMode="auto">
                                <a:xfrm>
                                  <a:off x="2126" y="3070"/>
                                  <a:ext cx="11150" cy="4322"/>
                                </a:xfrm>
                                <a:custGeom>
                                  <a:avLst/>
                                  <a:gdLst>
                                    <a:gd name="T0" fmla="+- 0 8565 2126"/>
                                    <a:gd name="T1" fmla="*/ T0 w 11150"/>
                                    <a:gd name="T2" fmla="+- 0 5482 3070"/>
                                    <a:gd name="T3" fmla="*/ 5482 h 4322"/>
                                    <a:gd name="T4" fmla="+- 0 8558 2126"/>
                                    <a:gd name="T5" fmla="*/ T4 w 11150"/>
                                    <a:gd name="T6" fmla="+- 0 5391 3070"/>
                                    <a:gd name="T7" fmla="*/ 5391 h 4322"/>
                                    <a:gd name="T8" fmla="+- 0 8515 2126"/>
                                    <a:gd name="T9" fmla="*/ T8 w 11150"/>
                                    <a:gd name="T10" fmla="+- 0 5395 3070"/>
                                    <a:gd name="T11" fmla="*/ 5395 h 4322"/>
                                    <a:gd name="T12" fmla="+- 0 8467 2126"/>
                                    <a:gd name="T13" fmla="*/ T12 w 11150"/>
                                    <a:gd name="T14" fmla="+- 0 5400 3070"/>
                                    <a:gd name="T15" fmla="*/ 5400 h 4322"/>
                                    <a:gd name="T16" fmla="+- 0 8476 2126"/>
                                    <a:gd name="T17" fmla="*/ T16 w 11150"/>
                                    <a:gd name="T18" fmla="+- 0 5491 3070"/>
                                    <a:gd name="T19" fmla="*/ 5491 h 4322"/>
                                    <a:gd name="T20" fmla="+- 0 8522 2126"/>
                                    <a:gd name="T21" fmla="*/ T20 w 11150"/>
                                    <a:gd name="T22" fmla="+- 0 5485 3070"/>
                                    <a:gd name="T23" fmla="*/ 5485 h 4322"/>
                                    <a:gd name="T24" fmla="+- 0 8522 2126"/>
                                    <a:gd name="T25" fmla="*/ T24 w 11150"/>
                                    <a:gd name="T26" fmla="+- 0 5484 3070"/>
                                    <a:gd name="T27" fmla="*/ 5484 h 4322"/>
                                    <a:gd name="T28" fmla="+- 0 8565 2126"/>
                                    <a:gd name="T29" fmla="*/ T28 w 11150"/>
                                    <a:gd name="T30" fmla="+- 0 5482 3070"/>
                                    <a:gd name="T31" fmla="*/ 5482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6439" y="2412"/>
                                      </a:moveTo>
                                      <a:lnTo>
                                        <a:pt x="6432" y="2321"/>
                                      </a:lnTo>
                                      <a:lnTo>
                                        <a:pt x="6389" y="2325"/>
                                      </a:lnTo>
                                      <a:lnTo>
                                        <a:pt x="6341" y="2330"/>
                                      </a:lnTo>
                                      <a:lnTo>
                                        <a:pt x="6350" y="2421"/>
                                      </a:lnTo>
                                      <a:lnTo>
                                        <a:pt x="6396" y="2415"/>
                                      </a:lnTo>
                                      <a:lnTo>
                                        <a:pt x="6396" y="2414"/>
                                      </a:lnTo>
                                      <a:lnTo>
                                        <a:pt x="6439" y="24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059"/>
                              <wps:cNvSpPr>
                                <a:spLocks/>
                              </wps:cNvSpPr>
                              <wps:spPr bwMode="auto">
                                <a:xfrm>
                                  <a:off x="2126" y="3070"/>
                                  <a:ext cx="11150" cy="4322"/>
                                </a:xfrm>
                                <a:custGeom>
                                  <a:avLst/>
                                  <a:gdLst>
                                    <a:gd name="T0" fmla="+- 0 8524 2126"/>
                                    <a:gd name="T1" fmla="*/ T0 w 11150"/>
                                    <a:gd name="T2" fmla="+- 0 5484 3070"/>
                                    <a:gd name="T3" fmla="*/ 5484 h 4322"/>
                                    <a:gd name="T4" fmla="+- 0 8522 2126"/>
                                    <a:gd name="T5" fmla="*/ T4 w 11150"/>
                                    <a:gd name="T6" fmla="+- 0 5484 3070"/>
                                    <a:gd name="T7" fmla="*/ 5484 h 4322"/>
                                    <a:gd name="T8" fmla="+- 0 8522 2126"/>
                                    <a:gd name="T9" fmla="*/ T8 w 11150"/>
                                    <a:gd name="T10" fmla="+- 0 5485 3070"/>
                                    <a:gd name="T11" fmla="*/ 5485 h 4322"/>
                                    <a:gd name="T12" fmla="+- 0 8524 2126"/>
                                    <a:gd name="T13" fmla="*/ T12 w 11150"/>
                                    <a:gd name="T14" fmla="+- 0 5484 3070"/>
                                    <a:gd name="T15" fmla="*/ 5484 h 4322"/>
                                  </a:gdLst>
                                  <a:ahLst/>
                                  <a:cxnLst>
                                    <a:cxn ang="0">
                                      <a:pos x="T1" y="T3"/>
                                    </a:cxn>
                                    <a:cxn ang="0">
                                      <a:pos x="T5" y="T7"/>
                                    </a:cxn>
                                    <a:cxn ang="0">
                                      <a:pos x="T9" y="T11"/>
                                    </a:cxn>
                                    <a:cxn ang="0">
                                      <a:pos x="T13" y="T15"/>
                                    </a:cxn>
                                  </a:cxnLst>
                                  <a:rect l="0" t="0" r="r" b="b"/>
                                  <a:pathLst>
                                    <a:path w="11150" h="4322">
                                      <a:moveTo>
                                        <a:pt x="6398" y="2414"/>
                                      </a:moveTo>
                                      <a:lnTo>
                                        <a:pt x="6396" y="2414"/>
                                      </a:lnTo>
                                      <a:lnTo>
                                        <a:pt x="6396" y="2415"/>
                                      </a:lnTo>
                                      <a:lnTo>
                                        <a:pt x="6398" y="241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2" name="Freeform 2060"/>
                              <wps:cNvSpPr>
                                <a:spLocks/>
                              </wps:cNvSpPr>
                              <wps:spPr bwMode="auto">
                                <a:xfrm>
                                  <a:off x="2126" y="3070"/>
                                  <a:ext cx="11150" cy="4322"/>
                                </a:xfrm>
                                <a:custGeom>
                                  <a:avLst/>
                                  <a:gdLst>
                                    <a:gd name="T0" fmla="+- 0 8743 2126"/>
                                    <a:gd name="T1" fmla="*/ T0 w 11150"/>
                                    <a:gd name="T2" fmla="+- 0 5386 3070"/>
                                    <a:gd name="T3" fmla="*/ 5386 h 4322"/>
                                    <a:gd name="T4" fmla="+- 0 8649 2126"/>
                                    <a:gd name="T5" fmla="*/ T4 w 11150"/>
                                    <a:gd name="T6" fmla="+- 0 5386 3070"/>
                                    <a:gd name="T7" fmla="*/ 5386 h 4322"/>
                                    <a:gd name="T8" fmla="+- 0 8651 2126"/>
                                    <a:gd name="T9" fmla="*/ T8 w 11150"/>
                                    <a:gd name="T10" fmla="+- 0 5477 3070"/>
                                    <a:gd name="T11" fmla="*/ 5477 h 4322"/>
                                    <a:gd name="T12" fmla="+- 0 8671 2126"/>
                                    <a:gd name="T13" fmla="*/ T12 w 11150"/>
                                    <a:gd name="T14" fmla="+- 0 5475 3070"/>
                                    <a:gd name="T15" fmla="*/ 5475 h 4322"/>
                                    <a:gd name="T16" fmla="+- 0 8671 2126"/>
                                    <a:gd name="T17" fmla="*/ T16 w 11150"/>
                                    <a:gd name="T18" fmla="+- 0 5475 3070"/>
                                    <a:gd name="T19" fmla="*/ 5475 h 4322"/>
                                    <a:gd name="T20" fmla="+- 0 8721 2126"/>
                                    <a:gd name="T21" fmla="*/ T20 w 11150"/>
                                    <a:gd name="T22" fmla="+- 0 5475 3070"/>
                                    <a:gd name="T23" fmla="*/ 5475 h 4322"/>
                                    <a:gd name="T24" fmla="+- 0 8721 2126"/>
                                    <a:gd name="T25" fmla="*/ T24 w 11150"/>
                                    <a:gd name="T26" fmla="+- 0 5475 3070"/>
                                    <a:gd name="T27" fmla="*/ 5475 h 4322"/>
                                    <a:gd name="T28" fmla="+- 0 8740 2126"/>
                                    <a:gd name="T29" fmla="*/ T28 w 11150"/>
                                    <a:gd name="T30" fmla="+- 0 5477 3070"/>
                                    <a:gd name="T31" fmla="*/ 5477 h 4322"/>
                                    <a:gd name="T32" fmla="+- 0 8743 2126"/>
                                    <a:gd name="T33" fmla="*/ T32 w 11150"/>
                                    <a:gd name="T34" fmla="+- 0 5386 3070"/>
                                    <a:gd name="T35" fmla="*/ 5386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6617" y="2316"/>
                                      </a:moveTo>
                                      <a:lnTo>
                                        <a:pt x="6523" y="2316"/>
                                      </a:lnTo>
                                      <a:lnTo>
                                        <a:pt x="6525" y="2407"/>
                                      </a:lnTo>
                                      <a:lnTo>
                                        <a:pt x="6545" y="2405"/>
                                      </a:lnTo>
                                      <a:lnTo>
                                        <a:pt x="6595" y="2405"/>
                                      </a:lnTo>
                                      <a:lnTo>
                                        <a:pt x="6614" y="2407"/>
                                      </a:lnTo>
                                      <a:lnTo>
                                        <a:pt x="6617" y="231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061"/>
                              <wps:cNvSpPr>
                                <a:spLocks/>
                              </wps:cNvSpPr>
                              <wps:spPr bwMode="auto">
                                <a:xfrm>
                                  <a:off x="2126" y="3070"/>
                                  <a:ext cx="11150" cy="4322"/>
                                </a:xfrm>
                                <a:custGeom>
                                  <a:avLst/>
                                  <a:gdLst>
                                    <a:gd name="T0" fmla="+- 0 8673 2126"/>
                                    <a:gd name="T1" fmla="*/ T0 w 11150"/>
                                    <a:gd name="T2" fmla="+- 0 5475 3070"/>
                                    <a:gd name="T3" fmla="*/ 5475 h 4322"/>
                                    <a:gd name="T4" fmla="+- 0 8671 2126"/>
                                    <a:gd name="T5" fmla="*/ T4 w 11150"/>
                                    <a:gd name="T6" fmla="+- 0 5475 3070"/>
                                    <a:gd name="T7" fmla="*/ 5475 h 4322"/>
                                    <a:gd name="T8" fmla="+- 0 8671 2126"/>
                                    <a:gd name="T9" fmla="*/ T8 w 11150"/>
                                    <a:gd name="T10" fmla="+- 0 5475 3070"/>
                                    <a:gd name="T11" fmla="*/ 5475 h 4322"/>
                                    <a:gd name="T12" fmla="+- 0 8673 2126"/>
                                    <a:gd name="T13" fmla="*/ T12 w 11150"/>
                                    <a:gd name="T14" fmla="+- 0 5475 3070"/>
                                    <a:gd name="T15" fmla="*/ 5475 h 4322"/>
                                  </a:gdLst>
                                  <a:ahLst/>
                                  <a:cxnLst>
                                    <a:cxn ang="0">
                                      <a:pos x="T1" y="T3"/>
                                    </a:cxn>
                                    <a:cxn ang="0">
                                      <a:pos x="T5" y="T7"/>
                                    </a:cxn>
                                    <a:cxn ang="0">
                                      <a:pos x="T9" y="T11"/>
                                    </a:cxn>
                                    <a:cxn ang="0">
                                      <a:pos x="T13" y="T15"/>
                                    </a:cxn>
                                  </a:cxnLst>
                                  <a:rect l="0" t="0" r="r" b="b"/>
                                  <a:pathLst>
                                    <a:path w="11150" h="4322">
                                      <a:moveTo>
                                        <a:pt x="6547" y="2405"/>
                                      </a:moveTo>
                                      <a:lnTo>
                                        <a:pt x="6545" y="2405"/>
                                      </a:lnTo>
                                      <a:lnTo>
                                        <a:pt x="6547" y="24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4" name="Freeform 2062"/>
                              <wps:cNvSpPr>
                                <a:spLocks/>
                              </wps:cNvSpPr>
                              <wps:spPr bwMode="auto">
                                <a:xfrm>
                                  <a:off x="2126" y="3070"/>
                                  <a:ext cx="11150" cy="4322"/>
                                </a:xfrm>
                                <a:custGeom>
                                  <a:avLst/>
                                  <a:gdLst>
                                    <a:gd name="T0" fmla="+- 0 8721 2126"/>
                                    <a:gd name="T1" fmla="*/ T0 w 11150"/>
                                    <a:gd name="T2" fmla="+- 0 5475 3070"/>
                                    <a:gd name="T3" fmla="*/ 5475 h 4322"/>
                                    <a:gd name="T4" fmla="+- 0 8721 2126"/>
                                    <a:gd name="T5" fmla="*/ T4 w 11150"/>
                                    <a:gd name="T6" fmla="+- 0 5475 3070"/>
                                    <a:gd name="T7" fmla="*/ 5475 h 4322"/>
                                    <a:gd name="T8" fmla="+- 0 8719 2126"/>
                                    <a:gd name="T9" fmla="*/ T8 w 11150"/>
                                    <a:gd name="T10" fmla="+- 0 5475 3070"/>
                                    <a:gd name="T11" fmla="*/ 5475 h 4322"/>
                                    <a:gd name="T12" fmla="+- 0 8721 2126"/>
                                    <a:gd name="T13" fmla="*/ T12 w 11150"/>
                                    <a:gd name="T14" fmla="+- 0 5475 3070"/>
                                    <a:gd name="T15" fmla="*/ 5475 h 4322"/>
                                  </a:gdLst>
                                  <a:ahLst/>
                                  <a:cxnLst>
                                    <a:cxn ang="0">
                                      <a:pos x="T1" y="T3"/>
                                    </a:cxn>
                                    <a:cxn ang="0">
                                      <a:pos x="T5" y="T7"/>
                                    </a:cxn>
                                    <a:cxn ang="0">
                                      <a:pos x="T9" y="T11"/>
                                    </a:cxn>
                                    <a:cxn ang="0">
                                      <a:pos x="T13" y="T15"/>
                                    </a:cxn>
                                  </a:cxnLst>
                                  <a:rect l="0" t="0" r="r" b="b"/>
                                  <a:pathLst>
                                    <a:path w="11150" h="4322">
                                      <a:moveTo>
                                        <a:pt x="6595" y="2405"/>
                                      </a:moveTo>
                                      <a:lnTo>
                                        <a:pt x="6595" y="2405"/>
                                      </a:lnTo>
                                      <a:lnTo>
                                        <a:pt x="6593" y="2405"/>
                                      </a:lnTo>
                                      <a:lnTo>
                                        <a:pt x="6595" y="24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063"/>
                              <wps:cNvSpPr>
                                <a:spLocks/>
                              </wps:cNvSpPr>
                              <wps:spPr bwMode="auto">
                                <a:xfrm>
                                  <a:off x="2126" y="3070"/>
                                  <a:ext cx="11150" cy="4322"/>
                                </a:xfrm>
                                <a:custGeom>
                                  <a:avLst/>
                                  <a:gdLst>
                                    <a:gd name="T0" fmla="+- 0 8927 2126"/>
                                    <a:gd name="T1" fmla="*/ T0 w 11150"/>
                                    <a:gd name="T2" fmla="+- 0 5405 3070"/>
                                    <a:gd name="T3" fmla="*/ 5405 h 4322"/>
                                    <a:gd name="T4" fmla="+- 0 8918 2126"/>
                                    <a:gd name="T5" fmla="*/ T4 w 11150"/>
                                    <a:gd name="T6" fmla="+- 0 5405 3070"/>
                                    <a:gd name="T7" fmla="*/ 5405 h 4322"/>
                                    <a:gd name="T8" fmla="+- 0 8870 2126"/>
                                    <a:gd name="T9" fmla="*/ T8 w 11150"/>
                                    <a:gd name="T10" fmla="+- 0 5398 3070"/>
                                    <a:gd name="T11" fmla="*/ 5398 h 4322"/>
                                    <a:gd name="T12" fmla="+- 0 8836 2126"/>
                                    <a:gd name="T13" fmla="*/ T12 w 11150"/>
                                    <a:gd name="T14" fmla="+- 0 5393 3070"/>
                                    <a:gd name="T15" fmla="*/ 5393 h 4322"/>
                                    <a:gd name="T16" fmla="+- 0 8824 2126"/>
                                    <a:gd name="T17" fmla="*/ T16 w 11150"/>
                                    <a:gd name="T18" fmla="+- 0 5482 3070"/>
                                    <a:gd name="T19" fmla="*/ 5482 h 4322"/>
                                    <a:gd name="T20" fmla="+- 0 8858 2126"/>
                                    <a:gd name="T21" fmla="*/ T20 w 11150"/>
                                    <a:gd name="T22" fmla="+- 0 5487 3070"/>
                                    <a:gd name="T23" fmla="*/ 5487 h 4322"/>
                                    <a:gd name="T24" fmla="+- 0 8903 2126"/>
                                    <a:gd name="T25" fmla="*/ T24 w 11150"/>
                                    <a:gd name="T26" fmla="+- 0 5494 3070"/>
                                    <a:gd name="T27" fmla="*/ 5494 h 4322"/>
                                    <a:gd name="T28" fmla="+- 0 8911 2126"/>
                                    <a:gd name="T29" fmla="*/ T28 w 11150"/>
                                    <a:gd name="T30" fmla="+- 0 5494 3070"/>
                                    <a:gd name="T31" fmla="*/ 5494 h 4322"/>
                                    <a:gd name="T32" fmla="+- 0 8927 2126"/>
                                    <a:gd name="T33" fmla="*/ T32 w 11150"/>
                                    <a:gd name="T34" fmla="+- 0 5405 3070"/>
                                    <a:gd name="T35" fmla="*/ 5405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6801" y="2335"/>
                                      </a:moveTo>
                                      <a:lnTo>
                                        <a:pt x="6792" y="2335"/>
                                      </a:lnTo>
                                      <a:lnTo>
                                        <a:pt x="6744" y="2328"/>
                                      </a:lnTo>
                                      <a:lnTo>
                                        <a:pt x="6710" y="2323"/>
                                      </a:lnTo>
                                      <a:lnTo>
                                        <a:pt x="6698" y="2412"/>
                                      </a:lnTo>
                                      <a:lnTo>
                                        <a:pt x="6732" y="2417"/>
                                      </a:lnTo>
                                      <a:lnTo>
                                        <a:pt x="6777" y="2424"/>
                                      </a:lnTo>
                                      <a:lnTo>
                                        <a:pt x="6785" y="2424"/>
                                      </a:lnTo>
                                      <a:lnTo>
                                        <a:pt x="6801" y="233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6" name="Freeform 2064"/>
                              <wps:cNvSpPr>
                                <a:spLocks/>
                              </wps:cNvSpPr>
                              <wps:spPr bwMode="auto">
                                <a:xfrm>
                                  <a:off x="2126" y="3070"/>
                                  <a:ext cx="11150" cy="4322"/>
                                </a:xfrm>
                                <a:custGeom>
                                  <a:avLst/>
                                  <a:gdLst>
                                    <a:gd name="T0" fmla="+- 0 9107 2126"/>
                                    <a:gd name="T1" fmla="*/ T0 w 11150"/>
                                    <a:gd name="T2" fmla="+- 0 5446 3070"/>
                                    <a:gd name="T3" fmla="*/ 5446 h 4322"/>
                                    <a:gd name="T4" fmla="+- 0 9059 2126"/>
                                    <a:gd name="T5" fmla="*/ T4 w 11150"/>
                                    <a:gd name="T6" fmla="+- 0 5434 3070"/>
                                    <a:gd name="T7" fmla="*/ 5434 h 4322"/>
                                    <a:gd name="T8" fmla="+- 0 9019 2126"/>
                                    <a:gd name="T9" fmla="*/ T8 w 11150"/>
                                    <a:gd name="T10" fmla="+- 0 5424 3070"/>
                                    <a:gd name="T11" fmla="*/ 5424 h 4322"/>
                                    <a:gd name="T12" fmla="+- 0 8997 2126"/>
                                    <a:gd name="T13" fmla="*/ T12 w 11150"/>
                                    <a:gd name="T14" fmla="+- 0 5511 3070"/>
                                    <a:gd name="T15" fmla="*/ 5511 h 4322"/>
                                    <a:gd name="T16" fmla="+- 0 9038 2126"/>
                                    <a:gd name="T17" fmla="*/ T16 w 11150"/>
                                    <a:gd name="T18" fmla="+- 0 5520 3070"/>
                                    <a:gd name="T19" fmla="*/ 5520 h 4322"/>
                                    <a:gd name="T20" fmla="+- 0 9083 2126"/>
                                    <a:gd name="T21" fmla="*/ T20 w 11150"/>
                                    <a:gd name="T22" fmla="+- 0 5532 3070"/>
                                    <a:gd name="T23" fmla="*/ 5532 h 4322"/>
                                    <a:gd name="T24" fmla="+- 0 9107 2126"/>
                                    <a:gd name="T25" fmla="*/ T24 w 11150"/>
                                    <a:gd name="T26" fmla="+- 0 5446 3070"/>
                                    <a:gd name="T27" fmla="*/ 5446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6981" y="2376"/>
                                      </a:moveTo>
                                      <a:lnTo>
                                        <a:pt x="6933" y="2364"/>
                                      </a:lnTo>
                                      <a:lnTo>
                                        <a:pt x="6893" y="2354"/>
                                      </a:lnTo>
                                      <a:lnTo>
                                        <a:pt x="6871" y="2441"/>
                                      </a:lnTo>
                                      <a:lnTo>
                                        <a:pt x="6912" y="2450"/>
                                      </a:lnTo>
                                      <a:lnTo>
                                        <a:pt x="6957" y="2462"/>
                                      </a:lnTo>
                                      <a:lnTo>
                                        <a:pt x="6981" y="237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065"/>
                              <wps:cNvSpPr>
                                <a:spLocks/>
                              </wps:cNvSpPr>
                              <wps:spPr bwMode="auto">
                                <a:xfrm>
                                  <a:off x="2126" y="3070"/>
                                  <a:ext cx="11150" cy="4322"/>
                                </a:xfrm>
                                <a:custGeom>
                                  <a:avLst/>
                                  <a:gdLst>
                                    <a:gd name="T0" fmla="+- 0 9283 2126"/>
                                    <a:gd name="T1" fmla="*/ T0 w 11150"/>
                                    <a:gd name="T2" fmla="+- 0 5503 3070"/>
                                    <a:gd name="T3" fmla="*/ 5503 h 4322"/>
                                    <a:gd name="T4" fmla="+- 0 9244 2126"/>
                                    <a:gd name="T5" fmla="*/ T4 w 11150"/>
                                    <a:gd name="T6" fmla="+- 0 5489 3070"/>
                                    <a:gd name="T7" fmla="*/ 5489 h 4322"/>
                                    <a:gd name="T8" fmla="+- 0 9199 2126"/>
                                    <a:gd name="T9" fmla="*/ T8 w 11150"/>
                                    <a:gd name="T10" fmla="+- 0 5475 3070"/>
                                    <a:gd name="T11" fmla="*/ 5475 h 4322"/>
                                    <a:gd name="T12" fmla="+- 0 9196 2126"/>
                                    <a:gd name="T13" fmla="*/ T12 w 11150"/>
                                    <a:gd name="T14" fmla="+- 0 5472 3070"/>
                                    <a:gd name="T15" fmla="*/ 5472 h 4322"/>
                                    <a:gd name="T16" fmla="+- 0 9167 2126"/>
                                    <a:gd name="T17" fmla="*/ T16 w 11150"/>
                                    <a:gd name="T18" fmla="+- 0 5559 3070"/>
                                    <a:gd name="T19" fmla="*/ 5559 h 4322"/>
                                    <a:gd name="T20" fmla="+- 0 9170 2126"/>
                                    <a:gd name="T21" fmla="*/ T20 w 11150"/>
                                    <a:gd name="T22" fmla="+- 0 5559 3070"/>
                                    <a:gd name="T23" fmla="*/ 5559 h 4322"/>
                                    <a:gd name="T24" fmla="+- 0 9215 2126"/>
                                    <a:gd name="T25" fmla="*/ T24 w 11150"/>
                                    <a:gd name="T26" fmla="+- 0 5573 3070"/>
                                    <a:gd name="T27" fmla="*/ 5573 h 4322"/>
                                    <a:gd name="T28" fmla="+- 0 9215 2126"/>
                                    <a:gd name="T29" fmla="*/ T28 w 11150"/>
                                    <a:gd name="T30" fmla="+- 0 5574 3070"/>
                                    <a:gd name="T31" fmla="*/ 5574 h 4322"/>
                                    <a:gd name="T32" fmla="+- 0 9251 2126"/>
                                    <a:gd name="T33" fmla="*/ T32 w 11150"/>
                                    <a:gd name="T34" fmla="+- 0 5587 3070"/>
                                    <a:gd name="T35" fmla="*/ 5587 h 4322"/>
                                    <a:gd name="T36" fmla="+- 0 9283 2126"/>
                                    <a:gd name="T37" fmla="*/ T36 w 11150"/>
                                    <a:gd name="T38" fmla="+- 0 5503 3070"/>
                                    <a:gd name="T39" fmla="*/ 550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150" h="4322">
                                      <a:moveTo>
                                        <a:pt x="7157" y="2433"/>
                                      </a:moveTo>
                                      <a:lnTo>
                                        <a:pt x="7118" y="2419"/>
                                      </a:lnTo>
                                      <a:lnTo>
                                        <a:pt x="7073" y="2405"/>
                                      </a:lnTo>
                                      <a:lnTo>
                                        <a:pt x="7070" y="2402"/>
                                      </a:lnTo>
                                      <a:lnTo>
                                        <a:pt x="7041" y="2489"/>
                                      </a:lnTo>
                                      <a:lnTo>
                                        <a:pt x="7044" y="2489"/>
                                      </a:lnTo>
                                      <a:lnTo>
                                        <a:pt x="7089" y="2503"/>
                                      </a:lnTo>
                                      <a:lnTo>
                                        <a:pt x="7089" y="2504"/>
                                      </a:lnTo>
                                      <a:lnTo>
                                        <a:pt x="7125" y="2517"/>
                                      </a:lnTo>
                                      <a:lnTo>
                                        <a:pt x="7157" y="243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8" name="Freeform 2066"/>
                              <wps:cNvSpPr>
                                <a:spLocks/>
                              </wps:cNvSpPr>
                              <wps:spPr bwMode="auto">
                                <a:xfrm>
                                  <a:off x="2126" y="3070"/>
                                  <a:ext cx="11150" cy="4322"/>
                                </a:xfrm>
                                <a:custGeom>
                                  <a:avLst/>
                                  <a:gdLst>
                                    <a:gd name="T0" fmla="+- 0 9215 2126"/>
                                    <a:gd name="T1" fmla="*/ T0 w 11150"/>
                                    <a:gd name="T2" fmla="+- 0 5574 3070"/>
                                    <a:gd name="T3" fmla="*/ 5574 h 4322"/>
                                    <a:gd name="T4" fmla="+- 0 9215 2126"/>
                                    <a:gd name="T5" fmla="*/ T4 w 11150"/>
                                    <a:gd name="T6" fmla="+- 0 5573 3070"/>
                                    <a:gd name="T7" fmla="*/ 5573 h 4322"/>
                                    <a:gd name="T8" fmla="+- 0 9213 2126"/>
                                    <a:gd name="T9" fmla="*/ T8 w 11150"/>
                                    <a:gd name="T10" fmla="+- 0 5573 3070"/>
                                    <a:gd name="T11" fmla="*/ 5573 h 4322"/>
                                    <a:gd name="T12" fmla="+- 0 9215 2126"/>
                                    <a:gd name="T13" fmla="*/ T12 w 11150"/>
                                    <a:gd name="T14" fmla="+- 0 5574 3070"/>
                                    <a:gd name="T15" fmla="*/ 5574 h 4322"/>
                                  </a:gdLst>
                                  <a:ahLst/>
                                  <a:cxnLst>
                                    <a:cxn ang="0">
                                      <a:pos x="T1" y="T3"/>
                                    </a:cxn>
                                    <a:cxn ang="0">
                                      <a:pos x="T5" y="T7"/>
                                    </a:cxn>
                                    <a:cxn ang="0">
                                      <a:pos x="T9" y="T11"/>
                                    </a:cxn>
                                    <a:cxn ang="0">
                                      <a:pos x="T13" y="T15"/>
                                    </a:cxn>
                                  </a:cxnLst>
                                  <a:rect l="0" t="0" r="r" b="b"/>
                                  <a:pathLst>
                                    <a:path w="11150" h="4322">
                                      <a:moveTo>
                                        <a:pt x="7089" y="2504"/>
                                      </a:moveTo>
                                      <a:lnTo>
                                        <a:pt x="7089" y="2503"/>
                                      </a:lnTo>
                                      <a:lnTo>
                                        <a:pt x="7087" y="2503"/>
                                      </a:lnTo>
                                      <a:lnTo>
                                        <a:pt x="7089" y="250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067"/>
                              <wps:cNvSpPr>
                                <a:spLocks/>
                              </wps:cNvSpPr>
                              <wps:spPr bwMode="auto">
                                <a:xfrm>
                                  <a:off x="2126" y="3070"/>
                                  <a:ext cx="11150" cy="4322"/>
                                </a:xfrm>
                                <a:custGeom>
                                  <a:avLst/>
                                  <a:gdLst>
                                    <a:gd name="T0" fmla="+- 0 9451 2126"/>
                                    <a:gd name="T1" fmla="*/ T0 w 11150"/>
                                    <a:gd name="T2" fmla="+- 0 5573 3070"/>
                                    <a:gd name="T3" fmla="*/ 5573 h 4322"/>
                                    <a:gd name="T4" fmla="+- 0 9379 2126"/>
                                    <a:gd name="T5" fmla="*/ T4 w 11150"/>
                                    <a:gd name="T6" fmla="+- 0 5542 3070"/>
                                    <a:gd name="T7" fmla="*/ 5542 h 4322"/>
                                    <a:gd name="T8" fmla="+- 0 9367 2126"/>
                                    <a:gd name="T9" fmla="*/ T8 w 11150"/>
                                    <a:gd name="T10" fmla="+- 0 5537 3070"/>
                                    <a:gd name="T11" fmla="*/ 5537 h 4322"/>
                                    <a:gd name="T12" fmla="+- 0 9333 2126"/>
                                    <a:gd name="T13" fmla="*/ T12 w 11150"/>
                                    <a:gd name="T14" fmla="+- 0 5621 3070"/>
                                    <a:gd name="T15" fmla="*/ 5621 h 4322"/>
                                    <a:gd name="T16" fmla="+- 0 9345 2126"/>
                                    <a:gd name="T17" fmla="*/ T16 w 11150"/>
                                    <a:gd name="T18" fmla="+- 0 5623 3070"/>
                                    <a:gd name="T19" fmla="*/ 5623 h 4322"/>
                                    <a:gd name="T20" fmla="+- 0 9345 2126"/>
                                    <a:gd name="T21" fmla="*/ T20 w 11150"/>
                                    <a:gd name="T22" fmla="+- 0 5624 3070"/>
                                    <a:gd name="T23" fmla="*/ 5624 h 4322"/>
                                    <a:gd name="T24" fmla="+- 0 9415 2126"/>
                                    <a:gd name="T25" fmla="*/ T24 w 11150"/>
                                    <a:gd name="T26" fmla="+- 0 5655 3070"/>
                                    <a:gd name="T27" fmla="*/ 5655 h 4322"/>
                                    <a:gd name="T28" fmla="+- 0 9451 2126"/>
                                    <a:gd name="T29" fmla="*/ T28 w 11150"/>
                                    <a:gd name="T30" fmla="+- 0 5573 3070"/>
                                    <a:gd name="T31" fmla="*/ 5573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7325" y="2503"/>
                                      </a:moveTo>
                                      <a:lnTo>
                                        <a:pt x="7253" y="2472"/>
                                      </a:lnTo>
                                      <a:lnTo>
                                        <a:pt x="7241" y="2467"/>
                                      </a:lnTo>
                                      <a:lnTo>
                                        <a:pt x="7207" y="2551"/>
                                      </a:lnTo>
                                      <a:lnTo>
                                        <a:pt x="7219" y="2553"/>
                                      </a:lnTo>
                                      <a:lnTo>
                                        <a:pt x="7219" y="2554"/>
                                      </a:lnTo>
                                      <a:lnTo>
                                        <a:pt x="7289" y="2585"/>
                                      </a:lnTo>
                                      <a:lnTo>
                                        <a:pt x="7325" y="250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0" name="Freeform 2068"/>
                              <wps:cNvSpPr>
                                <a:spLocks/>
                              </wps:cNvSpPr>
                              <wps:spPr bwMode="auto">
                                <a:xfrm>
                                  <a:off x="2126" y="3070"/>
                                  <a:ext cx="11150" cy="4322"/>
                                </a:xfrm>
                                <a:custGeom>
                                  <a:avLst/>
                                  <a:gdLst>
                                    <a:gd name="T0" fmla="+- 0 9345 2126"/>
                                    <a:gd name="T1" fmla="*/ T0 w 11150"/>
                                    <a:gd name="T2" fmla="+- 0 5624 3070"/>
                                    <a:gd name="T3" fmla="*/ 5624 h 4322"/>
                                    <a:gd name="T4" fmla="+- 0 9345 2126"/>
                                    <a:gd name="T5" fmla="*/ T4 w 11150"/>
                                    <a:gd name="T6" fmla="+- 0 5623 3070"/>
                                    <a:gd name="T7" fmla="*/ 5623 h 4322"/>
                                    <a:gd name="T8" fmla="+- 0 9343 2126"/>
                                    <a:gd name="T9" fmla="*/ T8 w 11150"/>
                                    <a:gd name="T10" fmla="+- 0 5623 3070"/>
                                    <a:gd name="T11" fmla="*/ 5623 h 4322"/>
                                    <a:gd name="T12" fmla="+- 0 9345 2126"/>
                                    <a:gd name="T13" fmla="*/ T12 w 11150"/>
                                    <a:gd name="T14" fmla="+- 0 5624 3070"/>
                                    <a:gd name="T15" fmla="*/ 5624 h 4322"/>
                                  </a:gdLst>
                                  <a:ahLst/>
                                  <a:cxnLst>
                                    <a:cxn ang="0">
                                      <a:pos x="T1" y="T3"/>
                                    </a:cxn>
                                    <a:cxn ang="0">
                                      <a:pos x="T5" y="T7"/>
                                    </a:cxn>
                                    <a:cxn ang="0">
                                      <a:pos x="T9" y="T11"/>
                                    </a:cxn>
                                    <a:cxn ang="0">
                                      <a:pos x="T13" y="T15"/>
                                    </a:cxn>
                                  </a:cxnLst>
                                  <a:rect l="0" t="0" r="r" b="b"/>
                                  <a:pathLst>
                                    <a:path w="11150" h="4322">
                                      <a:moveTo>
                                        <a:pt x="7219" y="2554"/>
                                      </a:moveTo>
                                      <a:lnTo>
                                        <a:pt x="7219" y="2553"/>
                                      </a:lnTo>
                                      <a:lnTo>
                                        <a:pt x="7217" y="2553"/>
                                      </a:lnTo>
                                      <a:lnTo>
                                        <a:pt x="7219" y="255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069"/>
                              <wps:cNvSpPr>
                                <a:spLocks/>
                              </wps:cNvSpPr>
                              <wps:spPr bwMode="auto">
                                <a:xfrm>
                                  <a:off x="2126" y="3070"/>
                                  <a:ext cx="11150" cy="4322"/>
                                </a:xfrm>
                                <a:custGeom>
                                  <a:avLst/>
                                  <a:gdLst>
                                    <a:gd name="T0" fmla="+- 0 9616 2126"/>
                                    <a:gd name="T1" fmla="*/ T0 w 11150"/>
                                    <a:gd name="T2" fmla="+- 0 5652 3070"/>
                                    <a:gd name="T3" fmla="*/ 5652 h 4322"/>
                                    <a:gd name="T4" fmla="+- 0 9551 2126"/>
                                    <a:gd name="T5" fmla="*/ T4 w 11150"/>
                                    <a:gd name="T6" fmla="+- 0 5621 3070"/>
                                    <a:gd name="T7" fmla="*/ 5621 h 4322"/>
                                    <a:gd name="T8" fmla="+- 0 9535 2126"/>
                                    <a:gd name="T9" fmla="*/ T8 w 11150"/>
                                    <a:gd name="T10" fmla="+- 0 5611 3070"/>
                                    <a:gd name="T11" fmla="*/ 5611 h 4322"/>
                                    <a:gd name="T12" fmla="+- 0 9496 2126"/>
                                    <a:gd name="T13" fmla="*/ T12 w 11150"/>
                                    <a:gd name="T14" fmla="+- 0 5693 3070"/>
                                    <a:gd name="T15" fmla="*/ 5693 h 4322"/>
                                    <a:gd name="T16" fmla="+- 0 9513 2126"/>
                                    <a:gd name="T17" fmla="*/ T16 w 11150"/>
                                    <a:gd name="T18" fmla="+- 0 5700 3070"/>
                                    <a:gd name="T19" fmla="*/ 5700 h 4322"/>
                                    <a:gd name="T20" fmla="+- 0 9575 2126"/>
                                    <a:gd name="T21" fmla="*/ T20 w 11150"/>
                                    <a:gd name="T22" fmla="+- 0 5731 3070"/>
                                    <a:gd name="T23" fmla="*/ 5731 h 4322"/>
                                    <a:gd name="T24" fmla="+- 0 9616 2126"/>
                                    <a:gd name="T25" fmla="*/ T24 w 11150"/>
                                    <a:gd name="T26" fmla="+- 0 5652 3070"/>
                                    <a:gd name="T27" fmla="*/ 5652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7490" y="2582"/>
                                      </a:moveTo>
                                      <a:lnTo>
                                        <a:pt x="7425" y="2551"/>
                                      </a:lnTo>
                                      <a:lnTo>
                                        <a:pt x="7409" y="2541"/>
                                      </a:lnTo>
                                      <a:lnTo>
                                        <a:pt x="7370" y="2623"/>
                                      </a:lnTo>
                                      <a:lnTo>
                                        <a:pt x="7387" y="2630"/>
                                      </a:lnTo>
                                      <a:lnTo>
                                        <a:pt x="7449" y="2661"/>
                                      </a:lnTo>
                                      <a:lnTo>
                                        <a:pt x="7490" y="258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2" name="Freeform 2070"/>
                              <wps:cNvSpPr>
                                <a:spLocks/>
                              </wps:cNvSpPr>
                              <wps:spPr bwMode="auto">
                                <a:xfrm>
                                  <a:off x="2126" y="3070"/>
                                  <a:ext cx="11150" cy="4322"/>
                                </a:xfrm>
                                <a:custGeom>
                                  <a:avLst/>
                                  <a:gdLst>
                                    <a:gd name="T0" fmla="+- 0 9775 2126"/>
                                    <a:gd name="T1" fmla="*/ T0 w 11150"/>
                                    <a:gd name="T2" fmla="+- 0 5736 3070"/>
                                    <a:gd name="T3" fmla="*/ 5736 h 4322"/>
                                    <a:gd name="T4" fmla="+- 0 9695 2126"/>
                                    <a:gd name="T5" fmla="*/ T4 w 11150"/>
                                    <a:gd name="T6" fmla="+- 0 5693 3070"/>
                                    <a:gd name="T7" fmla="*/ 5693 h 4322"/>
                                    <a:gd name="T8" fmla="+- 0 9655 2126"/>
                                    <a:gd name="T9" fmla="*/ T8 w 11150"/>
                                    <a:gd name="T10" fmla="+- 0 5772 3070"/>
                                    <a:gd name="T11" fmla="*/ 5772 h 4322"/>
                                    <a:gd name="T12" fmla="+- 0 9734 2126"/>
                                    <a:gd name="T13" fmla="*/ T12 w 11150"/>
                                    <a:gd name="T14" fmla="+- 0 5815 3070"/>
                                    <a:gd name="T15" fmla="*/ 5815 h 4322"/>
                                    <a:gd name="T16" fmla="+- 0 9775 2126"/>
                                    <a:gd name="T17" fmla="*/ T16 w 11150"/>
                                    <a:gd name="T18" fmla="+- 0 5736 3070"/>
                                    <a:gd name="T19" fmla="*/ 5736 h 4322"/>
                                  </a:gdLst>
                                  <a:ahLst/>
                                  <a:cxnLst>
                                    <a:cxn ang="0">
                                      <a:pos x="T1" y="T3"/>
                                    </a:cxn>
                                    <a:cxn ang="0">
                                      <a:pos x="T5" y="T7"/>
                                    </a:cxn>
                                    <a:cxn ang="0">
                                      <a:pos x="T9" y="T11"/>
                                    </a:cxn>
                                    <a:cxn ang="0">
                                      <a:pos x="T13" y="T15"/>
                                    </a:cxn>
                                    <a:cxn ang="0">
                                      <a:pos x="T17" y="T19"/>
                                    </a:cxn>
                                  </a:cxnLst>
                                  <a:rect l="0" t="0" r="r" b="b"/>
                                  <a:pathLst>
                                    <a:path w="11150" h="4322">
                                      <a:moveTo>
                                        <a:pt x="7649" y="2666"/>
                                      </a:moveTo>
                                      <a:lnTo>
                                        <a:pt x="7569" y="2623"/>
                                      </a:lnTo>
                                      <a:lnTo>
                                        <a:pt x="7529" y="2702"/>
                                      </a:lnTo>
                                      <a:lnTo>
                                        <a:pt x="7608" y="2745"/>
                                      </a:lnTo>
                                      <a:lnTo>
                                        <a:pt x="7649" y="266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071"/>
                              <wps:cNvSpPr>
                                <a:spLocks/>
                              </wps:cNvSpPr>
                              <wps:spPr bwMode="auto">
                                <a:xfrm>
                                  <a:off x="2126" y="3070"/>
                                  <a:ext cx="11150" cy="4322"/>
                                </a:xfrm>
                                <a:custGeom>
                                  <a:avLst/>
                                  <a:gdLst>
                                    <a:gd name="T0" fmla="+- 0 9933 2126"/>
                                    <a:gd name="T1" fmla="*/ T0 w 11150"/>
                                    <a:gd name="T2" fmla="+- 0 5823 3070"/>
                                    <a:gd name="T3" fmla="*/ 5823 h 4322"/>
                                    <a:gd name="T4" fmla="+- 0 9890 2126"/>
                                    <a:gd name="T5" fmla="*/ T4 w 11150"/>
                                    <a:gd name="T6" fmla="+- 0 5799 3070"/>
                                    <a:gd name="T7" fmla="*/ 5799 h 4322"/>
                                    <a:gd name="T8" fmla="+- 0 9854 2126"/>
                                    <a:gd name="T9" fmla="*/ T8 w 11150"/>
                                    <a:gd name="T10" fmla="+- 0 5779 3070"/>
                                    <a:gd name="T11" fmla="*/ 5779 h 4322"/>
                                    <a:gd name="T12" fmla="+- 0 9811 2126"/>
                                    <a:gd name="T13" fmla="*/ T12 w 11150"/>
                                    <a:gd name="T14" fmla="+- 0 5859 3070"/>
                                    <a:gd name="T15" fmla="*/ 5859 h 4322"/>
                                    <a:gd name="T16" fmla="+- 0 9844 2126"/>
                                    <a:gd name="T17" fmla="*/ T16 w 11150"/>
                                    <a:gd name="T18" fmla="+- 0 5878 3070"/>
                                    <a:gd name="T19" fmla="*/ 5878 h 4322"/>
                                    <a:gd name="T20" fmla="+- 0 9890 2126"/>
                                    <a:gd name="T21" fmla="*/ T20 w 11150"/>
                                    <a:gd name="T22" fmla="+- 0 5902 3070"/>
                                    <a:gd name="T23" fmla="*/ 5902 h 4322"/>
                                    <a:gd name="T24" fmla="+- 0 9933 2126"/>
                                    <a:gd name="T25" fmla="*/ T24 w 11150"/>
                                    <a:gd name="T26" fmla="+- 0 5823 3070"/>
                                    <a:gd name="T27" fmla="*/ 582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7807" y="2753"/>
                                      </a:moveTo>
                                      <a:lnTo>
                                        <a:pt x="7764" y="2729"/>
                                      </a:lnTo>
                                      <a:lnTo>
                                        <a:pt x="7728" y="2709"/>
                                      </a:lnTo>
                                      <a:lnTo>
                                        <a:pt x="7685" y="2789"/>
                                      </a:lnTo>
                                      <a:lnTo>
                                        <a:pt x="7718" y="2808"/>
                                      </a:lnTo>
                                      <a:lnTo>
                                        <a:pt x="7764" y="2832"/>
                                      </a:lnTo>
                                      <a:lnTo>
                                        <a:pt x="7807" y="275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4" name="Freeform 2072"/>
                              <wps:cNvSpPr>
                                <a:spLocks/>
                              </wps:cNvSpPr>
                              <wps:spPr bwMode="auto">
                                <a:xfrm>
                                  <a:off x="2126" y="3070"/>
                                  <a:ext cx="11150" cy="4322"/>
                                </a:xfrm>
                                <a:custGeom>
                                  <a:avLst/>
                                  <a:gdLst>
                                    <a:gd name="T0" fmla="+- 0 10091 2126"/>
                                    <a:gd name="T1" fmla="*/ T0 w 11150"/>
                                    <a:gd name="T2" fmla="+- 0 5911 3070"/>
                                    <a:gd name="T3" fmla="*/ 5911 h 4322"/>
                                    <a:gd name="T4" fmla="+- 0 10053 2126"/>
                                    <a:gd name="T5" fmla="*/ T4 w 11150"/>
                                    <a:gd name="T6" fmla="+- 0 5890 3070"/>
                                    <a:gd name="T7" fmla="*/ 5890 h 4322"/>
                                    <a:gd name="T8" fmla="+- 0 10012 2126"/>
                                    <a:gd name="T9" fmla="*/ T8 w 11150"/>
                                    <a:gd name="T10" fmla="+- 0 5868 3070"/>
                                    <a:gd name="T11" fmla="*/ 5868 h 4322"/>
                                    <a:gd name="T12" fmla="+- 0 9969 2126"/>
                                    <a:gd name="T13" fmla="*/ T12 w 11150"/>
                                    <a:gd name="T14" fmla="+- 0 5945 3070"/>
                                    <a:gd name="T15" fmla="*/ 5945 h 4322"/>
                                    <a:gd name="T16" fmla="+- 0 10010 2126"/>
                                    <a:gd name="T17" fmla="*/ T16 w 11150"/>
                                    <a:gd name="T18" fmla="+- 0 5969 3070"/>
                                    <a:gd name="T19" fmla="*/ 5969 h 4322"/>
                                    <a:gd name="T20" fmla="+- 0 10048 2126"/>
                                    <a:gd name="T21" fmla="*/ T20 w 11150"/>
                                    <a:gd name="T22" fmla="+- 0 5991 3070"/>
                                    <a:gd name="T23" fmla="*/ 5991 h 4322"/>
                                    <a:gd name="T24" fmla="+- 0 10091 2126"/>
                                    <a:gd name="T25" fmla="*/ T24 w 11150"/>
                                    <a:gd name="T26" fmla="+- 0 5911 3070"/>
                                    <a:gd name="T27" fmla="*/ 5911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7965" y="2841"/>
                                      </a:moveTo>
                                      <a:lnTo>
                                        <a:pt x="7927" y="2820"/>
                                      </a:lnTo>
                                      <a:lnTo>
                                        <a:pt x="7886" y="2798"/>
                                      </a:lnTo>
                                      <a:lnTo>
                                        <a:pt x="7843" y="2875"/>
                                      </a:lnTo>
                                      <a:lnTo>
                                        <a:pt x="7884" y="2899"/>
                                      </a:lnTo>
                                      <a:lnTo>
                                        <a:pt x="7922" y="2921"/>
                                      </a:lnTo>
                                      <a:lnTo>
                                        <a:pt x="7965" y="28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5" name="Freeform 2073"/>
                              <wps:cNvSpPr>
                                <a:spLocks/>
                              </wps:cNvSpPr>
                              <wps:spPr bwMode="auto">
                                <a:xfrm>
                                  <a:off x="2126" y="3070"/>
                                  <a:ext cx="11150" cy="4322"/>
                                </a:xfrm>
                                <a:custGeom>
                                  <a:avLst/>
                                  <a:gdLst>
                                    <a:gd name="T0" fmla="+- 0 10250 2126"/>
                                    <a:gd name="T1" fmla="*/ T0 w 11150"/>
                                    <a:gd name="T2" fmla="+- 0 5995 3070"/>
                                    <a:gd name="T3" fmla="*/ 5995 h 4322"/>
                                    <a:gd name="T4" fmla="+- 0 10214 2126"/>
                                    <a:gd name="T5" fmla="*/ T4 w 11150"/>
                                    <a:gd name="T6" fmla="+- 0 5976 3070"/>
                                    <a:gd name="T7" fmla="*/ 5976 h 4322"/>
                                    <a:gd name="T8" fmla="+- 0 10168 2126"/>
                                    <a:gd name="T9" fmla="*/ T8 w 11150"/>
                                    <a:gd name="T10" fmla="+- 0 5952 3070"/>
                                    <a:gd name="T11" fmla="*/ 5952 h 4322"/>
                                    <a:gd name="T12" fmla="+- 0 10127 2126"/>
                                    <a:gd name="T13" fmla="*/ T12 w 11150"/>
                                    <a:gd name="T14" fmla="+- 0 6034 3070"/>
                                    <a:gd name="T15" fmla="*/ 6034 h 4322"/>
                                    <a:gd name="T16" fmla="+- 0 10171 2126"/>
                                    <a:gd name="T17" fmla="*/ T16 w 11150"/>
                                    <a:gd name="T18" fmla="+- 0 6055 3070"/>
                                    <a:gd name="T19" fmla="*/ 6055 h 4322"/>
                                    <a:gd name="T20" fmla="+- 0 10207 2126"/>
                                    <a:gd name="T21" fmla="*/ T20 w 11150"/>
                                    <a:gd name="T22" fmla="+- 0 6075 3070"/>
                                    <a:gd name="T23" fmla="*/ 6075 h 4322"/>
                                    <a:gd name="T24" fmla="+- 0 10250 2126"/>
                                    <a:gd name="T25" fmla="*/ T24 w 11150"/>
                                    <a:gd name="T26" fmla="+- 0 5995 3070"/>
                                    <a:gd name="T27" fmla="*/ 599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124" y="2925"/>
                                      </a:moveTo>
                                      <a:lnTo>
                                        <a:pt x="8088" y="2906"/>
                                      </a:lnTo>
                                      <a:lnTo>
                                        <a:pt x="8042" y="2882"/>
                                      </a:lnTo>
                                      <a:lnTo>
                                        <a:pt x="8001" y="2964"/>
                                      </a:lnTo>
                                      <a:lnTo>
                                        <a:pt x="8045" y="2985"/>
                                      </a:lnTo>
                                      <a:lnTo>
                                        <a:pt x="8081" y="3005"/>
                                      </a:lnTo>
                                      <a:lnTo>
                                        <a:pt x="8124" y="292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6" name="Freeform 2074"/>
                              <wps:cNvSpPr>
                                <a:spLocks/>
                              </wps:cNvSpPr>
                              <wps:spPr bwMode="auto">
                                <a:xfrm>
                                  <a:off x="2126" y="3070"/>
                                  <a:ext cx="11150" cy="4322"/>
                                </a:xfrm>
                                <a:custGeom>
                                  <a:avLst/>
                                  <a:gdLst>
                                    <a:gd name="T0" fmla="+- 0 10406 2126"/>
                                    <a:gd name="T1" fmla="*/ T0 w 11150"/>
                                    <a:gd name="T2" fmla="+- 0 6091 3070"/>
                                    <a:gd name="T3" fmla="*/ 6091 h 4322"/>
                                    <a:gd name="T4" fmla="+- 0 10370 2126"/>
                                    <a:gd name="T5" fmla="*/ T4 w 11150"/>
                                    <a:gd name="T6" fmla="+- 0 6067 3070"/>
                                    <a:gd name="T7" fmla="*/ 6067 h 4322"/>
                                    <a:gd name="T8" fmla="+- 0 10329 2126"/>
                                    <a:gd name="T9" fmla="*/ T8 w 11150"/>
                                    <a:gd name="T10" fmla="+- 0 6043 3070"/>
                                    <a:gd name="T11" fmla="*/ 6043 h 4322"/>
                                    <a:gd name="T12" fmla="+- 0 10281 2126"/>
                                    <a:gd name="T13" fmla="*/ T12 w 11150"/>
                                    <a:gd name="T14" fmla="+- 0 6120 3070"/>
                                    <a:gd name="T15" fmla="*/ 6120 h 4322"/>
                                    <a:gd name="T16" fmla="+- 0 10324 2126"/>
                                    <a:gd name="T17" fmla="*/ T16 w 11150"/>
                                    <a:gd name="T18" fmla="+- 0 6144 3070"/>
                                    <a:gd name="T19" fmla="*/ 6144 h 4322"/>
                                    <a:gd name="T20" fmla="+- 0 10324 2126"/>
                                    <a:gd name="T21" fmla="*/ T20 w 11150"/>
                                    <a:gd name="T22" fmla="+- 0 6146 3070"/>
                                    <a:gd name="T23" fmla="*/ 6146 h 4322"/>
                                    <a:gd name="T24" fmla="+- 0 10358 2126"/>
                                    <a:gd name="T25" fmla="*/ T24 w 11150"/>
                                    <a:gd name="T26" fmla="+- 0 6166 3070"/>
                                    <a:gd name="T27" fmla="*/ 6166 h 4322"/>
                                    <a:gd name="T28" fmla="+- 0 10406 2126"/>
                                    <a:gd name="T29" fmla="*/ T28 w 11150"/>
                                    <a:gd name="T30" fmla="+- 0 6091 3070"/>
                                    <a:gd name="T31" fmla="*/ 6091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8280" y="3021"/>
                                      </a:moveTo>
                                      <a:lnTo>
                                        <a:pt x="8244" y="2997"/>
                                      </a:lnTo>
                                      <a:lnTo>
                                        <a:pt x="8203" y="2973"/>
                                      </a:lnTo>
                                      <a:lnTo>
                                        <a:pt x="8155" y="3050"/>
                                      </a:lnTo>
                                      <a:lnTo>
                                        <a:pt x="8198" y="3074"/>
                                      </a:lnTo>
                                      <a:lnTo>
                                        <a:pt x="8198" y="3076"/>
                                      </a:lnTo>
                                      <a:lnTo>
                                        <a:pt x="8232" y="3096"/>
                                      </a:lnTo>
                                      <a:lnTo>
                                        <a:pt x="8280" y="302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7" name="Freeform 2075"/>
                              <wps:cNvSpPr>
                                <a:spLocks/>
                              </wps:cNvSpPr>
                              <wps:spPr bwMode="auto">
                                <a:xfrm>
                                  <a:off x="2126" y="3070"/>
                                  <a:ext cx="11150" cy="4322"/>
                                </a:xfrm>
                                <a:custGeom>
                                  <a:avLst/>
                                  <a:gdLst>
                                    <a:gd name="T0" fmla="+- 0 10324 2126"/>
                                    <a:gd name="T1" fmla="*/ T0 w 11150"/>
                                    <a:gd name="T2" fmla="+- 0 6146 3070"/>
                                    <a:gd name="T3" fmla="*/ 6146 h 4322"/>
                                    <a:gd name="T4" fmla="+- 0 10324 2126"/>
                                    <a:gd name="T5" fmla="*/ T4 w 11150"/>
                                    <a:gd name="T6" fmla="+- 0 6144 3070"/>
                                    <a:gd name="T7" fmla="*/ 6144 h 4322"/>
                                    <a:gd name="T8" fmla="+- 0 10322 2126"/>
                                    <a:gd name="T9" fmla="*/ T8 w 11150"/>
                                    <a:gd name="T10" fmla="+- 0 6144 3070"/>
                                    <a:gd name="T11" fmla="*/ 6144 h 4322"/>
                                    <a:gd name="T12" fmla="+- 0 10324 2126"/>
                                    <a:gd name="T13" fmla="*/ T12 w 11150"/>
                                    <a:gd name="T14" fmla="+- 0 6146 3070"/>
                                    <a:gd name="T15" fmla="*/ 6146 h 4322"/>
                                  </a:gdLst>
                                  <a:ahLst/>
                                  <a:cxnLst>
                                    <a:cxn ang="0">
                                      <a:pos x="T1" y="T3"/>
                                    </a:cxn>
                                    <a:cxn ang="0">
                                      <a:pos x="T5" y="T7"/>
                                    </a:cxn>
                                    <a:cxn ang="0">
                                      <a:pos x="T9" y="T11"/>
                                    </a:cxn>
                                    <a:cxn ang="0">
                                      <a:pos x="T13" y="T15"/>
                                    </a:cxn>
                                  </a:cxnLst>
                                  <a:rect l="0" t="0" r="r" b="b"/>
                                  <a:pathLst>
                                    <a:path w="11150" h="4322">
                                      <a:moveTo>
                                        <a:pt x="8198" y="3076"/>
                                      </a:moveTo>
                                      <a:lnTo>
                                        <a:pt x="8198" y="3074"/>
                                      </a:lnTo>
                                      <a:lnTo>
                                        <a:pt x="8196" y="3074"/>
                                      </a:lnTo>
                                      <a:lnTo>
                                        <a:pt x="8198" y="307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8" name="Freeform 2076"/>
                              <wps:cNvSpPr>
                                <a:spLocks/>
                              </wps:cNvSpPr>
                              <wps:spPr bwMode="auto">
                                <a:xfrm>
                                  <a:off x="2126" y="3070"/>
                                  <a:ext cx="11150" cy="4322"/>
                                </a:xfrm>
                                <a:custGeom>
                                  <a:avLst/>
                                  <a:gdLst>
                                    <a:gd name="T0" fmla="+- 0 10557 2126"/>
                                    <a:gd name="T1" fmla="*/ T0 w 11150"/>
                                    <a:gd name="T2" fmla="+- 0 6195 3070"/>
                                    <a:gd name="T3" fmla="*/ 6195 h 4322"/>
                                    <a:gd name="T4" fmla="+- 0 10516 2126"/>
                                    <a:gd name="T5" fmla="*/ T4 w 11150"/>
                                    <a:gd name="T6" fmla="+- 0 6166 3070"/>
                                    <a:gd name="T7" fmla="*/ 6166 h 4322"/>
                                    <a:gd name="T8" fmla="+- 0 10483 2126"/>
                                    <a:gd name="T9" fmla="*/ T8 w 11150"/>
                                    <a:gd name="T10" fmla="+- 0 6142 3070"/>
                                    <a:gd name="T11" fmla="*/ 6142 h 4322"/>
                                    <a:gd name="T12" fmla="+- 0 10430 2126"/>
                                    <a:gd name="T13" fmla="*/ T12 w 11150"/>
                                    <a:gd name="T14" fmla="+- 0 6216 3070"/>
                                    <a:gd name="T15" fmla="*/ 6216 h 4322"/>
                                    <a:gd name="T16" fmla="+- 0 10463 2126"/>
                                    <a:gd name="T17" fmla="*/ T16 w 11150"/>
                                    <a:gd name="T18" fmla="+- 0 6238 3070"/>
                                    <a:gd name="T19" fmla="*/ 6238 h 4322"/>
                                    <a:gd name="T20" fmla="+- 0 10504 2126"/>
                                    <a:gd name="T21" fmla="*/ T20 w 11150"/>
                                    <a:gd name="T22" fmla="+- 0 6267 3070"/>
                                    <a:gd name="T23" fmla="*/ 6267 h 4322"/>
                                    <a:gd name="T24" fmla="+- 0 10557 2126"/>
                                    <a:gd name="T25" fmla="*/ T24 w 11150"/>
                                    <a:gd name="T26" fmla="+- 0 6195 3070"/>
                                    <a:gd name="T27" fmla="*/ 6195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431" y="3125"/>
                                      </a:moveTo>
                                      <a:lnTo>
                                        <a:pt x="8390" y="3096"/>
                                      </a:lnTo>
                                      <a:lnTo>
                                        <a:pt x="8357" y="3072"/>
                                      </a:lnTo>
                                      <a:lnTo>
                                        <a:pt x="8304" y="3146"/>
                                      </a:lnTo>
                                      <a:lnTo>
                                        <a:pt x="8337" y="3168"/>
                                      </a:lnTo>
                                      <a:lnTo>
                                        <a:pt x="8378" y="3197"/>
                                      </a:lnTo>
                                      <a:lnTo>
                                        <a:pt x="8431" y="312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9" name="Freeform 2077"/>
                              <wps:cNvSpPr>
                                <a:spLocks/>
                              </wps:cNvSpPr>
                              <wps:spPr bwMode="auto">
                                <a:xfrm>
                                  <a:off x="2126" y="3070"/>
                                  <a:ext cx="11150" cy="4322"/>
                                </a:xfrm>
                                <a:custGeom>
                                  <a:avLst/>
                                  <a:gdLst>
                                    <a:gd name="T0" fmla="+- 0 10701 2126"/>
                                    <a:gd name="T1" fmla="*/ T0 w 11150"/>
                                    <a:gd name="T2" fmla="+- 0 6303 3070"/>
                                    <a:gd name="T3" fmla="*/ 6303 h 4322"/>
                                    <a:gd name="T4" fmla="+- 0 10653 2126"/>
                                    <a:gd name="T5" fmla="*/ T4 w 11150"/>
                                    <a:gd name="T6" fmla="+- 0 6267 3070"/>
                                    <a:gd name="T7" fmla="*/ 6267 h 4322"/>
                                    <a:gd name="T8" fmla="+- 0 10629 2126"/>
                                    <a:gd name="T9" fmla="*/ T8 w 11150"/>
                                    <a:gd name="T10" fmla="+- 0 6247 3070"/>
                                    <a:gd name="T11" fmla="*/ 6247 h 4322"/>
                                    <a:gd name="T12" fmla="+- 0 10576 2126"/>
                                    <a:gd name="T13" fmla="*/ T12 w 11150"/>
                                    <a:gd name="T14" fmla="+- 0 6319 3070"/>
                                    <a:gd name="T15" fmla="*/ 6319 h 4322"/>
                                    <a:gd name="T16" fmla="+- 0 10600 2126"/>
                                    <a:gd name="T17" fmla="*/ T16 w 11150"/>
                                    <a:gd name="T18" fmla="+- 0 6339 3070"/>
                                    <a:gd name="T19" fmla="*/ 6339 h 4322"/>
                                    <a:gd name="T20" fmla="+- 0 10648 2126"/>
                                    <a:gd name="T21" fmla="*/ T20 w 11150"/>
                                    <a:gd name="T22" fmla="+- 0 6375 3070"/>
                                    <a:gd name="T23" fmla="*/ 6375 h 4322"/>
                                    <a:gd name="T24" fmla="+- 0 10701 2126"/>
                                    <a:gd name="T25" fmla="*/ T24 w 11150"/>
                                    <a:gd name="T26" fmla="+- 0 6303 3070"/>
                                    <a:gd name="T27" fmla="*/ 630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575" y="3233"/>
                                      </a:moveTo>
                                      <a:lnTo>
                                        <a:pt x="8527" y="3197"/>
                                      </a:lnTo>
                                      <a:lnTo>
                                        <a:pt x="8503" y="3177"/>
                                      </a:lnTo>
                                      <a:lnTo>
                                        <a:pt x="8450" y="3249"/>
                                      </a:lnTo>
                                      <a:lnTo>
                                        <a:pt x="8474" y="3269"/>
                                      </a:lnTo>
                                      <a:lnTo>
                                        <a:pt x="8522" y="3305"/>
                                      </a:lnTo>
                                      <a:lnTo>
                                        <a:pt x="8575" y="323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0" name="Freeform 2078"/>
                              <wps:cNvSpPr>
                                <a:spLocks/>
                              </wps:cNvSpPr>
                              <wps:spPr bwMode="auto">
                                <a:xfrm>
                                  <a:off x="2126" y="3070"/>
                                  <a:ext cx="11150" cy="4322"/>
                                </a:xfrm>
                                <a:custGeom>
                                  <a:avLst/>
                                  <a:gdLst>
                                    <a:gd name="T0" fmla="+- 0 10845 2126"/>
                                    <a:gd name="T1" fmla="*/ T0 w 11150"/>
                                    <a:gd name="T2" fmla="+- 0 6411 3070"/>
                                    <a:gd name="T3" fmla="*/ 6411 h 4322"/>
                                    <a:gd name="T4" fmla="+- 0 10790 2126"/>
                                    <a:gd name="T5" fmla="*/ T4 w 11150"/>
                                    <a:gd name="T6" fmla="+- 0 6370 3070"/>
                                    <a:gd name="T7" fmla="*/ 6370 h 4322"/>
                                    <a:gd name="T8" fmla="+- 0 10773 2126"/>
                                    <a:gd name="T9" fmla="*/ T8 w 11150"/>
                                    <a:gd name="T10" fmla="+- 0 6355 3070"/>
                                    <a:gd name="T11" fmla="*/ 6355 h 4322"/>
                                    <a:gd name="T12" fmla="+- 0 10720 2126"/>
                                    <a:gd name="T13" fmla="*/ T12 w 11150"/>
                                    <a:gd name="T14" fmla="+- 0 6427 3070"/>
                                    <a:gd name="T15" fmla="*/ 6427 h 4322"/>
                                    <a:gd name="T16" fmla="+- 0 10737 2126"/>
                                    <a:gd name="T17" fmla="*/ T16 w 11150"/>
                                    <a:gd name="T18" fmla="+- 0 6442 3070"/>
                                    <a:gd name="T19" fmla="*/ 6442 h 4322"/>
                                    <a:gd name="T20" fmla="+- 0 10792 2126"/>
                                    <a:gd name="T21" fmla="*/ T20 w 11150"/>
                                    <a:gd name="T22" fmla="+- 0 6483 3070"/>
                                    <a:gd name="T23" fmla="*/ 6483 h 4322"/>
                                    <a:gd name="T24" fmla="+- 0 10845 2126"/>
                                    <a:gd name="T25" fmla="*/ T24 w 11150"/>
                                    <a:gd name="T26" fmla="+- 0 6411 3070"/>
                                    <a:gd name="T27" fmla="*/ 6411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719" y="3341"/>
                                      </a:moveTo>
                                      <a:lnTo>
                                        <a:pt x="8664" y="3300"/>
                                      </a:lnTo>
                                      <a:lnTo>
                                        <a:pt x="8647" y="3285"/>
                                      </a:lnTo>
                                      <a:lnTo>
                                        <a:pt x="8594" y="3357"/>
                                      </a:lnTo>
                                      <a:lnTo>
                                        <a:pt x="8611" y="3372"/>
                                      </a:lnTo>
                                      <a:lnTo>
                                        <a:pt x="8666" y="3413"/>
                                      </a:lnTo>
                                      <a:lnTo>
                                        <a:pt x="8719" y="33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1" name="Freeform 2079"/>
                              <wps:cNvSpPr>
                                <a:spLocks/>
                              </wps:cNvSpPr>
                              <wps:spPr bwMode="auto">
                                <a:xfrm>
                                  <a:off x="2126" y="3070"/>
                                  <a:ext cx="11150" cy="4322"/>
                                </a:xfrm>
                                <a:custGeom>
                                  <a:avLst/>
                                  <a:gdLst>
                                    <a:gd name="T0" fmla="+- 0 10991 2126"/>
                                    <a:gd name="T1" fmla="*/ T0 w 11150"/>
                                    <a:gd name="T2" fmla="+- 0 6514 3070"/>
                                    <a:gd name="T3" fmla="*/ 6514 h 4322"/>
                                    <a:gd name="T4" fmla="+- 0 10929 2126"/>
                                    <a:gd name="T5" fmla="*/ T4 w 11150"/>
                                    <a:gd name="T6" fmla="+- 0 6471 3070"/>
                                    <a:gd name="T7" fmla="*/ 6471 h 4322"/>
                                    <a:gd name="T8" fmla="+- 0 10917 2126"/>
                                    <a:gd name="T9" fmla="*/ T8 w 11150"/>
                                    <a:gd name="T10" fmla="+- 0 6463 3070"/>
                                    <a:gd name="T11" fmla="*/ 6463 h 4322"/>
                                    <a:gd name="T12" fmla="+- 0 10864 2126"/>
                                    <a:gd name="T13" fmla="*/ T12 w 11150"/>
                                    <a:gd name="T14" fmla="+- 0 6535 3070"/>
                                    <a:gd name="T15" fmla="*/ 6535 h 4322"/>
                                    <a:gd name="T16" fmla="+- 0 10876 2126"/>
                                    <a:gd name="T17" fmla="*/ T16 w 11150"/>
                                    <a:gd name="T18" fmla="+- 0 6545 3070"/>
                                    <a:gd name="T19" fmla="*/ 6545 h 4322"/>
                                    <a:gd name="T20" fmla="+- 0 10939 2126"/>
                                    <a:gd name="T21" fmla="*/ T20 w 11150"/>
                                    <a:gd name="T22" fmla="+- 0 6588 3070"/>
                                    <a:gd name="T23" fmla="*/ 6588 h 4322"/>
                                    <a:gd name="T24" fmla="+- 0 10991 2126"/>
                                    <a:gd name="T25" fmla="*/ T24 w 11150"/>
                                    <a:gd name="T26" fmla="+- 0 6514 3070"/>
                                    <a:gd name="T27" fmla="*/ 6514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865" y="3444"/>
                                      </a:moveTo>
                                      <a:lnTo>
                                        <a:pt x="8803" y="3401"/>
                                      </a:lnTo>
                                      <a:lnTo>
                                        <a:pt x="8791" y="3393"/>
                                      </a:lnTo>
                                      <a:lnTo>
                                        <a:pt x="8738" y="3465"/>
                                      </a:lnTo>
                                      <a:lnTo>
                                        <a:pt x="8750" y="3475"/>
                                      </a:lnTo>
                                      <a:lnTo>
                                        <a:pt x="8813" y="3518"/>
                                      </a:lnTo>
                                      <a:lnTo>
                                        <a:pt x="8865" y="344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2" name="Freeform 2080"/>
                              <wps:cNvSpPr>
                                <a:spLocks/>
                              </wps:cNvSpPr>
                              <wps:spPr bwMode="auto">
                                <a:xfrm>
                                  <a:off x="2126" y="3070"/>
                                  <a:ext cx="11150" cy="4322"/>
                                </a:xfrm>
                                <a:custGeom>
                                  <a:avLst/>
                                  <a:gdLst>
                                    <a:gd name="T0" fmla="+- 0 11078 2126"/>
                                    <a:gd name="T1" fmla="*/ T0 w 11150"/>
                                    <a:gd name="T2" fmla="+- 0 6569 3070"/>
                                    <a:gd name="T3" fmla="*/ 6569 h 4322"/>
                                    <a:gd name="T4" fmla="+- 0 11066 2126"/>
                                    <a:gd name="T5" fmla="*/ T4 w 11150"/>
                                    <a:gd name="T6" fmla="+- 0 6562 3070"/>
                                    <a:gd name="T7" fmla="*/ 6562 h 4322"/>
                                    <a:gd name="T8" fmla="+- 0 11015 2126"/>
                                    <a:gd name="T9" fmla="*/ T8 w 11150"/>
                                    <a:gd name="T10" fmla="+- 0 6636 3070"/>
                                    <a:gd name="T11" fmla="*/ 6636 h 4322"/>
                                    <a:gd name="T12" fmla="+- 0 11027 2126"/>
                                    <a:gd name="T13" fmla="*/ T12 w 11150"/>
                                    <a:gd name="T14" fmla="+- 0 6646 3070"/>
                                    <a:gd name="T15" fmla="*/ 6646 h 4322"/>
                                    <a:gd name="T16" fmla="+- 0 11068 2126"/>
                                    <a:gd name="T17" fmla="*/ T16 w 11150"/>
                                    <a:gd name="T18" fmla="+- 0 6670 3070"/>
                                    <a:gd name="T19" fmla="*/ 6670 h 4322"/>
                                    <a:gd name="T20" fmla="+- 0 11075 2126"/>
                                    <a:gd name="T21" fmla="*/ T20 w 11150"/>
                                    <a:gd name="T22" fmla="+- 0 6674 3070"/>
                                    <a:gd name="T23" fmla="*/ 6674 h 4322"/>
                                    <a:gd name="T24" fmla="+- 0 11075 2126"/>
                                    <a:gd name="T25" fmla="*/ T24 w 11150"/>
                                    <a:gd name="T26" fmla="+- 0 6569 3070"/>
                                    <a:gd name="T27" fmla="*/ 6569 h 4322"/>
                                    <a:gd name="T28" fmla="+- 0 11078 2126"/>
                                    <a:gd name="T29" fmla="*/ T28 w 11150"/>
                                    <a:gd name="T30" fmla="+- 0 6569 3070"/>
                                    <a:gd name="T31" fmla="*/ 6569 h 43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150" h="4322">
                                      <a:moveTo>
                                        <a:pt x="8952" y="3499"/>
                                      </a:moveTo>
                                      <a:lnTo>
                                        <a:pt x="8940" y="3492"/>
                                      </a:lnTo>
                                      <a:lnTo>
                                        <a:pt x="8889" y="3566"/>
                                      </a:lnTo>
                                      <a:lnTo>
                                        <a:pt x="8901" y="3576"/>
                                      </a:lnTo>
                                      <a:lnTo>
                                        <a:pt x="8942" y="3600"/>
                                      </a:lnTo>
                                      <a:lnTo>
                                        <a:pt x="8949" y="3604"/>
                                      </a:lnTo>
                                      <a:lnTo>
                                        <a:pt x="8949" y="3499"/>
                                      </a:lnTo>
                                      <a:lnTo>
                                        <a:pt x="8952" y="349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3" name="Freeform 2081"/>
                              <wps:cNvSpPr>
                                <a:spLocks/>
                              </wps:cNvSpPr>
                              <wps:spPr bwMode="auto">
                                <a:xfrm>
                                  <a:off x="2126" y="3070"/>
                                  <a:ext cx="11150" cy="4322"/>
                                </a:xfrm>
                                <a:custGeom>
                                  <a:avLst/>
                                  <a:gdLst>
                                    <a:gd name="T0" fmla="+- 0 11116 2126"/>
                                    <a:gd name="T1" fmla="*/ T0 w 11150"/>
                                    <a:gd name="T2" fmla="+- 0 6593 3070"/>
                                    <a:gd name="T3" fmla="*/ 6593 h 4322"/>
                                    <a:gd name="T4" fmla="+- 0 11075 2126"/>
                                    <a:gd name="T5" fmla="*/ T4 w 11150"/>
                                    <a:gd name="T6" fmla="+- 0 6569 3070"/>
                                    <a:gd name="T7" fmla="*/ 6569 h 4322"/>
                                    <a:gd name="T8" fmla="+- 0 11075 2126"/>
                                    <a:gd name="T9" fmla="*/ T8 w 11150"/>
                                    <a:gd name="T10" fmla="+- 0 6674 3070"/>
                                    <a:gd name="T11" fmla="*/ 6674 h 4322"/>
                                    <a:gd name="T12" fmla="+- 0 11095 2126"/>
                                    <a:gd name="T13" fmla="*/ T12 w 11150"/>
                                    <a:gd name="T14" fmla="+- 0 6687 3070"/>
                                    <a:gd name="T15" fmla="*/ 6687 h 4322"/>
                                    <a:gd name="T16" fmla="+- 0 11114 2126"/>
                                    <a:gd name="T17" fmla="*/ T16 w 11150"/>
                                    <a:gd name="T18" fmla="+- 0 6653 3070"/>
                                    <a:gd name="T19" fmla="*/ 6653 h 4322"/>
                                    <a:gd name="T20" fmla="+- 0 11114 2126"/>
                                    <a:gd name="T21" fmla="*/ T20 w 11150"/>
                                    <a:gd name="T22" fmla="+- 0 6593 3070"/>
                                    <a:gd name="T23" fmla="*/ 6593 h 4322"/>
                                    <a:gd name="T24" fmla="+- 0 11116 2126"/>
                                    <a:gd name="T25" fmla="*/ T24 w 11150"/>
                                    <a:gd name="T26" fmla="+- 0 6593 3070"/>
                                    <a:gd name="T27" fmla="*/ 659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8990" y="3523"/>
                                      </a:moveTo>
                                      <a:lnTo>
                                        <a:pt x="8949" y="3499"/>
                                      </a:lnTo>
                                      <a:lnTo>
                                        <a:pt x="8949" y="3604"/>
                                      </a:lnTo>
                                      <a:lnTo>
                                        <a:pt x="8969" y="3617"/>
                                      </a:lnTo>
                                      <a:lnTo>
                                        <a:pt x="8988" y="3583"/>
                                      </a:lnTo>
                                      <a:lnTo>
                                        <a:pt x="8988" y="3523"/>
                                      </a:lnTo>
                                      <a:lnTo>
                                        <a:pt x="8990" y="35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4" name="Freeform 2082"/>
                              <wps:cNvSpPr>
                                <a:spLocks/>
                              </wps:cNvSpPr>
                              <wps:spPr bwMode="auto">
                                <a:xfrm>
                                  <a:off x="2126" y="3070"/>
                                  <a:ext cx="11150" cy="4322"/>
                                </a:xfrm>
                                <a:custGeom>
                                  <a:avLst/>
                                  <a:gdLst>
                                    <a:gd name="T0" fmla="+- 0 11140 2126"/>
                                    <a:gd name="T1" fmla="*/ T0 w 11150"/>
                                    <a:gd name="T2" fmla="+- 0 6607 3070"/>
                                    <a:gd name="T3" fmla="*/ 6607 h 4322"/>
                                    <a:gd name="T4" fmla="+- 0 11114 2126"/>
                                    <a:gd name="T5" fmla="*/ T4 w 11150"/>
                                    <a:gd name="T6" fmla="+- 0 6593 3070"/>
                                    <a:gd name="T7" fmla="*/ 6593 h 4322"/>
                                    <a:gd name="T8" fmla="+- 0 11114 2126"/>
                                    <a:gd name="T9" fmla="*/ T8 w 11150"/>
                                    <a:gd name="T10" fmla="+- 0 6653 3070"/>
                                    <a:gd name="T11" fmla="*/ 6653 h 4322"/>
                                    <a:gd name="T12" fmla="+- 0 11140 2126"/>
                                    <a:gd name="T13" fmla="*/ T12 w 11150"/>
                                    <a:gd name="T14" fmla="+- 0 6607 3070"/>
                                    <a:gd name="T15" fmla="*/ 6607 h 4322"/>
                                  </a:gdLst>
                                  <a:ahLst/>
                                  <a:cxnLst>
                                    <a:cxn ang="0">
                                      <a:pos x="T1" y="T3"/>
                                    </a:cxn>
                                    <a:cxn ang="0">
                                      <a:pos x="T5" y="T7"/>
                                    </a:cxn>
                                    <a:cxn ang="0">
                                      <a:pos x="T9" y="T11"/>
                                    </a:cxn>
                                    <a:cxn ang="0">
                                      <a:pos x="T13" y="T15"/>
                                    </a:cxn>
                                  </a:cxnLst>
                                  <a:rect l="0" t="0" r="r" b="b"/>
                                  <a:pathLst>
                                    <a:path w="11150" h="4322">
                                      <a:moveTo>
                                        <a:pt x="9014" y="3537"/>
                                      </a:moveTo>
                                      <a:lnTo>
                                        <a:pt x="8988" y="3523"/>
                                      </a:lnTo>
                                      <a:lnTo>
                                        <a:pt x="8988" y="3583"/>
                                      </a:lnTo>
                                      <a:lnTo>
                                        <a:pt x="9014" y="353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5" name="Freeform 2083"/>
                              <wps:cNvSpPr>
                                <a:spLocks/>
                              </wps:cNvSpPr>
                              <wps:spPr bwMode="auto">
                                <a:xfrm>
                                  <a:off x="2126" y="3070"/>
                                  <a:ext cx="11150" cy="4322"/>
                                </a:xfrm>
                                <a:custGeom>
                                  <a:avLst/>
                                  <a:gdLst>
                                    <a:gd name="T0" fmla="+- 0 11279 2126"/>
                                    <a:gd name="T1" fmla="*/ T0 w 11150"/>
                                    <a:gd name="T2" fmla="+- 0 6684 3070"/>
                                    <a:gd name="T3" fmla="*/ 6684 h 4322"/>
                                    <a:gd name="T4" fmla="+- 0 11217 2126"/>
                                    <a:gd name="T5" fmla="*/ T4 w 11150"/>
                                    <a:gd name="T6" fmla="+- 0 6653 3070"/>
                                    <a:gd name="T7" fmla="*/ 6653 h 4322"/>
                                    <a:gd name="T8" fmla="+- 0 11174 2126"/>
                                    <a:gd name="T9" fmla="*/ T8 w 11150"/>
                                    <a:gd name="T10" fmla="+- 0 6732 3070"/>
                                    <a:gd name="T11" fmla="*/ 6732 h 4322"/>
                                    <a:gd name="T12" fmla="+- 0 11193 2126"/>
                                    <a:gd name="T13" fmla="*/ T12 w 11150"/>
                                    <a:gd name="T14" fmla="+- 0 6742 3070"/>
                                    <a:gd name="T15" fmla="*/ 6742 h 4322"/>
                                    <a:gd name="T16" fmla="+- 0 11239 2126"/>
                                    <a:gd name="T17" fmla="*/ T16 w 11150"/>
                                    <a:gd name="T18" fmla="+- 0 6766 3070"/>
                                    <a:gd name="T19" fmla="*/ 6766 h 4322"/>
                                    <a:gd name="T20" fmla="+- 0 11255 2126"/>
                                    <a:gd name="T21" fmla="*/ T20 w 11150"/>
                                    <a:gd name="T22" fmla="+- 0 6773 3070"/>
                                    <a:gd name="T23" fmla="*/ 6773 h 4322"/>
                                    <a:gd name="T24" fmla="+- 0 11277 2126"/>
                                    <a:gd name="T25" fmla="*/ T24 w 11150"/>
                                    <a:gd name="T26" fmla="+- 0 6728 3070"/>
                                    <a:gd name="T27" fmla="*/ 6728 h 4322"/>
                                    <a:gd name="T28" fmla="+- 0 11277 2126"/>
                                    <a:gd name="T29" fmla="*/ T28 w 11150"/>
                                    <a:gd name="T30" fmla="+- 0 6684 3070"/>
                                    <a:gd name="T31" fmla="*/ 6684 h 4322"/>
                                    <a:gd name="T32" fmla="+- 0 11279 2126"/>
                                    <a:gd name="T33" fmla="*/ T32 w 11150"/>
                                    <a:gd name="T34" fmla="+- 0 6684 3070"/>
                                    <a:gd name="T35" fmla="*/ 6684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9153" y="3614"/>
                                      </a:moveTo>
                                      <a:lnTo>
                                        <a:pt x="9091" y="3583"/>
                                      </a:lnTo>
                                      <a:lnTo>
                                        <a:pt x="9048" y="3662"/>
                                      </a:lnTo>
                                      <a:lnTo>
                                        <a:pt x="9067" y="3672"/>
                                      </a:lnTo>
                                      <a:lnTo>
                                        <a:pt x="9113" y="3696"/>
                                      </a:lnTo>
                                      <a:lnTo>
                                        <a:pt x="9129" y="3703"/>
                                      </a:lnTo>
                                      <a:lnTo>
                                        <a:pt x="9151" y="3658"/>
                                      </a:lnTo>
                                      <a:lnTo>
                                        <a:pt x="9151" y="3614"/>
                                      </a:lnTo>
                                      <a:lnTo>
                                        <a:pt x="9153" y="361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2084"/>
                              <wps:cNvSpPr>
                                <a:spLocks/>
                              </wps:cNvSpPr>
                              <wps:spPr bwMode="auto">
                                <a:xfrm>
                                  <a:off x="2126" y="3070"/>
                                  <a:ext cx="11150" cy="4322"/>
                                </a:xfrm>
                                <a:custGeom>
                                  <a:avLst/>
                                  <a:gdLst>
                                    <a:gd name="T0" fmla="+- 0 11294 2126"/>
                                    <a:gd name="T1" fmla="*/ T0 w 11150"/>
                                    <a:gd name="T2" fmla="+- 0 6694 3070"/>
                                    <a:gd name="T3" fmla="*/ 6694 h 4322"/>
                                    <a:gd name="T4" fmla="+- 0 11277 2126"/>
                                    <a:gd name="T5" fmla="*/ T4 w 11150"/>
                                    <a:gd name="T6" fmla="+- 0 6684 3070"/>
                                    <a:gd name="T7" fmla="*/ 6684 h 4322"/>
                                    <a:gd name="T8" fmla="+- 0 11277 2126"/>
                                    <a:gd name="T9" fmla="*/ T8 w 11150"/>
                                    <a:gd name="T10" fmla="+- 0 6728 3070"/>
                                    <a:gd name="T11" fmla="*/ 6728 h 4322"/>
                                    <a:gd name="T12" fmla="+- 0 11294 2126"/>
                                    <a:gd name="T13" fmla="*/ T12 w 11150"/>
                                    <a:gd name="T14" fmla="+- 0 6694 3070"/>
                                    <a:gd name="T15" fmla="*/ 6694 h 4322"/>
                                  </a:gdLst>
                                  <a:ahLst/>
                                  <a:cxnLst>
                                    <a:cxn ang="0">
                                      <a:pos x="T1" y="T3"/>
                                    </a:cxn>
                                    <a:cxn ang="0">
                                      <a:pos x="T5" y="T7"/>
                                    </a:cxn>
                                    <a:cxn ang="0">
                                      <a:pos x="T9" y="T11"/>
                                    </a:cxn>
                                    <a:cxn ang="0">
                                      <a:pos x="T13" y="T15"/>
                                    </a:cxn>
                                  </a:cxnLst>
                                  <a:rect l="0" t="0" r="r" b="b"/>
                                  <a:pathLst>
                                    <a:path w="11150" h="4322">
                                      <a:moveTo>
                                        <a:pt x="9168" y="3624"/>
                                      </a:moveTo>
                                      <a:lnTo>
                                        <a:pt x="9151" y="3614"/>
                                      </a:lnTo>
                                      <a:lnTo>
                                        <a:pt x="9151" y="3658"/>
                                      </a:lnTo>
                                      <a:lnTo>
                                        <a:pt x="9168" y="362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 name="Freeform 2085"/>
                              <wps:cNvSpPr>
                                <a:spLocks/>
                              </wps:cNvSpPr>
                              <wps:spPr bwMode="auto">
                                <a:xfrm>
                                  <a:off x="2126" y="3070"/>
                                  <a:ext cx="11150" cy="4322"/>
                                </a:xfrm>
                                <a:custGeom>
                                  <a:avLst/>
                                  <a:gdLst>
                                    <a:gd name="T0" fmla="+- 0 11457 2126"/>
                                    <a:gd name="T1" fmla="*/ T0 w 11150"/>
                                    <a:gd name="T2" fmla="+- 0 6768 3070"/>
                                    <a:gd name="T3" fmla="*/ 6768 h 4322"/>
                                    <a:gd name="T4" fmla="+- 0 11414 2126"/>
                                    <a:gd name="T5" fmla="*/ T4 w 11150"/>
                                    <a:gd name="T6" fmla="+- 0 6749 3070"/>
                                    <a:gd name="T7" fmla="*/ 6749 h 4322"/>
                                    <a:gd name="T8" fmla="+- 0 11373 2126"/>
                                    <a:gd name="T9" fmla="*/ T8 w 11150"/>
                                    <a:gd name="T10" fmla="+- 0 6732 3070"/>
                                    <a:gd name="T11" fmla="*/ 6732 h 4322"/>
                                    <a:gd name="T12" fmla="+- 0 11337 2126"/>
                                    <a:gd name="T13" fmla="*/ T12 w 11150"/>
                                    <a:gd name="T14" fmla="+- 0 6814 3070"/>
                                    <a:gd name="T15" fmla="*/ 6814 h 4322"/>
                                    <a:gd name="T16" fmla="+- 0 11378 2126"/>
                                    <a:gd name="T17" fmla="*/ T16 w 11150"/>
                                    <a:gd name="T18" fmla="+- 0 6831 3070"/>
                                    <a:gd name="T19" fmla="*/ 6831 h 4322"/>
                                    <a:gd name="T20" fmla="+- 0 11421 2126"/>
                                    <a:gd name="T21" fmla="*/ T20 w 11150"/>
                                    <a:gd name="T22" fmla="+- 0 6850 3070"/>
                                    <a:gd name="T23" fmla="*/ 6850 h 4322"/>
                                    <a:gd name="T24" fmla="+- 0 11457 2126"/>
                                    <a:gd name="T25" fmla="*/ T24 w 11150"/>
                                    <a:gd name="T26" fmla="+- 0 6768 3070"/>
                                    <a:gd name="T27" fmla="*/ 6768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9331" y="3698"/>
                                      </a:moveTo>
                                      <a:lnTo>
                                        <a:pt x="9288" y="3679"/>
                                      </a:lnTo>
                                      <a:lnTo>
                                        <a:pt x="9247" y="3662"/>
                                      </a:lnTo>
                                      <a:lnTo>
                                        <a:pt x="9211" y="3744"/>
                                      </a:lnTo>
                                      <a:lnTo>
                                        <a:pt x="9252" y="3761"/>
                                      </a:lnTo>
                                      <a:lnTo>
                                        <a:pt x="9295" y="3780"/>
                                      </a:lnTo>
                                      <a:lnTo>
                                        <a:pt x="9331" y="369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8" name="Freeform 2086"/>
                              <wps:cNvSpPr>
                                <a:spLocks/>
                              </wps:cNvSpPr>
                              <wps:spPr bwMode="auto">
                                <a:xfrm>
                                  <a:off x="2126" y="3070"/>
                                  <a:ext cx="11150" cy="4322"/>
                                </a:xfrm>
                                <a:custGeom>
                                  <a:avLst/>
                                  <a:gdLst>
                                    <a:gd name="T0" fmla="+- 0 11620 2126"/>
                                    <a:gd name="T1" fmla="*/ T0 w 11150"/>
                                    <a:gd name="T2" fmla="+- 0 6833 3070"/>
                                    <a:gd name="T3" fmla="*/ 6833 h 4322"/>
                                    <a:gd name="T4" fmla="+- 0 11611 2126"/>
                                    <a:gd name="T5" fmla="*/ T4 w 11150"/>
                                    <a:gd name="T6" fmla="+- 0 6828 3070"/>
                                    <a:gd name="T7" fmla="*/ 6828 h 4322"/>
                                    <a:gd name="T8" fmla="+- 0 11560 2126"/>
                                    <a:gd name="T9" fmla="*/ T8 w 11150"/>
                                    <a:gd name="T10" fmla="+- 0 6809 3070"/>
                                    <a:gd name="T11" fmla="*/ 6809 h 4322"/>
                                    <a:gd name="T12" fmla="+- 0 11539 2126"/>
                                    <a:gd name="T13" fmla="*/ T12 w 11150"/>
                                    <a:gd name="T14" fmla="+- 0 6799 3070"/>
                                    <a:gd name="T15" fmla="*/ 6799 h 4322"/>
                                    <a:gd name="T16" fmla="+- 0 11505 2126"/>
                                    <a:gd name="T17" fmla="*/ T16 w 11150"/>
                                    <a:gd name="T18" fmla="+- 0 6883 3070"/>
                                    <a:gd name="T19" fmla="*/ 6883 h 4322"/>
                                    <a:gd name="T20" fmla="+- 0 11527 2126"/>
                                    <a:gd name="T21" fmla="*/ T20 w 11150"/>
                                    <a:gd name="T22" fmla="+- 0 6893 3070"/>
                                    <a:gd name="T23" fmla="*/ 6893 h 4322"/>
                                    <a:gd name="T24" fmla="+- 0 11579 2126"/>
                                    <a:gd name="T25" fmla="*/ T24 w 11150"/>
                                    <a:gd name="T26" fmla="+- 0 6912 3070"/>
                                    <a:gd name="T27" fmla="*/ 6912 h 4322"/>
                                    <a:gd name="T28" fmla="+- 0 11589 2126"/>
                                    <a:gd name="T29" fmla="*/ T28 w 11150"/>
                                    <a:gd name="T30" fmla="+- 0 6917 3070"/>
                                    <a:gd name="T31" fmla="*/ 6917 h 4322"/>
                                    <a:gd name="T32" fmla="+- 0 11620 2126"/>
                                    <a:gd name="T33" fmla="*/ T32 w 11150"/>
                                    <a:gd name="T34" fmla="+- 0 6833 3070"/>
                                    <a:gd name="T35" fmla="*/ 6833 h 4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150" h="4322">
                                      <a:moveTo>
                                        <a:pt x="9494" y="3763"/>
                                      </a:moveTo>
                                      <a:lnTo>
                                        <a:pt x="9485" y="3758"/>
                                      </a:lnTo>
                                      <a:lnTo>
                                        <a:pt x="9434" y="3739"/>
                                      </a:lnTo>
                                      <a:lnTo>
                                        <a:pt x="9413" y="3729"/>
                                      </a:lnTo>
                                      <a:lnTo>
                                        <a:pt x="9379" y="3813"/>
                                      </a:lnTo>
                                      <a:lnTo>
                                        <a:pt x="9401" y="3823"/>
                                      </a:lnTo>
                                      <a:lnTo>
                                        <a:pt x="9453" y="3842"/>
                                      </a:lnTo>
                                      <a:lnTo>
                                        <a:pt x="9463" y="3847"/>
                                      </a:lnTo>
                                      <a:lnTo>
                                        <a:pt x="9494" y="376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9" name="Freeform 2087"/>
                              <wps:cNvSpPr>
                                <a:spLocks/>
                              </wps:cNvSpPr>
                              <wps:spPr bwMode="auto">
                                <a:xfrm>
                                  <a:off x="2126" y="3070"/>
                                  <a:ext cx="11150" cy="4322"/>
                                </a:xfrm>
                                <a:custGeom>
                                  <a:avLst/>
                                  <a:gdLst>
                                    <a:gd name="T0" fmla="+- 0 11791 2126"/>
                                    <a:gd name="T1" fmla="*/ T0 w 11150"/>
                                    <a:gd name="T2" fmla="+- 0 6893 3070"/>
                                    <a:gd name="T3" fmla="*/ 6893 h 4322"/>
                                    <a:gd name="T4" fmla="+- 0 11716 2126"/>
                                    <a:gd name="T5" fmla="*/ T4 w 11150"/>
                                    <a:gd name="T6" fmla="+- 0 6867 3070"/>
                                    <a:gd name="T7" fmla="*/ 6867 h 4322"/>
                                    <a:gd name="T8" fmla="+- 0 11704 2126"/>
                                    <a:gd name="T9" fmla="*/ T8 w 11150"/>
                                    <a:gd name="T10" fmla="+- 0 6864 3070"/>
                                    <a:gd name="T11" fmla="*/ 6864 h 4322"/>
                                    <a:gd name="T12" fmla="+- 0 11675 2126"/>
                                    <a:gd name="T13" fmla="*/ T12 w 11150"/>
                                    <a:gd name="T14" fmla="+- 0 6948 3070"/>
                                    <a:gd name="T15" fmla="*/ 6948 h 4322"/>
                                    <a:gd name="T16" fmla="+- 0 11685 2126"/>
                                    <a:gd name="T17" fmla="*/ T16 w 11150"/>
                                    <a:gd name="T18" fmla="+- 0 6953 3070"/>
                                    <a:gd name="T19" fmla="*/ 6953 h 4322"/>
                                    <a:gd name="T20" fmla="+- 0 11759 2126"/>
                                    <a:gd name="T21" fmla="*/ T20 w 11150"/>
                                    <a:gd name="T22" fmla="+- 0 6979 3070"/>
                                    <a:gd name="T23" fmla="*/ 6979 h 4322"/>
                                    <a:gd name="T24" fmla="+- 0 11791 2126"/>
                                    <a:gd name="T25" fmla="*/ T24 w 11150"/>
                                    <a:gd name="T26" fmla="+- 0 6893 3070"/>
                                    <a:gd name="T27" fmla="*/ 689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9665" y="3823"/>
                                      </a:moveTo>
                                      <a:lnTo>
                                        <a:pt x="9590" y="3797"/>
                                      </a:lnTo>
                                      <a:lnTo>
                                        <a:pt x="9578" y="3794"/>
                                      </a:lnTo>
                                      <a:lnTo>
                                        <a:pt x="9549" y="3878"/>
                                      </a:lnTo>
                                      <a:lnTo>
                                        <a:pt x="9559" y="3883"/>
                                      </a:lnTo>
                                      <a:lnTo>
                                        <a:pt x="9633" y="3909"/>
                                      </a:lnTo>
                                      <a:lnTo>
                                        <a:pt x="9665" y="38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0" name="Freeform 2088"/>
                              <wps:cNvSpPr>
                                <a:spLocks/>
                              </wps:cNvSpPr>
                              <wps:spPr bwMode="auto">
                                <a:xfrm>
                                  <a:off x="2126" y="3070"/>
                                  <a:ext cx="11150" cy="4322"/>
                                </a:xfrm>
                                <a:custGeom>
                                  <a:avLst/>
                                  <a:gdLst>
                                    <a:gd name="T0" fmla="+- 0 11935 2126"/>
                                    <a:gd name="T1" fmla="*/ T0 w 11150"/>
                                    <a:gd name="T2" fmla="+- 0 6941 3070"/>
                                    <a:gd name="T3" fmla="*/ 6941 h 4322"/>
                                    <a:gd name="T4" fmla="+- 0 11875 2126"/>
                                    <a:gd name="T5" fmla="*/ T4 w 11150"/>
                                    <a:gd name="T6" fmla="+- 0 6922 3070"/>
                                    <a:gd name="T7" fmla="*/ 6922 h 4322"/>
                                    <a:gd name="T8" fmla="+- 0 11846 2126"/>
                                    <a:gd name="T9" fmla="*/ T8 w 11150"/>
                                    <a:gd name="T10" fmla="+- 0 7008 3070"/>
                                    <a:gd name="T11" fmla="*/ 7008 h 4322"/>
                                    <a:gd name="T12" fmla="+- 0 11906 2126"/>
                                    <a:gd name="T13" fmla="*/ T12 w 11150"/>
                                    <a:gd name="T14" fmla="+- 0 7027 3070"/>
                                    <a:gd name="T15" fmla="*/ 7027 h 4322"/>
                                    <a:gd name="T16" fmla="+- 0 11932 2126"/>
                                    <a:gd name="T17" fmla="*/ T16 w 11150"/>
                                    <a:gd name="T18" fmla="+- 0 7035 3070"/>
                                    <a:gd name="T19" fmla="*/ 7035 h 4322"/>
                                    <a:gd name="T20" fmla="+- 0 11932 2126"/>
                                    <a:gd name="T21" fmla="*/ T20 w 11150"/>
                                    <a:gd name="T22" fmla="+- 0 6941 3070"/>
                                    <a:gd name="T23" fmla="*/ 6941 h 4322"/>
                                    <a:gd name="T24" fmla="+- 0 11935 2126"/>
                                    <a:gd name="T25" fmla="*/ T24 w 11150"/>
                                    <a:gd name="T26" fmla="+- 0 6941 3070"/>
                                    <a:gd name="T27" fmla="*/ 6941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9809" y="3871"/>
                                      </a:moveTo>
                                      <a:lnTo>
                                        <a:pt x="9749" y="3852"/>
                                      </a:lnTo>
                                      <a:lnTo>
                                        <a:pt x="9720" y="3938"/>
                                      </a:lnTo>
                                      <a:lnTo>
                                        <a:pt x="9780" y="3957"/>
                                      </a:lnTo>
                                      <a:lnTo>
                                        <a:pt x="9806" y="3965"/>
                                      </a:lnTo>
                                      <a:lnTo>
                                        <a:pt x="9806" y="3871"/>
                                      </a:lnTo>
                                      <a:lnTo>
                                        <a:pt x="9809" y="387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1" name="Freeform 2089"/>
                              <wps:cNvSpPr>
                                <a:spLocks/>
                              </wps:cNvSpPr>
                              <wps:spPr bwMode="auto">
                                <a:xfrm>
                                  <a:off x="2126" y="3070"/>
                                  <a:ext cx="11150" cy="4322"/>
                                </a:xfrm>
                                <a:custGeom>
                                  <a:avLst/>
                                  <a:gdLst>
                                    <a:gd name="T0" fmla="+- 0 11959 2126"/>
                                    <a:gd name="T1" fmla="*/ T0 w 11150"/>
                                    <a:gd name="T2" fmla="+- 0 6951 3070"/>
                                    <a:gd name="T3" fmla="*/ 6951 h 4322"/>
                                    <a:gd name="T4" fmla="+- 0 11932 2126"/>
                                    <a:gd name="T5" fmla="*/ T4 w 11150"/>
                                    <a:gd name="T6" fmla="+- 0 6941 3070"/>
                                    <a:gd name="T7" fmla="*/ 6941 h 4322"/>
                                    <a:gd name="T8" fmla="+- 0 11932 2126"/>
                                    <a:gd name="T9" fmla="*/ T8 w 11150"/>
                                    <a:gd name="T10" fmla="+- 0 7035 3070"/>
                                    <a:gd name="T11" fmla="*/ 7035 h 4322"/>
                                    <a:gd name="T12" fmla="+- 0 11959 2126"/>
                                    <a:gd name="T13" fmla="*/ T12 w 11150"/>
                                    <a:gd name="T14" fmla="+- 0 6951 3070"/>
                                    <a:gd name="T15" fmla="*/ 6951 h 4322"/>
                                  </a:gdLst>
                                  <a:ahLst/>
                                  <a:cxnLst>
                                    <a:cxn ang="0">
                                      <a:pos x="T1" y="T3"/>
                                    </a:cxn>
                                    <a:cxn ang="0">
                                      <a:pos x="T5" y="T7"/>
                                    </a:cxn>
                                    <a:cxn ang="0">
                                      <a:pos x="T9" y="T11"/>
                                    </a:cxn>
                                    <a:cxn ang="0">
                                      <a:pos x="T13" y="T15"/>
                                    </a:cxn>
                                  </a:cxnLst>
                                  <a:rect l="0" t="0" r="r" b="b"/>
                                  <a:pathLst>
                                    <a:path w="11150" h="4322">
                                      <a:moveTo>
                                        <a:pt x="9833" y="3881"/>
                                      </a:moveTo>
                                      <a:lnTo>
                                        <a:pt x="9806" y="3871"/>
                                      </a:lnTo>
                                      <a:lnTo>
                                        <a:pt x="9806" y="3965"/>
                                      </a:lnTo>
                                      <a:lnTo>
                                        <a:pt x="9833" y="388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 name="Freeform 2090"/>
                              <wps:cNvSpPr>
                                <a:spLocks/>
                              </wps:cNvSpPr>
                              <wps:spPr bwMode="auto">
                                <a:xfrm>
                                  <a:off x="2126" y="3070"/>
                                  <a:ext cx="11150" cy="4322"/>
                                </a:xfrm>
                                <a:custGeom>
                                  <a:avLst/>
                                  <a:gdLst>
                                    <a:gd name="T0" fmla="+- 0 12131 2126"/>
                                    <a:gd name="T1" fmla="*/ T0 w 11150"/>
                                    <a:gd name="T2" fmla="+- 0 7003 3070"/>
                                    <a:gd name="T3" fmla="*/ 7003 h 4322"/>
                                    <a:gd name="T4" fmla="+- 0 12047 2126"/>
                                    <a:gd name="T5" fmla="*/ T4 w 11150"/>
                                    <a:gd name="T6" fmla="+- 0 6977 3070"/>
                                    <a:gd name="T7" fmla="*/ 6977 h 4322"/>
                                    <a:gd name="T8" fmla="+- 0 12045 2126"/>
                                    <a:gd name="T9" fmla="*/ T8 w 11150"/>
                                    <a:gd name="T10" fmla="+- 0 6977 3070"/>
                                    <a:gd name="T11" fmla="*/ 6977 h 4322"/>
                                    <a:gd name="T12" fmla="+- 0 12019 2126"/>
                                    <a:gd name="T13" fmla="*/ T12 w 11150"/>
                                    <a:gd name="T14" fmla="+- 0 7063 3070"/>
                                    <a:gd name="T15" fmla="*/ 7063 h 4322"/>
                                    <a:gd name="T16" fmla="+- 0 12021 2126"/>
                                    <a:gd name="T17" fmla="*/ T16 w 11150"/>
                                    <a:gd name="T18" fmla="+- 0 7063 3070"/>
                                    <a:gd name="T19" fmla="*/ 7063 h 4322"/>
                                    <a:gd name="T20" fmla="+- 0 12105 2126"/>
                                    <a:gd name="T21" fmla="*/ T20 w 11150"/>
                                    <a:gd name="T22" fmla="+- 0 7090 3070"/>
                                    <a:gd name="T23" fmla="*/ 7090 h 4322"/>
                                    <a:gd name="T24" fmla="+- 0 12131 2126"/>
                                    <a:gd name="T25" fmla="*/ T24 w 11150"/>
                                    <a:gd name="T26" fmla="+- 0 7003 3070"/>
                                    <a:gd name="T27" fmla="*/ 700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005" y="3933"/>
                                      </a:moveTo>
                                      <a:lnTo>
                                        <a:pt x="9921" y="3907"/>
                                      </a:lnTo>
                                      <a:lnTo>
                                        <a:pt x="9919" y="3907"/>
                                      </a:lnTo>
                                      <a:lnTo>
                                        <a:pt x="9893" y="3993"/>
                                      </a:lnTo>
                                      <a:lnTo>
                                        <a:pt x="9895" y="3993"/>
                                      </a:lnTo>
                                      <a:lnTo>
                                        <a:pt x="9979" y="4020"/>
                                      </a:lnTo>
                                      <a:lnTo>
                                        <a:pt x="10005" y="393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3" name="Freeform 2091"/>
                              <wps:cNvSpPr>
                                <a:spLocks/>
                              </wps:cNvSpPr>
                              <wps:spPr bwMode="auto">
                                <a:xfrm>
                                  <a:off x="2126" y="3070"/>
                                  <a:ext cx="11150" cy="4322"/>
                                </a:xfrm>
                                <a:custGeom>
                                  <a:avLst/>
                                  <a:gdLst>
                                    <a:gd name="T0" fmla="+- 0 12302 2126"/>
                                    <a:gd name="T1" fmla="*/ T0 w 11150"/>
                                    <a:gd name="T2" fmla="+- 0 7054 3070"/>
                                    <a:gd name="T3" fmla="*/ 7054 h 4322"/>
                                    <a:gd name="T4" fmla="+- 0 12280 2126"/>
                                    <a:gd name="T5" fmla="*/ T4 w 11150"/>
                                    <a:gd name="T6" fmla="+- 0 7047 3070"/>
                                    <a:gd name="T7" fmla="*/ 7047 h 4322"/>
                                    <a:gd name="T8" fmla="+- 0 12215 2126"/>
                                    <a:gd name="T9" fmla="*/ T8 w 11150"/>
                                    <a:gd name="T10" fmla="+- 0 7027 3070"/>
                                    <a:gd name="T11" fmla="*/ 7027 h 4322"/>
                                    <a:gd name="T12" fmla="+- 0 12191 2126"/>
                                    <a:gd name="T13" fmla="*/ T12 w 11150"/>
                                    <a:gd name="T14" fmla="+- 0 7114 3070"/>
                                    <a:gd name="T15" fmla="*/ 7114 h 4322"/>
                                    <a:gd name="T16" fmla="+- 0 12256 2126"/>
                                    <a:gd name="T17" fmla="*/ T16 w 11150"/>
                                    <a:gd name="T18" fmla="+- 0 7133 3070"/>
                                    <a:gd name="T19" fmla="*/ 7133 h 4322"/>
                                    <a:gd name="T20" fmla="+- 0 12278 2126"/>
                                    <a:gd name="T21" fmla="*/ T20 w 11150"/>
                                    <a:gd name="T22" fmla="+- 0 7140 3070"/>
                                    <a:gd name="T23" fmla="*/ 7140 h 4322"/>
                                    <a:gd name="T24" fmla="+- 0 12302 2126"/>
                                    <a:gd name="T25" fmla="*/ T24 w 11150"/>
                                    <a:gd name="T26" fmla="+- 0 7054 3070"/>
                                    <a:gd name="T27" fmla="*/ 7054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176" y="3984"/>
                                      </a:moveTo>
                                      <a:lnTo>
                                        <a:pt x="10154" y="3977"/>
                                      </a:lnTo>
                                      <a:lnTo>
                                        <a:pt x="10089" y="3957"/>
                                      </a:lnTo>
                                      <a:lnTo>
                                        <a:pt x="10065" y="4044"/>
                                      </a:lnTo>
                                      <a:lnTo>
                                        <a:pt x="10130" y="4063"/>
                                      </a:lnTo>
                                      <a:lnTo>
                                        <a:pt x="10152" y="4070"/>
                                      </a:lnTo>
                                      <a:lnTo>
                                        <a:pt x="10176" y="398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2092"/>
                              <wps:cNvSpPr>
                                <a:spLocks/>
                              </wps:cNvSpPr>
                              <wps:spPr bwMode="auto">
                                <a:xfrm>
                                  <a:off x="2126" y="3070"/>
                                  <a:ext cx="11150" cy="4322"/>
                                </a:xfrm>
                                <a:custGeom>
                                  <a:avLst/>
                                  <a:gdLst>
                                    <a:gd name="T0" fmla="+- 0 12475 2126"/>
                                    <a:gd name="T1" fmla="*/ T0 w 11150"/>
                                    <a:gd name="T2" fmla="+- 0 7102 3070"/>
                                    <a:gd name="T3" fmla="*/ 7102 h 4322"/>
                                    <a:gd name="T4" fmla="+- 0 12400 2126"/>
                                    <a:gd name="T5" fmla="*/ T4 w 11150"/>
                                    <a:gd name="T6" fmla="+- 0 7080 3070"/>
                                    <a:gd name="T7" fmla="*/ 7080 h 4322"/>
                                    <a:gd name="T8" fmla="+- 0 12388 2126"/>
                                    <a:gd name="T9" fmla="*/ T8 w 11150"/>
                                    <a:gd name="T10" fmla="+- 0 7078 3070"/>
                                    <a:gd name="T11" fmla="*/ 7078 h 4322"/>
                                    <a:gd name="T12" fmla="+- 0 12364 2126"/>
                                    <a:gd name="T13" fmla="*/ T12 w 11150"/>
                                    <a:gd name="T14" fmla="+- 0 7164 3070"/>
                                    <a:gd name="T15" fmla="*/ 7164 h 4322"/>
                                    <a:gd name="T16" fmla="+- 0 12376 2126"/>
                                    <a:gd name="T17" fmla="*/ T16 w 11150"/>
                                    <a:gd name="T18" fmla="+- 0 7167 3070"/>
                                    <a:gd name="T19" fmla="*/ 7167 h 4322"/>
                                    <a:gd name="T20" fmla="+- 0 12453 2126"/>
                                    <a:gd name="T21" fmla="*/ T20 w 11150"/>
                                    <a:gd name="T22" fmla="+- 0 7188 3070"/>
                                    <a:gd name="T23" fmla="*/ 7188 h 4322"/>
                                    <a:gd name="T24" fmla="+- 0 12475 2126"/>
                                    <a:gd name="T25" fmla="*/ T24 w 11150"/>
                                    <a:gd name="T26" fmla="+- 0 7102 3070"/>
                                    <a:gd name="T27" fmla="*/ 7102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349" y="4032"/>
                                      </a:moveTo>
                                      <a:lnTo>
                                        <a:pt x="10274" y="4010"/>
                                      </a:lnTo>
                                      <a:lnTo>
                                        <a:pt x="10262" y="4008"/>
                                      </a:lnTo>
                                      <a:lnTo>
                                        <a:pt x="10238" y="4094"/>
                                      </a:lnTo>
                                      <a:lnTo>
                                        <a:pt x="10250" y="4097"/>
                                      </a:lnTo>
                                      <a:lnTo>
                                        <a:pt x="10327" y="4118"/>
                                      </a:lnTo>
                                      <a:lnTo>
                                        <a:pt x="10349" y="403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5" name="Freeform 2093"/>
                              <wps:cNvSpPr>
                                <a:spLocks/>
                              </wps:cNvSpPr>
                              <wps:spPr bwMode="auto">
                                <a:xfrm>
                                  <a:off x="2126" y="3070"/>
                                  <a:ext cx="11150" cy="4322"/>
                                </a:xfrm>
                                <a:custGeom>
                                  <a:avLst/>
                                  <a:gdLst>
                                    <a:gd name="T0" fmla="+- 0 12650 2126"/>
                                    <a:gd name="T1" fmla="*/ T0 w 11150"/>
                                    <a:gd name="T2" fmla="+- 0 7147 3070"/>
                                    <a:gd name="T3" fmla="*/ 7147 h 4322"/>
                                    <a:gd name="T4" fmla="+- 0 12645 2126"/>
                                    <a:gd name="T5" fmla="*/ T4 w 11150"/>
                                    <a:gd name="T6" fmla="+- 0 7145 3070"/>
                                    <a:gd name="T7" fmla="*/ 7145 h 4322"/>
                                    <a:gd name="T8" fmla="+- 0 12563 2126"/>
                                    <a:gd name="T9" fmla="*/ T8 w 11150"/>
                                    <a:gd name="T10" fmla="+- 0 7123 3070"/>
                                    <a:gd name="T11" fmla="*/ 7123 h 4322"/>
                                    <a:gd name="T12" fmla="+- 0 12539 2126"/>
                                    <a:gd name="T13" fmla="*/ T12 w 11150"/>
                                    <a:gd name="T14" fmla="+- 0 7212 3070"/>
                                    <a:gd name="T15" fmla="*/ 7212 h 4322"/>
                                    <a:gd name="T16" fmla="+- 0 12623 2126"/>
                                    <a:gd name="T17" fmla="*/ T16 w 11150"/>
                                    <a:gd name="T18" fmla="+- 0 7234 3070"/>
                                    <a:gd name="T19" fmla="*/ 7234 h 4322"/>
                                    <a:gd name="T20" fmla="+- 0 12626 2126"/>
                                    <a:gd name="T21" fmla="*/ T20 w 11150"/>
                                    <a:gd name="T22" fmla="+- 0 7234 3070"/>
                                    <a:gd name="T23" fmla="*/ 7234 h 4322"/>
                                    <a:gd name="T24" fmla="+- 0 12650 2126"/>
                                    <a:gd name="T25" fmla="*/ T24 w 11150"/>
                                    <a:gd name="T26" fmla="+- 0 7147 3070"/>
                                    <a:gd name="T27" fmla="*/ 7147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524" y="4077"/>
                                      </a:moveTo>
                                      <a:lnTo>
                                        <a:pt x="10519" y="4075"/>
                                      </a:lnTo>
                                      <a:lnTo>
                                        <a:pt x="10437" y="4053"/>
                                      </a:lnTo>
                                      <a:lnTo>
                                        <a:pt x="10413" y="4142"/>
                                      </a:lnTo>
                                      <a:lnTo>
                                        <a:pt x="10497" y="4164"/>
                                      </a:lnTo>
                                      <a:lnTo>
                                        <a:pt x="10500" y="4164"/>
                                      </a:lnTo>
                                      <a:lnTo>
                                        <a:pt x="10524" y="407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6" name="Freeform 2094"/>
                              <wps:cNvSpPr>
                                <a:spLocks/>
                              </wps:cNvSpPr>
                              <wps:spPr bwMode="auto">
                                <a:xfrm>
                                  <a:off x="2126" y="3070"/>
                                  <a:ext cx="11150" cy="4322"/>
                                </a:xfrm>
                                <a:custGeom>
                                  <a:avLst/>
                                  <a:gdLst>
                                    <a:gd name="T0" fmla="+- 0 12823 2126"/>
                                    <a:gd name="T1" fmla="*/ T0 w 11150"/>
                                    <a:gd name="T2" fmla="+- 0 7193 3070"/>
                                    <a:gd name="T3" fmla="*/ 7193 h 4322"/>
                                    <a:gd name="T4" fmla="+- 0 12770 2126"/>
                                    <a:gd name="T5" fmla="*/ T4 w 11150"/>
                                    <a:gd name="T6" fmla="+- 0 7179 3070"/>
                                    <a:gd name="T7" fmla="*/ 7179 h 4322"/>
                                    <a:gd name="T8" fmla="+- 0 12736 2126"/>
                                    <a:gd name="T9" fmla="*/ T8 w 11150"/>
                                    <a:gd name="T10" fmla="+- 0 7169 3070"/>
                                    <a:gd name="T11" fmla="*/ 7169 h 4322"/>
                                    <a:gd name="T12" fmla="+- 0 12715 2126"/>
                                    <a:gd name="T13" fmla="*/ T12 w 11150"/>
                                    <a:gd name="T14" fmla="+- 0 7258 3070"/>
                                    <a:gd name="T15" fmla="*/ 7258 h 4322"/>
                                    <a:gd name="T16" fmla="+- 0 12748 2126"/>
                                    <a:gd name="T17" fmla="*/ T16 w 11150"/>
                                    <a:gd name="T18" fmla="+- 0 7265 3070"/>
                                    <a:gd name="T19" fmla="*/ 7265 h 4322"/>
                                    <a:gd name="T20" fmla="+- 0 12801 2126"/>
                                    <a:gd name="T21" fmla="*/ T20 w 11150"/>
                                    <a:gd name="T22" fmla="+- 0 7279 3070"/>
                                    <a:gd name="T23" fmla="*/ 7279 h 4322"/>
                                    <a:gd name="T24" fmla="+- 0 12823 2126"/>
                                    <a:gd name="T25" fmla="*/ T24 w 11150"/>
                                    <a:gd name="T26" fmla="+- 0 7193 3070"/>
                                    <a:gd name="T27" fmla="*/ 7193 h 4322"/>
                                  </a:gdLst>
                                  <a:ahLst/>
                                  <a:cxnLst>
                                    <a:cxn ang="0">
                                      <a:pos x="T1" y="T3"/>
                                    </a:cxn>
                                    <a:cxn ang="0">
                                      <a:pos x="T5" y="T7"/>
                                    </a:cxn>
                                    <a:cxn ang="0">
                                      <a:pos x="T9" y="T11"/>
                                    </a:cxn>
                                    <a:cxn ang="0">
                                      <a:pos x="T13" y="T15"/>
                                    </a:cxn>
                                    <a:cxn ang="0">
                                      <a:pos x="T17" y="T19"/>
                                    </a:cxn>
                                    <a:cxn ang="0">
                                      <a:pos x="T21" y="T23"/>
                                    </a:cxn>
                                    <a:cxn ang="0">
                                      <a:pos x="T25" y="T27"/>
                                    </a:cxn>
                                  </a:cxnLst>
                                  <a:rect l="0" t="0" r="r" b="b"/>
                                  <a:pathLst>
                                    <a:path w="11150" h="4322">
                                      <a:moveTo>
                                        <a:pt x="10697" y="4123"/>
                                      </a:moveTo>
                                      <a:lnTo>
                                        <a:pt x="10644" y="4109"/>
                                      </a:lnTo>
                                      <a:lnTo>
                                        <a:pt x="10610" y="4099"/>
                                      </a:lnTo>
                                      <a:lnTo>
                                        <a:pt x="10589" y="4188"/>
                                      </a:lnTo>
                                      <a:lnTo>
                                        <a:pt x="10622" y="4195"/>
                                      </a:lnTo>
                                      <a:lnTo>
                                        <a:pt x="10675" y="4209"/>
                                      </a:lnTo>
                                      <a:lnTo>
                                        <a:pt x="10697" y="412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7" name="Freeform 2095"/>
                              <wps:cNvSpPr>
                                <a:spLocks/>
                              </wps:cNvSpPr>
                              <wps:spPr bwMode="auto">
                                <a:xfrm>
                                  <a:off x="2126" y="3070"/>
                                  <a:ext cx="11150" cy="4322"/>
                                </a:xfrm>
                                <a:custGeom>
                                  <a:avLst/>
                                  <a:gdLst>
                                    <a:gd name="T0" fmla="+- 0 12998 2126"/>
                                    <a:gd name="T1" fmla="*/ T0 w 11150"/>
                                    <a:gd name="T2" fmla="+- 0 7236 3070"/>
                                    <a:gd name="T3" fmla="*/ 7236 h 4322"/>
                                    <a:gd name="T4" fmla="+- 0 12911 2126"/>
                                    <a:gd name="T5" fmla="*/ T4 w 11150"/>
                                    <a:gd name="T6" fmla="+- 0 7215 3070"/>
                                    <a:gd name="T7" fmla="*/ 7215 h 4322"/>
                                    <a:gd name="T8" fmla="+- 0 12887 2126"/>
                                    <a:gd name="T9" fmla="*/ T8 w 11150"/>
                                    <a:gd name="T10" fmla="+- 0 7301 3070"/>
                                    <a:gd name="T11" fmla="*/ 7301 h 4322"/>
                                    <a:gd name="T12" fmla="+- 0 12976 2126"/>
                                    <a:gd name="T13" fmla="*/ T12 w 11150"/>
                                    <a:gd name="T14" fmla="+- 0 7323 3070"/>
                                    <a:gd name="T15" fmla="*/ 7323 h 4322"/>
                                    <a:gd name="T16" fmla="+- 0 12998 2126"/>
                                    <a:gd name="T17" fmla="*/ T16 w 11150"/>
                                    <a:gd name="T18" fmla="+- 0 7236 3070"/>
                                    <a:gd name="T19" fmla="*/ 7236 h 4322"/>
                                  </a:gdLst>
                                  <a:ahLst/>
                                  <a:cxnLst>
                                    <a:cxn ang="0">
                                      <a:pos x="T1" y="T3"/>
                                    </a:cxn>
                                    <a:cxn ang="0">
                                      <a:pos x="T5" y="T7"/>
                                    </a:cxn>
                                    <a:cxn ang="0">
                                      <a:pos x="T9" y="T11"/>
                                    </a:cxn>
                                    <a:cxn ang="0">
                                      <a:pos x="T13" y="T15"/>
                                    </a:cxn>
                                    <a:cxn ang="0">
                                      <a:pos x="T17" y="T19"/>
                                    </a:cxn>
                                  </a:cxnLst>
                                  <a:rect l="0" t="0" r="r" b="b"/>
                                  <a:pathLst>
                                    <a:path w="11150" h="4322">
                                      <a:moveTo>
                                        <a:pt x="10872" y="4166"/>
                                      </a:moveTo>
                                      <a:lnTo>
                                        <a:pt x="10785" y="4145"/>
                                      </a:lnTo>
                                      <a:lnTo>
                                        <a:pt x="10761" y="4231"/>
                                      </a:lnTo>
                                      <a:lnTo>
                                        <a:pt x="10850" y="4253"/>
                                      </a:lnTo>
                                      <a:lnTo>
                                        <a:pt x="10872" y="416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8" name="Freeform 2096"/>
                              <wps:cNvSpPr>
                                <a:spLocks/>
                              </wps:cNvSpPr>
                              <wps:spPr bwMode="auto">
                                <a:xfrm>
                                  <a:off x="2126" y="3070"/>
                                  <a:ext cx="11150" cy="4322"/>
                                </a:xfrm>
                                <a:custGeom>
                                  <a:avLst/>
                                  <a:gdLst>
                                    <a:gd name="T0" fmla="+- 0 13173 2126"/>
                                    <a:gd name="T1" fmla="*/ T0 w 11150"/>
                                    <a:gd name="T2" fmla="+- 0 7279 3070"/>
                                    <a:gd name="T3" fmla="*/ 7279 h 4322"/>
                                    <a:gd name="T4" fmla="+- 0 13084 2126"/>
                                    <a:gd name="T5" fmla="*/ T4 w 11150"/>
                                    <a:gd name="T6" fmla="+- 0 7258 3070"/>
                                    <a:gd name="T7" fmla="*/ 7258 h 4322"/>
                                    <a:gd name="T8" fmla="+- 0 13063 2126"/>
                                    <a:gd name="T9" fmla="*/ T8 w 11150"/>
                                    <a:gd name="T10" fmla="+- 0 7344 3070"/>
                                    <a:gd name="T11" fmla="*/ 7344 h 4322"/>
                                    <a:gd name="T12" fmla="+- 0 13151 2126"/>
                                    <a:gd name="T13" fmla="*/ T12 w 11150"/>
                                    <a:gd name="T14" fmla="+- 0 7366 3070"/>
                                    <a:gd name="T15" fmla="*/ 7366 h 4322"/>
                                    <a:gd name="T16" fmla="+- 0 13173 2126"/>
                                    <a:gd name="T17" fmla="*/ T16 w 11150"/>
                                    <a:gd name="T18" fmla="+- 0 7279 3070"/>
                                    <a:gd name="T19" fmla="*/ 7279 h 4322"/>
                                  </a:gdLst>
                                  <a:ahLst/>
                                  <a:cxnLst>
                                    <a:cxn ang="0">
                                      <a:pos x="T1" y="T3"/>
                                    </a:cxn>
                                    <a:cxn ang="0">
                                      <a:pos x="T5" y="T7"/>
                                    </a:cxn>
                                    <a:cxn ang="0">
                                      <a:pos x="T9" y="T11"/>
                                    </a:cxn>
                                    <a:cxn ang="0">
                                      <a:pos x="T13" y="T15"/>
                                    </a:cxn>
                                    <a:cxn ang="0">
                                      <a:pos x="T17" y="T19"/>
                                    </a:cxn>
                                  </a:cxnLst>
                                  <a:rect l="0" t="0" r="r" b="b"/>
                                  <a:pathLst>
                                    <a:path w="11150" h="4322">
                                      <a:moveTo>
                                        <a:pt x="11047" y="4209"/>
                                      </a:moveTo>
                                      <a:lnTo>
                                        <a:pt x="10958" y="4188"/>
                                      </a:lnTo>
                                      <a:lnTo>
                                        <a:pt x="10937" y="4274"/>
                                      </a:lnTo>
                                      <a:lnTo>
                                        <a:pt x="11025" y="4296"/>
                                      </a:lnTo>
                                      <a:lnTo>
                                        <a:pt x="11047" y="420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9" name="Freeform 2097"/>
                              <wps:cNvSpPr>
                                <a:spLocks/>
                              </wps:cNvSpPr>
                              <wps:spPr bwMode="auto">
                                <a:xfrm>
                                  <a:off x="2126" y="3070"/>
                                  <a:ext cx="11150" cy="4322"/>
                                </a:xfrm>
                                <a:custGeom>
                                  <a:avLst/>
                                  <a:gdLst>
                                    <a:gd name="T0" fmla="+- 0 13276 2126"/>
                                    <a:gd name="T1" fmla="*/ T0 w 11150"/>
                                    <a:gd name="T2" fmla="+- 0 7306 3070"/>
                                    <a:gd name="T3" fmla="*/ 7306 h 4322"/>
                                    <a:gd name="T4" fmla="+- 0 13259 2126"/>
                                    <a:gd name="T5" fmla="*/ T4 w 11150"/>
                                    <a:gd name="T6" fmla="+- 0 7301 3070"/>
                                    <a:gd name="T7" fmla="*/ 7301 h 4322"/>
                                    <a:gd name="T8" fmla="+- 0 13238 2126"/>
                                    <a:gd name="T9" fmla="*/ T8 w 11150"/>
                                    <a:gd name="T10" fmla="+- 0 7387 3070"/>
                                    <a:gd name="T11" fmla="*/ 7387 h 4322"/>
                                    <a:gd name="T12" fmla="+- 0 13255 2126"/>
                                    <a:gd name="T13" fmla="*/ T12 w 11150"/>
                                    <a:gd name="T14" fmla="+- 0 7392 3070"/>
                                    <a:gd name="T15" fmla="*/ 7392 h 4322"/>
                                    <a:gd name="T16" fmla="+- 0 13276 2126"/>
                                    <a:gd name="T17" fmla="*/ T16 w 11150"/>
                                    <a:gd name="T18" fmla="+- 0 7306 3070"/>
                                    <a:gd name="T19" fmla="*/ 7306 h 4322"/>
                                  </a:gdLst>
                                  <a:ahLst/>
                                  <a:cxnLst>
                                    <a:cxn ang="0">
                                      <a:pos x="T1" y="T3"/>
                                    </a:cxn>
                                    <a:cxn ang="0">
                                      <a:pos x="T5" y="T7"/>
                                    </a:cxn>
                                    <a:cxn ang="0">
                                      <a:pos x="T9" y="T11"/>
                                    </a:cxn>
                                    <a:cxn ang="0">
                                      <a:pos x="T13" y="T15"/>
                                    </a:cxn>
                                    <a:cxn ang="0">
                                      <a:pos x="T17" y="T19"/>
                                    </a:cxn>
                                  </a:cxnLst>
                                  <a:rect l="0" t="0" r="r" b="b"/>
                                  <a:pathLst>
                                    <a:path w="11150" h="4322">
                                      <a:moveTo>
                                        <a:pt x="11150" y="4236"/>
                                      </a:moveTo>
                                      <a:lnTo>
                                        <a:pt x="11133" y="4231"/>
                                      </a:lnTo>
                                      <a:lnTo>
                                        <a:pt x="11112" y="4317"/>
                                      </a:lnTo>
                                      <a:lnTo>
                                        <a:pt x="11129" y="4322"/>
                                      </a:lnTo>
                                      <a:lnTo>
                                        <a:pt x="11150" y="423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0" name="Group 2098"/>
                            <wpg:cNvGrpSpPr>
                              <a:grpSpLocks/>
                            </wpg:cNvGrpSpPr>
                            <wpg:grpSpPr bwMode="auto">
                              <a:xfrm>
                                <a:off x="4430" y="4515"/>
                                <a:ext cx="252" cy="422"/>
                                <a:chOff x="4430" y="4515"/>
                                <a:chExt cx="252" cy="422"/>
                              </a:xfrm>
                            </wpg:grpSpPr>
                            <wps:wsp>
                              <wps:cNvPr id="2111" name="Freeform 2099"/>
                              <wps:cNvSpPr>
                                <a:spLocks/>
                              </wps:cNvSpPr>
                              <wps:spPr bwMode="auto">
                                <a:xfrm>
                                  <a:off x="4430" y="4515"/>
                                  <a:ext cx="252" cy="422"/>
                                </a:xfrm>
                                <a:custGeom>
                                  <a:avLst/>
                                  <a:gdLst>
                                    <a:gd name="T0" fmla="+- 0 4682 4430"/>
                                    <a:gd name="T1" fmla="*/ T0 w 252"/>
                                    <a:gd name="T2" fmla="+- 0 4551 4515"/>
                                    <a:gd name="T3" fmla="*/ 4551 h 422"/>
                                    <a:gd name="T4" fmla="+- 0 4600 4430"/>
                                    <a:gd name="T5" fmla="*/ T4 w 252"/>
                                    <a:gd name="T6" fmla="+- 0 4515 4515"/>
                                    <a:gd name="T7" fmla="*/ 4515 h 422"/>
                                    <a:gd name="T8" fmla="+- 0 4564 4430"/>
                                    <a:gd name="T9" fmla="*/ T8 w 252"/>
                                    <a:gd name="T10" fmla="+- 0 4596 4515"/>
                                    <a:gd name="T11" fmla="*/ 4596 h 422"/>
                                    <a:gd name="T12" fmla="+- 0 4646 4430"/>
                                    <a:gd name="T13" fmla="*/ T12 w 252"/>
                                    <a:gd name="T14" fmla="+- 0 4635 4515"/>
                                    <a:gd name="T15" fmla="*/ 4635 h 422"/>
                                    <a:gd name="T16" fmla="+- 0 4682 4430"/>
                                    <a:gd name="T17" fmla="*/ T16 w 252"/>
                                    <a:gd name="T18" fmla="+- 0 4551 4515"/>
                                    <a:gd name="T19" fmla="*/ 4551 h 422"/>
                                  </a:gdLst>
                                  <a:ahLst/>
                                  <a:cxnLst>
                                    <a:cxn ang="0">
                                      <a:pos x="T1" y="T3"/>
                                    </a:cxn>
                                    <a:cxn ang="0">
                                      <a:pos x="T5" y="T7"/>
                                    </a:cxn>
                                    <a:cxn ang="0">
                                      <a:pos x="T9" y="T11"/>
                                    </a:cxn>
                                    <a:cxn ang="0">
                                      <a:pos x="T13" y="T15"/>
                                    </a:cxn>
                                    <a:cxn ang="0">
                                      <a:pos x="T17" y="T19"/>
                                    </a:cxn>
                                  </a:cxnLst>
                                  <a:rect l="0" t="0" r="r" b="b"/>
                                  <a:pathLst>
                                    <a:path w="252" h="422">
                                      <a:moveTo>
                                        <a:pt x="252" y="36"/>
                                      </a:moveTo>
                                      <a:lnTo>
                                        <a:pt x="170" y="0"/>
                                      </a:lnTo>
                                      <a:lnTo>
                                        <a:pt x="134" y="81"/>
                                      </a:lnTo>
                                      <a:lnTo>
                                        <a:pt x="216" y="120"/>
                                      </a:lnTo>
                                      <a:lnTo>
                                        <a:pt x="252" y="3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2" name="Freeform 2100"/>
                              <wps:cNvSpPr>
                                <a:spLocks/>
                              </wps:cNvSpPr>
                              <wps:spPr bwMode="auto">
                                <a:xfrm>
                                  <a:off x="4430" y="4515"/>
                                  <a:ext cx="252" cy="422"/>
                                </a:xfrm>
                                <a:custGeom>
                                  <a:avLst/>
                                  <a:gdLst>
                                    <a:gd name="T0" fmla="+- 0 4610 4430"/>
                                    <a:gd name="T1" fmla="*/ T0 w 252"/>
                                    <a:gd name="T2" fmla="+- 0 4716 4515"/>
                                    <a:gd name="T3" fmla="*/ 4716 h 422"/>
                                    <a:gd name="T4" fmla="+- 0 4528 4430"/>
                                    <a:gd name="T5" fmla="*/ T4 w 252"/>
                                    <a:gd name="T6" fmla="+- 0 4680 4515"/>
                                    <a:gd name="T7" fmla="*/ 4680 h 422"/>
                                    <a:gd name="T8" fmla="+- 0 4492 4430"/>
                                    <a:gd name="T9" fmla="*/ T8 w 252"/>
                                    <a:gd name="T10" fmla="+- 0 4762 4515"/>
                                    <a:gd name="T11" fmla="*/ 4762 h 422"/>
                                    <a:gd name="T12" fmla="+- 0 4574 4430"/>
                                    <a:gd name="T13" fmla="*/ T12 w 252"/>
                                    <a:gd name="T14" fmla="+- 0 4798 4515"/>
                                    <a:gd name="T15" fmla="*/ 4798 h 422"/>
                                    <a:gd name="T16" fmla="+- 0 4610 4430"/>
                                    <a:gd name="T17" fmla="*/ T16 w 252"/>
                                    <a:gd name="T18" fmla="+- 0 4716 4515"/>
                                    <a:gd name="T19" fmla="*/ 4716 h 422"/>
                                  </a:gdLst>
                                  <a:ahLst/>
                                  <a:cxnLst>
                                    <a:cxn ang="0">
                                      <a:pos x="T1" y="T3"/>
                                    </a:cxn>
                                    <a:cxn ang="0">
                                      <a:pos x="T5" y="T7"/>
                                    </a:cxn>
                                    <a:cxn ang="0">
                                      <a:pos x="T9" y="T11"/>
                                    </a:cxn>
                                    <a:cxn ang="0">
                                      <a:pos x="T13" y="T15"/>
                                    </a:cxn>
                                    <a:cxn ang="0">
                                      <a:pos x="T17" y="T19"/>
                                    </a:cxn>
                                  </a:cxnLst>
                                  <a:rect l="0" t="0" r="r" b="b"/>
                                  <a:pathLst>
                                    <a:path w="252" h="422">
                                      <a:moveTo>
                                        <a:pt x="180" y="201"/>
                                      </a:moveTo>
                                      <a:lnTo>
                                        <a:pt x="98" y="165"/>
                                      </a:lnTo>
                                      <a:lnTo>
                                        <a:pt x="62" y="247"/>
                                      </a:lnTo>
                                      <a:lnTo>
                                        <a:pt x="144" y="283"/>
                                      </a:lnTo>
                                      <a:lnTo>
                                        <a:pt x="180" y="2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3" name="Freeform 2101"/>
                              <wps:cNvSpPr>
                                <a:spLocks/>
                              </wps:cNvSpPr>
                              <wps:spPr bwMode="auto">
                                <a:xfrm>
                                  <a:off x="4430" y="4515"/>
                                  <a:ext cx="252" cy="422"/>
                                </a:xfrm>
                                <a:custGeom>
                                  <a:avLst/>
                                  <a:gdLst>
                                    <a:gd name="T0" fmla="+- 0 4538 4430"/>
                                    <a:gd name="T1" fmla="*/ T0 w 252"/>
                                    <a:gd name="T2" fmla="+- 0 4879 4515"/>
                                    <a:gd name="T3" fmla="*/ 4879 h 422"/>
                                    <a:gd name="T4" fmla="+- 0 4454 4430"/>
                                    <a:gd name="T5" fmla="*/ T4 w 252"/>
                                    <a:gd name="T6" fmla="+- 0 4843 4515"/>
                                    <a:gd name="T7" fmla="*/ 4843 h 422"/>
                                    <a:gd name="T8" fmla="+- 0 4430 4430"/>
                                    <a:gd name="T9" fmla="*/ T8 w 252"/>
                                    <a:gd name="T10" fmla="+- 0 4901 4515"/>
                                    <a:gd name="T11" fmla="*/ 4901 h 422"/>
                                    <a:gd name="T12" fmla="+- 0 4511 4430"/>
                                    <a:gd name="T13" fmla="*/ T12 w 252"/>
                                    <a:gd name="T14" fmla="+- 0 4937 4515"/>
                                    <a:gd name="T15" fmla="*/ 4937 h 422"/>
                                    <a:gd name="T16" fmla="+- 0 4538 4430"/>
                                    <a:gd name="T17" fmla="*/ T16 w 252"/>
                                    <a:gd name="T18" fmla="+- 0 4879 4515"/>
                                    <a:gd name="T19" fmla="*/ 4879 h 422"/>
                                  </a:gdLst>
                                  <a:ahLst/>
                                  <a:cxnLst>
                                    <a:cxn ang="0">
                                      <a:pos x="T1" y="T3"/>
                                    </a:cxn>
                                    <a:cxn ang="0">
                                      <a:pos x="T5" y="T7"/>
                                    </a:cxn>
                                    <a:cxn ang="0">
                                      <a:pos x="T9" y="T11"/>
                                    </a:cxn>
                                    <a:cxn ang="0">
                                      <a:pos x="T13" y="T15"/>
                                    </a:cxn>
                                    <a:cxn ang="0">
                                      <a:pos x="T17" y="T19"/>
                                    </a:cxn>
                                  </a:cxnLst>
                                  <a:rect l="0" t="0" r="r" b="b"/>
                                  <a:pathLst>
                                    <a:path w="252" h="422">
                                      <a:moveTo>
                                        <a:pt x="108" y="364"/>
                                      </a:moveTo>
                                      <a:lnTo>
                                        <a:pt x="24" y="328"/>
                                      </a:lnTo>
                                      <a:lnTo>
                                        <a:pt x="0" y="386"/>
                                      </a:lnTo>
                                      <a:lnTo>
                                        <a:pt x="81" y="422"/>
                                      </a:lnTo>
                                      <a:lnTo>
                                        <a:pt x="108" y="36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4" name="Group 2102"/>
                            <wpg:cNvGrpSpPr>
                              <a:grpSpLocks/>
                            </wpg:cNvGrpSpPr>
                            <wpg:grpSpPr bwMode="auto">
                              <a:xfrm>
                                <a:off x="5548" y="5710"/>
                                <a:ext cx="564" cy="1958"/>
                                <a:chOff x="5548" y="5710"/>
                                <a:chExt cx="564" cy="1958"/>
                              </a:xfrm>
                            </wpg:grpSpPr>
                            <wps:wsp>
                              <wps:cNvPr id="2115" name="Freeform 2103"/>
                              <wps:cNvSpPr>
                                <a:spLocks/>
                              </wps:cNvSpPr>
                              <wps:spPr bwMode="auto">
                                <a:xfrm>
                                  <a:off x="5548" y="5710"/>
                                  <a:ext cx="564" cy="1958"/>
                                </a:xfrm>
                                <a:custGeom>
                                  <a:avLst/>
                                  <a:gdLst>
                                    <a:gd name="T0" fmla="+- 0 5666 5548"/>
                                    <a:gd name="T1" fmla="*/ T0 w 564"/>
                                    <a:gd name="T2" fmla="+- 0 7584 5710"/>
                                    <a:gd name="T3" fmla="*/ 7584 h 1958"/>
                                    <a:gd name="T4" fmla="+- 0 5584 5548"/>
                                    <a:gd name="T5" fmla="*/ T4 w 564"/>
                                    <a:gd name="T6" fmla="+- 0 7548 5710"/>
                                    <a:gd name="T7" fmla="*/ 7548 h 1958"/>
                                    <a:gd name="T8" fmla="+- 0 5548 5548"/>
                                    <a:gd name="T9" fmla="*/ T8 w 564"/>
                                    <a:gd name="T10" fmla="+- 0 7630 5710"/>
                                    <a:gd name="T11" fmla="*/ 7630 h 1958"/>
                                    <a:gd name="T12" fmla="+- 0 5630 5548"/>
                                    <a:gd name="T13" fmla="*/ T12 w 564"/>
                                    <a:gd name="T14" fmla="+- 0 7668 5710"/>
                                    <a:gd name="T15" fmla="*/ 7668 h 1958"/>
                                    <a:gd name="T16" fmla="+- 0 5666 5548"/>
                                    <a:gd name="T17" fmla="*/ T16 w 564"/>
                                    <a:gd name="T18" fmla="+- 0 7584 5710"/>
                                    <a:gd name="T19" fmla="*/ 7584 h 1958"/>
                                  </a:gdLst>
                                  <a:ahLst/>
                                  <a:cxnLst>
                                    <a:cxn ang="0">
                                      <a:pos x="T1" y="T3"/>
                                    </a:cxn>
                                    <a:cxn ang="0">
                                      <a:pos x="T5" y="T7"/>
                                    </a:cxn>
                                    <a:cxn ang="0">
                                      <a:pos x="T9" y="T11"/>
                                    </a:cxn>
                                    <a:cxn ang="0">
                                      <a:pos x="T13" y="T15"/>
                                    </a:cxn>
                                    <a:cxn ang="0">
                                      <a:pos x="T17" y="T19"/>
                                    </a:cxn>
                                  </a:cxnLst>
                                  <a:rect l="0" t="0" r="r" b="b"/>
                                  <a:pathLst>
                                    <a:path w="564" h="1958">
                                      <a:moveTo>
                                        <a:pt x="118" y="1874"/>
                                      </a:moveTo>
                                      <a:lnTo>
                                        <a:pt x="36" y="1838"/>
                                      </a:lnTo>
                                      <a:lnTo>
                                        <a:pt x="0" y="1920"/>
                                      </a:lnTo>
                                      <a:lnTo>
                                        <a:pt x="82" y="1958"/>
                                      </a:lnTo>
                                      <a:lnTo>
                                        <a:pt x="118" y="187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6" name="Freeform 2104"/>
                              <wps:cNvSpPr>
                                <a:spLocks/>
                              </wps:cNvSpPr>
                              <wps:spPr bwMode="auto">
                                <a:xfrm>
                                  <a:off x="5548" y="5710"/>
                                  <a:ext cx="564" cy="1958"/>
                                </a:xfrm>
                                <a:custGeom>
                                  <a:avLst/>
                                  <a:gdLst>
                                    <a:gd name="T0" fmla="+- 0 5738 5548"/>
                                    <a:gd name="T1" fmla="*/ T0 w 564"/>
                                    <a:gd name="T2" fmla="+- 0 7421 5710"/>
                                    <a:gd name="T3" fmla="*/ 7421 h 1958"/>
                                    <a:gd name="T4" fmla="+- 0 5656 5548"/>
                                    <a:gd name="T5" fmla="*/ T4 w 564"/>
                                    <a:gd name="T6" fmla="+- 0 7385 5710"/>
                                    <a:gd name="T7" fmla="*/ 7385 h 1958"/>
                                    <a:gd name="T8" fmla="+- 0 5620 5548"/>
                                    <a:gd name="T9" fmla="*/ T8 w 564"/>
                                    <a:gd name="T10" fmla="+- 0 7467 5710"/>
                                    <a:gd name="T11" fmla="*/ 7467 h 1958"/>
                                    <a:gd name="T12" fmla="+- 0 5702 5548"/>
                                    <a:gd name="T13" fmla="*/ T12 w 564"/>
                                    <a:gd name="T14" fmla="+- 0 7503 5710"/>
                                    <a:gd name="T15" fmla="*/ 7503 h 1958"/>
                                    <a:gd name="T16" fmla="+- 0 5738 5548"/>
                                    <a:gd name="T17" fmla="*/ T16 w 564"/>
                                    <a:gd name="T18" fmla="+- 0 7421 5710"/>
                                    <a:gd name="T19" fmla="*/ 7421 h 1958"/>
                                  </a:gdLst>
                                  <a:ahLst/>
                                  <a:cxnLst>
                                    <a:cxn ang="0">
                                      <a:pos x="T1" y="T3"/>
                                    </a:cxn>
                                    <a:cxn ang="0">
                                      <a:pos x="T5" y="T7"/>
                                    </a:cxn>
                                    <a:cxn ang="0">
                                      <a:pos x="T9" y="T11"/>
                                    </a:cxn>
                                    <a:cxn ang="0">
                                      <a:pos x="T13" y="T15"/>
                                    </a:cxn>
                                    <a:cxn ang="0">
                                      <a:pos x="T17" y="T19"/>
                                    </a:cxn>
                                  </a:cxnLst>
                                  <a:rect l="0" t="0" r="r" b="b"/>
                                  <a:pathLst>
                                    <a:path w="564" h="1958">
                                      <a:moveTo>
                                        <a:pt x="190" y="1711"/>
                                      </a:moveTo>
                                      <a:lnTo>
                                        <a:pt x="108" y="1675"/>
                                      </a:lnTo>
                                      <a:lnTo>
                                        <a:pt x="72" y="1757"/>
                                      </a:lnTo>
                                      <a:lnTo>
                                        <a:pt x="154" y="1793"/>
                                      </a:lnTo>
                                      <a:lnTo>
                                        <a:pt x="190" y="171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 name="Freeform 2105"/>
                              <wps:cNvSpPr>
                                <a:spLocks/>
                              </wps:cNvSpPr>
                              <wps:spPr bwMode="auto">
                                <a:xfrm>
                                  <a:off x="5548" y="5710"/>
                                  <a:ext cx="564" cy="1958"/>
                                </a:xfrm>
                                <a:custGeom>
                                  <a:avLst/>
                                  <a:gdLst>
                                    <a:gd name="T0" fmla="+- 0 5810 5548"/>
                                    <a:gd name="T1" fmla="*/ T0 w 564"/>
                                    <a:gd name="T2" fmla="+- 0 7255 5710"/>
                                    <a:gd name="T3" fmla="*/ 7255 h 1958"/>
                                    <a:gd name="T4" fmla="+- 0 5728 5548"/>
                                    <a:gd name="T5" fmla="*/ T4 w 564"/>
                                    <a:gd name="T6" fmla="+- 0 7219 5710"/>
                                    <a:gd name="T7" fmla="*/ 7219 h 1958"/>
                                    <a:gd name="T8" fmla="+- 0 5692 5548"/>
                                    <a:gd name="T9" fmla="*/ T8 w 564"/>
                                    <a:gd name="T10" fmla="+- 0 7301 5710"/>
                                    <a:gd name="T11" fmla="*/ 7301 h 1958"/>
                                    <a:gd name="T12" fmla="+- 0 5774 5548"/>
                                    <a:gd name="T13" fmla="*/ T12 w 564"/>
                                    <a:gd name="T14" fmla="+- 0 7337 5710"/>
                                    <a:gd name="T15" fmla="*/ 7337 h 1958"/>
                                    <a:gd name="T16" fmla="+- 0 5810 5548"/>
                                    <a:gd name="T17" fmla="*/ T16 w 564"/>
                                    <a:gd name="T18" fmla="+- 0 7255 5710"/>
                                    <a:gd name="T19" fmla="*/ 7255 h 1958"/>
                                  </a:gdLst>
                                  <a:ahLst/>
                                  <a:cxnLst>
                                    <a:cxn ang="0">
                                      <a:pos x="T1" y="T3"/>
                                    </a:cxn>
                                    <a:cxn ang="0">
                                      <a:pos x="T5" y="T7"/>
                                    </a:cxn>
                                    <a:cxn ang="0">
                                      <a:pos x="T9" y="T11"/>
                                    </a:cxn>
                                    <a:cxn ang="0">
                                      <a:pos x="T13" y="T15"/>
                                    </a:cxn>
                                    <a:cxn ang="0">
                                      <a:pos x="T17" y="T19"/>
                                    </a:cxn>
                                  </a:cxnLst>
                                  <a:rect l="0" t="0" r="r" b="b"/>
                                  <a:pathLst>
                                    <a:path w="564" h="1958">
                                      <a:moveTo>
                                        <a:pt x="262" y="1545"/>
                                      </a:moveTo>
                                      <a:lnTo>
                                        <a:pt x="180" y="1509"/>
                                      </a:lnTo>
                                      <a:lnTo>
                                        <a:pt x="144" y="1591"/>
                                      </a:lnTo>
                                      <a:lnTo>
                                        <a:pt x="226" y="1627"/>
                                      </a:lnTo>
                                      <a:lnTo>
                                        <a:pt x="262" y="154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8" name="Freeform 2106"/>
                              <wps:cNvSpPr>
                                <a:spLocks/>
                              </wps:cNvSpPr>
                              <wps:spPr bwMode="auto">
                                <a:xfrm>
                                  <a:off x="5548" y="5710"/>
                                  <a:ext cx="564" cy="1958"/>
                                </a:xfrm>
                                <a:custGeom>
                                  <a:avLst/>
                                  <a:gdLst>
                                    <a:gd name="T0" fmla="+- 0 5879 5548"/>
                                    <a:gd name="T1" fmla="*/ T0 w 564"/>
                                    <a:gd name="T2" fmla="+- 0 7087 5710"/>
                                    <a:gd name="T3" fmla="*/ 7087 h 1958"/>
                                    <a:gd name="T4" fmla="+- 0 5795 5548"/>
                                    <a:gd name="T5" fmla="*/ T4 w 564"/>
                                    <a:gd name="T6" fmla="+- 0 7054 5710"/>
                                    <a:gd name="T7" fmla="*/ 7054 h 1958"/>
                                    <a:gd name="T8" fmla="+- 0 5771 5548"/>
                                    <a:gd name="T9" fmla="*/ T8 w 564"/>
                                    <a:gd name="T10" fmla="+- 0 7116 5710"/>
                                    <a:gd name="T11" fmla="*/ 7116 h 1958"/>
                                    <a:gd name="T12" fmla="+- 0 5762 5548"/>
                                    <a:gd name="T13" fmla="*/ T12 w 564"/>
                                    <a:gd name="T14" fmla="+- 0 7138 5710"/>
                                    <a:gd name="T15" fmla="*/ 7138 h 1958"/>
                                    <a:gd name="T16" fmla="+- 0 5846 5548"/>
                                    <a:gd name="T17" fmla="*/ T16 w 564"/>
                                    <a:gd name="T18" fmla="+- 0 7171 5710"/>
                                    <a:gd name="T19" fmla="*/ 7171 h 1958"/>
                                    <a:gd name="T20" fmla="+- 0 5853 5548"/>
                                    <a:gd name="T21" fmla="*/ T20 w 564"/>
                                    <a:gd name="T22" fmla="+- 0 7150 5710"/>
                                    <a:gd name="T23" fmla="*/ 7150 h 1958"/>
                                    <a:gd name="T24" fmla="+- 0 5879 5548"/>
                                    <a:gd name="T25" fmla="*/ T24 w 564"/>
                                    <a:gd name="T26" fmla="+- 0 7087 5710"/>
                                    <a:gd name="T27" fmla="*/ 7087 h 1958"/>
                                  </a:gdLst>
                                  <a:ahLst/>
                                  <a:cxnLst>
                                    <a:cxn ang="0">
                                      <a:pos x="T1" y="T3"/>
                                    </a:cxn>
                                    <a:cxn ang="0">
                                      <a:pos x="T5" y="T7"/>
                                    </a:cxn>
                                    <a:cxn ang="0">
                                      <a:pos x="T9" y="T11"/>
                                    </a:cxn>
                                    <a:cxn ang="0">
                                      <a:pos x="T13" y="T15"/>
                                    </a:cxn>
                                    <a:cxn ang="0">
                                      <a:pos x="T17" y="T19"/>
                                    </a:cxn>
                                    <a:cxn ang="0">
                                      <a:pos x="T21" y="T23"/>
                                    </a:cxn>
                                    <a:cxn ang="0">
                                      <a:pos x="T25" y="T27"/>
                                    </a:cxn>
                                  </a:cxnLst>
                                  <a:rect l="0" t="0" r="r" b="b"/>
                                  <a:pathLst>
                                    <a:path w="564" h="1958">
                                      <a:moveTo>
                                        <a:pt x="331" y="1377"/>
                                      </a:moveTo>
                                      <a:lnTo>
                                        <a:pt x="247" y="1344"/>
                                      </a:lnTo>
                                      <a:lnTo>
                                        <a:pt x="223" y="1406"/>
                                      </a:lnTo>
                                      <a:lnTo>
                                        <a:pt x="214" y="1428"/>
                                      </a:lnTo>
                                      <a:lnTo>
                                        <a:pt x="298" y="1461"/>
                                      </a:lnTo>
                                      <a:lnTo>
                                        <a:pt x="305" y="1440"/>
                                      </a:lnTo>
                                      <a:lnTo>
                                        <a:pt x="331" y="137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9" name="Freeform 2107"/>
                              <wps:cNvSpPr>
                                <a:spLocks/>
                              </wps:cNvSpPr>
                              <wps:spPr bwMode="auto">
                                <a:xfrm>
                                  <a:off x="5548" y="5710"/>
                                  <a:ext cx="564" cy="1958"/>
                                </a:xfrm>
                                <a:custGeom>
                                  <a:avLst/>
                                  <a:gdLst>
                                    <a:gd name="T0" fmla="+- 0 5944 5548"/>
                                    <a:gd name="T1" fmla="*/ T0 w 564"/>
                                    <a:gd name="T2" fmla="+- 0 6917 5710"/>
                                    <a:gd name="T3" fmla="*/ 6917 h 1958"/>
                                    <a:gd name="T4" fmla="+- 0 5860 5548"/>
                                    <a:gd name="T5" fmla="*/ T4 w 564"/>
                                    <a:gd name="T6" fmla="+- 0 6888 5710"/>
                                    <a:gd name="T7" fmla="*/ 6888 h 1958"/>
                                    <a:gd name="T8" fmla="+- 0 5853 5548"/>
                                    <a:gd name="T9" fmla="*/ T8 w 564"/>
                                    <a:gd name="T10" fmla="+- 0 6907 5710"/>
                                    <a:gd name="T11" fmla="*/ 6907 h 1958"/>
                                    <a:gd name="T12" fmla="+- 0 5853 5548"/>
                                    <a:gd name="T13" fmla="*/ T12 w 564"/>
                                    <a:gd name="T14" fmla="+- 0 6905 5710"/>
                                    <a:gd name="T15" fmla="*/ 6905 h 1958"/>
                                    <a:gd name="T16" fmla="+- 0 5829 5548"/>
                                    <a:gd name="T17" fmla="*/ T16 w 564"/>
                                    <a:gd name="T18" fmla="+- 0 6970 5710"/>
                                    <a:gd name="T19" fmla="*/ 6970 h 1958"/>
                                    <a:gd name="T20" fmla="+- 0 5913 5548"/>
                                    <a:gd name="T21" fmla="*/ T20 w 564"/>
                                    <a:gd name="T22" fmla="+- 0 7003 5710"/>
                                    <a:gd name="T23" fmla="*/ 7003 h 1958"/>
                                    <a:gd name="T24" fmla="+- 0 5937 5548"/>
                                    <a:gd name="T25" fmla="*/ T24 w 564"/>
                                    <a:gd name="T26" fmla="+- 0 6939 5710"/>
                                    <a:gd name="T27" fmla="*/ 6939 h 1958"/>
                                    <a:gd name="T28" fmla="+- 0 5944 5548"/>
                                    <a:gd name="T29" fmla="*/ T28 w 564"/>
                                    <a:gd name="T30" fmla="+- 0 6917 5710"/>
                                    <a:gd name="T31" fmla="*/ 6917 h 19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4" h="1958">
                                      <a:moveTo>
                                        <a:pt x="396" y="1207"/>
                                      </a:moveTo>
                                      <a:lnTo>
                                        <a:pt x="312" y="1178"/>
                                      </a:lnTo>
                                      <a:lnTo>
                                        <a:pt x="305" y="1197"/>
                                      </a:lnTo>
                                      <a:lnTo>
                                        <a:pt x="305" y="1195"/>
                                      </a:lnTo>
                                      <a:lnTo>
                                        <a:pt x="281" y="1260"/>
                                      </a:lnTo>
                                      <a:lnTo>
                                        <a:pt x="365" y="1293"/>
                                      </a:lnTo>
                                      <a:lnTo>
                                        <a:pt x="389" y="1229"/>
                                      </a:lnTo>
                                      <a:lnTo>
                                        <a:pt x="396" y="120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0" name="Freeform 2108"/>
                              <wps:cNvSpPr>
                                <a:spLocks/>
                              </wps:cNvSpPr>
                              <wps:spPr bwMode="auto">
                                <a:xfrm>
                                  <a:off x="5548" y="5710"/>
                                  <a:ext cx="564" cy="1958"/>
                                </a:xfrm>
                                <a:custGeom>
                                  <a:avLst/>
                                  <a:gdLst>
                                    <a:gd name="T0" fmla="+- 0 6004 5548"/>
                                    <a:gd name="T1" fmla="*/ T0 w 564"/>
                                    <a:gd name="T2" fmla="+- 0 6747 5710"/>
                                    <a:gd name="T3" fmla="*/ 6747 h 1958"/>
                                    <a:gd name="T4" fmla="+- 0 5918 5548"/>
                                    <a:gd name="T5" fmla="*/ T4 w 564"/>
                                    <a:gd name="T6" fmla="+- 0 6718 5710"/>
                                    <a:gd name="T7" fmla="*/ 6718 h 1958"/>
                                    <a:gd name="T8" fmla="+- 0 5901 5548"/>
                                    <a:gd name="T9" fmla="*/ T8 w 564"/>
                                    <a:gd name="T10" fmla="+- 0 6773 5710"/>
                                    <a:gd name="T11" fmla="*/ 6773 h 1958"/>
                                    <a:gd name="T12" fmla="+- 0 5901 5548"/>
                                    <a:gd name="T13" fmla="*/ T12 w 564"/>
                                    <a:gd name="T14" fmla="+- 0 6771 5710"/>
                                    <a:gd name="T15" fmla="*/ 6771 h 1958"/>
                                    <a:gd name="T16" fmla="+- 0 5891 5548"/>
                                    <a:gd name="T17" fmla="*/ T16 w 564"/>
                                    <a:gd name="T18" fmla="+- 0 6804 5710"/>
                                    <a:gd name="T19" fmla="*/ 6804 h 1958"/>
                                    <a:gd name="T20" fmla="+- 0 5975 5548"/>
                                    <a:gd name="T21" fmla="*/ T20 w 564"/>
                                    <a:gd name="T22" fmla="+- 0 6833 5710"/>
                                    <a:gd name="T23" fmla="*/ 6833 h 1958"/>
                                    <a:gd name="T24" fmla="+- 0 5987 5548"/>
                                    <a:gd name="T25" fmla="*/ T24 w 564"/>
                                    <a:gd name="T26" fmla="+- 0 6802 5710"/>
                                    <a:gd name="T27" fmla="*/ 6802 h 1958"/>
                                    <a:gd name="T28" fmla="+- 0 6004 5548"/>
                                    <a:gd name="T29" fmla="*/ T28 w 564"/>
                                    <a:gd name="T30" fmla="+- 0 6747 5710"/>
                                    <a:gd name="T31" fmla="*/ 6747 h 19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4" h="1958">
                                      <a:moveTo>
                                        <a:pt x="456" y="1037"/>
                                      </a:moveTo>
                                      <a:lnTo>
                                        <a:pt x="370" y="1008"/>
                                      </a:lnTo>
                                      <a:lnTo>
                                        <a:pt x="353" y="1063"/>
                                      </a:lnTo>
                                      <a:lnTo>
                                        <a:pt x="353" y="1061"/>
                                      </a:lnTo>
                                      <a:lnTo>
                                        <a:pt x="343" y="1094"/>
                                      </a:lnTo>
                                      <a:lnTo>
                                        <a:pt x="427" y="1123"/>
                                      </a:lnTo>
                                      <a:lnTo>
                                        <a:pt x="439" y="1092"/>
                                      </a:lnTo>
                                      <a:lnTo>
                                        <a:pt x="456" y="103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1" name="Freeform 2109"/>
                              <wps:cNvSpPr>
                                <a:spLocks/>
                              </wps:cNvSpPr>
                              <wps:spPr bwMode="auto">
                                <a:xfrm>
                                  <a:off x="5548" y="5710"/>
                                  <a:ext cx="564" cy="1958"/>
                                </a:xfrm>
                                <a:custGeom>
                                  <a:avLst/>
                                  <a:gdLst>
                                    <a:gd name="T0" fmla="+- 0 6055 5548"/>
                                    <a:gd name="T1" fmla="*/ T0 w 564"/>
                                    <a:gd name="T2" fmla="+- 0 6571 5710"/>
                                    <a:gd name="T3" fmla="*/ 6571 h 1958"/>
                                    <a:gd name="T4" fmla="+- 0 5968 5548"/>
                                    <a:gd name="T5" fmla="*/ T4 w 564"/>
                                    <a:gd name="T6" fmla="+- 0 6550 5710"/>
                                    <a:gd name="T7" fmla="*/ 6550 h 1958"/>
                                    <a:gd name="T8" fmla="+- 0 5959 5548"/>
                                    <a:gd name="T9" fmla="*/ T8 w 564"/>
                                    <a:gd name="T10" fmla="+- 0 6581 5710"/>
                                    <a:gd name="T11" fmla="*/ 6581 h 1958"/>
                                    <a:gd name="T12" fmla="+- 0 5944 5548"/>
                                    <a:gd name="T13" fmla="*/ T12 w 564"/>
                                    <a:gd name="T14" fmla="+- 0 6634 5710"/>
                                    <a:gd name="T15" fmla="*/ 6634 h 1958"/>
                                    <a:gd name="T16" fmla="+- 0 6031 5548"/>
                                    <a:gd name="T17" fmla="*/ T16 w 564"/>
                                    <a:gd name="T18" fmla="+- 0 6658 5710"/>
                                    <a:gd name="T19" fmla="*/ 6658 h 1958"/>
                                    <a:gd name="T20" fmla="+- 0 6045 5548"/>
                                    <a:gd name="T21" fmla="*/ T20 w 564"/>
                                    <a:gd name="T22" fmla="+- 0 6605 5710"/>
                                    <a:gd name="T23" fmla="*/ 6605 h 1958"/>
                                    <a:gd name="T24" fmla="+- 0 6055 5548"/>
                                    <a:gd name="T25" fmla="*/ T24 w 564"/>
                                    <a:gd name="T26" fmla="+- 0 6571 5710"/>
                                    <a:gd name="T27" fmla="*/ 6571 h 1958"/>
                                  </a:gdLst>
                                  <a:ahLst/>
                                  <a:cxnLst>
                                    <a:cxn ang="0">
                                      <a:pos x="T1" y="T3"/>
                                    </a:cxn>
                                    <a:cxn ang="0">
                                      <a:pos x="T5" y="T7"/>
                                    </a:cxn>
                                    <a:cxn ang="0">
                                      <a:pos x="T9" y="T11"/>
                                    </a:cxn>
                                    <a:cxn ang="0">
                                      <a:pos x="T13" y="T15"/>
                                    </a:cxn>
                                    <a:cxn ang="0">
                                      <a:pos x="T17" y="T19"/>
                                    </a:cxn>
                                    <a:cxn ang="0">
                                      <a:pos x="T21" y="T23"/>
                                    </a:cxn>
                                    <a:cxn ang="0">
                                      <a:pos x="T25" y="T27"/>
                                    </a:cxn>
                                  </a:cxnLst>
                                  <a:rect l="0" t="0" r="r" b="b"/>
                                  <a:pathLst>
                                    <a:path w="564" h="1958">
                                      <a:moveTo>
                                        <a:pt x="507" y="861"/>
                                      </a:moveTo>
                                      <a:lnTo>
                                        <a:pt x="420" y="840"/>
                                      </a:lnTo>
                                      <a:lnTo>
                                        <a:pt x="411" y="871"/>
                                      </a:lnTo>
                                      <a:lnTo>
                                        <a:pt x="396" y="924"/>
                                      </a:lnTo>
                                      <a:lnTo>
                                        <a:pt x="483" y="948"/>
                                      </a:lnTo>
                                      <a:lnTo>
                                        <a:pt x="497" y="895"/>
                                      </a:lnTo>
                                      <a:lnTo>
                                        <a:pt x="507" y="86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2" name="Freeform 2110"/>
                              <wps:cNvSpPr>
                                <a:spLocks/>
                              </wps:cNvSpPr>
                              <wps:spPr bwMode="auto">
                                <a:xfrm>
                                  <a:off x="5548" y="5710"/>
                                  <a:ext cx="564" cy="1958"/>
                                </a:xfrm>
                                <a:custGeom>
                                  <a:avLst/>
                                  <a:gdLst>
                                    <a:gd name="T0" fmla="+- 0 6091 5548"/>
                                    <a:gd name="T1" fmla="*/ T0 w 564"/>
                                    <a:gd name="T2" fmla="+- 0 6389 5710"/>
                                    <a:gd name="T3" fmla="*/ 6389 h 1958"/>
                                    <a:gd name="T4" fmla="+- 0 6002 5548"/>
                                    <a:gd name="T5" fmla="*/ T4 w 564"/>
                                    <a:gd name="T6" fmla="+- 0 6377 5710"/>
                                    <a:gd name="T7" fmla="*/ 6377 h 1958"/>
                                    <a:gd name="T8" fmla="+- 0 5997 5548"/>
                                    <a:gd name="T9" fmla="*/ T8 w 564"/>
                                    <a:gd name="T10" fmla="+- 0 6408 5710"/>
                                    <a:gd name="T11" fmla="*/ 6408 h 1958"/>
                                    <a:gd name="T12" fmla="+- 0 5997 5548"/>
                                    <a:gd name="T13" fmla="*/ T12 w 564"/>
                                    <a:gd name="T14" fmla="+- 0 6406 5710"/>
                                    <a:gd name="T15" fmla="*/ 6406 h 1958"/>
                                    <a:gd name="T16" fmla="+- 0 5987 5548"/>
                                    <a:gd name="T17" fmla="*/ T16 w 564"/>
                                    <a:gd name="T18" fmla="+- 0 6463 5710"/>
                                    <a:gd name="T19" fmla="*/ 6463 h 1958"/>
                                    <a:gd name="T20" fmla="+- 0 6074 5548"/>
                                    <a:gd name="T21" fmla="*/ T20 w 564"/>
                                    <a:gd name="T22" fmla="+- 0 6480 5710"/>
                                    <a:gd name="T23" fmla="*/ 6480 h 1958"/>
                                    <a:gd name="T24" fmla="+- 0 6086 5548"/>
                                    <a:gd name="T25" fmla="*/ T24 w 564"/>
                                    <a:gd name="T26" fmla="+- 0 6423 5710"/>
                                    <a:gd name="T27" fmla="*/ 6423 h 1958"/>
                                    <a:gd name="T28" fmla="+- 0 6091 5548"/>
                                    <a:gd name="T29" fmla="*/ T28 w 564"/>
                                    <a:gd name="T30" fmla="+- 0 6389 5710"/>
                                    <a:gd name="T31" fmla="*/ 6389 h 19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4" h="1958">
                                      <a:moveTo>
                                        <a:pt x="543" y="679"/>
                                      </a:moveTo>
                                      <a:lnTo>
                                        <a:pt x="454" y="667"/>
                                      </a:lnTo>
                                      <a:lnTo>
                                        <a:pt x="449" y="698"/>
                                      </a:lnTo>
                                      <a:lnTo>
                                        <a:pt x="449" y="696"/>
                                      </a:lnTo>
                                      <a:lnTo>
                                        <a:pt x="439" y="753"/>
                                      </a:lnTo>
                                      <a:lnTo>
                                        <a:pt x="526" y="770"/>
                                      </a:lnTo>
                                      <a:lnTo>
                                        <a:pt x="538" y="713"/>
                                      </a:lnTo>
                                      <a:lnTo>
                                        <a:pt x="543" y="67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3" name="Freeform 2111"/>
                              <wps:cNvSpPr>
                                <a:spLocks/>
                              </wps:cNvSpPr>
                              <wps:spPr bwMode="auto">
                                <a:xfrm>
                                  <a:off x="5548" y="5710"/>
                                  <a:ext cx="564" cy="1958"/>
                                </a:xfrm>
                                <a:custGeom>
                                  <a:avLst/>
                                  <a:gdLst>
                                    <a:gd name="T0" fmla="+- 0 6110 5548"/>
                                    <a:gd name="T1" fmla="*/ T0 w 564"/>
                                    <a:gd name="T2" fmla="+- 0 6207 5710"/>
                                    <a:gd name="T3" fmla="*/ 6207 h 1958"/>
                                    <a:gd name="T4" fmla="+- 0 6019 5548"/>
                                    <a:gd name="T5" fmla="*/ T4 w 564"/>
                                    <a:gd name="T6" fmla="+- 0 6202 5710"/>
                                    <a:gd name="T7" fmla="*/ 6202 h 1958"/>
                                    <a:gd name="T8" fmla="+- 0 6016 5548"/>
                                    <a:gd name="T9" fmla="*/ T8 w 564"/>
                                    <a:gd name="T10" fmla="+- 0 6247 5710"/>
                                    <a:gd name="T11" fmla="*/ 6247 h 1958"/>
                                    <a:gd name="T12" fmla="+- 0 6016 5548"/>
                                    <a:gd name="T13" fmla="*/ T12 w 564"/>
                                    <a:gd name="T14" fmla="+- 0 6245 5710"/>
                                    <a:gd name="T15" fmla="*/ 6245 h 1958"/>
                                    <a:gd name="T16" fmla="+- 0 6011 5548"/>
                                    <a:gd name="T17" fmla="*/ T16 w 564"/>
                                    <a:gd name="T18" fmla="+- 0 6291 5710"/>
                                    <a:gd name="T19" fmla="*/ 6291 h 1958"/>
                                    <a:gd name="T20" fmla="+- 0 6103 5548"/>
                                    <a:gd name="T21" fmla="*/ T20 w 564"/>
                                    <a:gd name="T22" fmla="+- 0 6298 5710"/>
                                    <a:gd name="T23" fmla="*/ 6298 h 1958"/>
                                    <a:gd name="T24" fmla="+- 0 6107 5548"/>
                                    <a:gd name="T25" fmla="*/ T24 w 564"/>
                                    <a:gd name="T26" fmla="+- 0 6252 5710"/>
                                    <a:gd name="T27" fmla="*/ 6252 h 1958"/>
                                    <a:gd name="T28" fmla="+- 0 6110 5548"/>
                                    <a:gd name="T29" fmla="*/ T28 w 564"/>
                                    <a:gd name="T30" fmla="+- 0 6207 5710"/>
                                    <a:gd name="T31" fmla="*/ 6207 h 19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4" h="1958">
                                      <a:moveTo>
                                        <a:pt x="562" y="497"/>
                                      </a:moveTo>
                                      <a:lnTo>
                                        <a:pt x="471" y="492"/>
                                      </a:lnTo>
                                      <a:lnTo>
                                        <a:pt x="468" y="537"/>
                                      </a:lnTo>
                                      <a:lnTo>
                                        <a:pt x="468" y="535"/>
                                      </a:lnTo>
                                      <a:lnTo>
                                        <a:pt x="463" y="581"/>
                                      </a:lnTo>
                                      <a:lnTo>
                                        <a:pt x="555" y="588"/>
                                      </a:lnTo>
                                      <a:lnTo>
                                        <a:pt x="559" y="542"/>
                                      </a:lnTo>
                                      <a:lnTo>
                                        <a:pt x="562" y="49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4" name="Freeform 2112"/>
                              <wps:cNvSpPr>
                                <a:spLocks/>
                              </wps:cNvSpPr>
                              <wps:spPr bwMode="auto">
                                <a:xfrm>
                                  <a:off x="5548" y="5710"/>
                                  <a:ext cx="564" cy="1958"/>
                                </a:xfrm>
                                <a:custGeom>
                                  <a:avLst/>
                                  <a:gdLst>
                                    <a:gd name="T0" fmla="+- 0 6112 5548"/>
                                    <a:gd name="T1" fmla="*/ T0 w 564"/>
                                    <a:gd name="T2" fmla="+- 0 6115 5710"/>
                                    <a:gd name="T3" fmla="*/ 6115 h 1958"/>
                                    <a:gd name="T4" fmla="+- 0 6112 5548"/>
                                    <a:gd name="T5" fmla="*/ T4 w 564"/>
                                    <a:gd name="T6" fmla="+- 0 6094 5710"/>
                                    <a:gd name="T7" fmla="*/ 6094 h 1958"/>
                                    <a:gd name="T8" fmla="+- 0 6110 5548"/>
                                    <a:gd name="T9" fmla="*/ T8 w 564"/>
                                    <a:gd name="T10" fmla="+- 0 6043 5710"/>
                                    <a:gd name="T11" fmla="*/ 6043 h 1958"/>
                                    <a:gd name="T12" fmla="+- 0 6110 5548"/>
                                    <a:gd name="T13" fmla="*/ T12 w 564"/>
                                    <a:gd name="T14" fmla="+- 0 6022 5710"/>
                                    <a:gd name="T15" fmla="*/ 6022 h 1958"/>
                                    <a:gd name="T16" fmla="+- 0 6021 5548"/>
                                    <a:gd name="T17" fmla="*/ T16 w 564"/>
                                    <a:gd name="T18" fmla="+- 0 6027 5710"/>
                                    <a:gd name="T19" fmla="*/ 6027 h 1958"/>
                                    <a:gd name="T20" fmla="+- 0 6021 5548"/>
                                    <a:gd name="T21" fmla="*/ T20 w 564"/>
                                    <a:gd name="T22" fmla="+- 0 6113 5710"/>
                                    <a:gd name="T23" fmla="*/ 6113 h 1958"/>
                                    <a:gd name="T24" fmla="+- 0 6112 5548"/>
                                    <a:gd name="T25" fmla="*/ T24 w 564"/>
                                    <a:gd name="T26" fmla="+- 0 6115 5710"/>
                                    <a:gd name="T27" fmla="*/ 6115 h 1958"/>
                                  </a:gdLst>
                                  <a:ahLst/>
                                  <a:cxnLst>
                                    <a:cxn ang="0">
                                      <a:pos x="T1" y="T3"/>
                                    </a:cxn>
                                    <a:cxn ang="0">
                                      <a:pos x="T5" y="T7"/>
                                    </a:cxn>
                                    <a:cxn ang="0">
                                      <a:pos x="T9" y="T11"/>
                                    </a:cxn>
                                    <a:cxn ang="0">
                                      <a:pos x="T13" y="T15"/>
                                    </a:cxn>
                                    <a:cxn ang="0">
                                      <a:pos x="T17" y="T19"/>
                                    </a:cxn>
                                    <a:cxn ang="0">
                                      <a:pos x="T21" y="T23"/>
                                    </a:cxn>
                                    <a:cxn ang="0">
                                      <a:pos x="T25" y="T27"/>
                                    </a:cxn>
                                  </a:cxnLst>
                                  <a:rect l="0" t="0" r="r" b="b"/>
                                  <a:pathLst>
                                    <a:path w="564" h="1958">
                                      <a:moveTo>
                                        <a:pt x="564" y="405"/>
                                      </a:moveTo>
                                      <a:lnTo>
                                        <a:pt x="564" y="384"/>
                                      </a:lnTo>
                                      <a:lnTo>
                                        <a:pt x="562" y="333"/>
                                      </a:lnTo>
                                      <a:lnTo>
                                        <a:pt x="562" y="312"/>
                                      </a:lnTo>
                                      <a:lnTo>
                                        <a:pt x="473" y="317"/>
                                      </a:lnTo>
                                      <a:lnTo>
                                        <a:pt x="473" y="403"/>
                                      </a:lnTo>
                                      <a:lnTo>
                                        <a:pt x="564" y="40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5" name="Freeform 2113"/>
                              <wps:cNvSpPr>
                                <a:spLocks/>
                              </wps:cNvSpPr>
                              <wps:spPr bwMode="auto">
                                <a:xfrm>
                                  <a:off x="5548" y="5710"/>
                                  <a:ext cx="564" cy="1958"/>
                                </a:xfrm>
                                <a:custGeom>
                                  <a:avLst/>
                                  <a:gdLst>
                                    <a:gd name="T0" fmla="+- 0 6105 5548"/>
                                    <a:gd name="T1" fmla="*/ T0 w 564"/>
                                    <a:gd name="T2" fmla="+- 0 5931 5710"/>
                                    <a:gd name="T3" fmla="*/ 5931 h 1958"/>
                                    <a:gd name="T4" fmla="+- 0 6103 5548"/>
                                    <a:gd name="T5" fmla="*/ T4 w 564"/>
                                    <a:gd name="T6" fmla="+- 0 5897 5710"/>
                                    <a:gd name="T7" fmla="*/ 5897 h 1958"/>
                                    <a:gd name="T8" fmla="+- 0 6098 5548"/>
                                    <a:gd name="T9" fmla="*/ T8 w 564"/>
                                    <a:gd name="T10" fmla="+- 0 5839 5710"/>
                                    <a:gd name="T11" fmla="*/ 5839 h 1958"/>
                                    <a:gd name="T12" fmla="+- 0 6007 5548"/>
                                    <a:gd name="T13" fmla="*/ T12 w 564"/>
                                    <a:gd name="T14" fmla="+- 0 5849 5710"/>
                                    <a:gd name="T15" fmla="*/ 5849 h 1958"/>
                                    <a:gd name="T16" fmla="+- 0 6014 5548"/>
                                    <a:gd name="T17" fmla="*/ T16 w 564"/>
                                    <a:gd name="T18" fmla="+- 0 5907 5710"/>
                                    <a:gd name="T19" fmla="*/ 5907 h 1958"/>
                                    <a:gd name="T20" fmla="+- 0 6014 5548"/>
                                    <a:gd name="T21" fmla="*/ T20 w 564"/>
                                    <a:gd name="T22" fmla="+- 0 5938 5710"/>
                                    <a:gd name="T23" fmla="*/ 5938 h 1958"/>
                                    <a:gd name="T24" fmla="+- 0 6105 5548"/>
                                    <a:gd name="T25" fmla="*/ T24 w 564"/>
                                    <a:gd name="T26" fmla="+- 0 5931 5710"/>
                                    <a:gd name="T27" fmla="*/ 5931 h 1958"/>
                                  </a:gdLst>
                                  <a:ahLst/>
                                  <a:cxnLst>
                                    <a:cxn ang="0">
                                      <a:pos x="T1" y="T3"/>
                                    </a:cxn>
                                    <a:cxn ang="0">
                                      <a:pos x="T5" y="T7"/>
                                    </a:cxn>
                                    <a:cxn ang="0">
                                      <a:pos x="T9" y="T11"/>
                                    </a:cxn>
                                    <a:cxn ang="0">
                                      <a:pos x="T13" y="T15"/>
                                    </a:cxn>
                                    <a:cxn ang="0">
                                      <a:pos x="T17" y="T19"/>
                                    </a:cxn>
                                    <a:cxn ang="0">
                                      <a:pos x="T21" y="T23"/>
                                    </a:cxn>
                                    <a:cxn ang="0">
                                      <a:pos x="T25" y="T27"/>
                                    </a:cxn>
                                  </a:cxnLst>
                                  <a:rect l="0" t="0" r="r" b="b"/>
                                  <a:pathLst>
                                    <a:path w="564" h="1958">
                                      <a:moveTo>
                                        <a:pt x="557" y="221"/>
                                      </a:moveTo>
                                      <a:lnTo>
                                        <a:pt x="555" y="187"/>
                                      </a:lnTo>
                                      <a:lnTo>
                                        <a:pt x="550" y="129"/>
                                      </a:lnTo>
                                      <a:lnTo>
                                        <a:pt x="459" y="139"/>
                                      </a:lnTo>
                                      <a:lnTo>
                                        <a:pt x="466" y="197"/>
                                      </a:lnTo>
                                      <a:lnTo>
                                        <a:pt x="466" y="228"/>
                                      </a:lnTo>
                                      <a:lnTo>
                                        <a:pt x="557" y="22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6" name="Freeform 2114"/>
                              <wps:cNvSpPr>
                                <a:spLocks/>
                              </wps:cNvSpPr>
                              <wps:spPr bwMode="auto">
                                <a:xfrm>
                                  <a:off x="5548" y="5710"/>
                                  <a:ext cx="564" cy="1958"/>
                                </a:xfrm>
                                <a:custGeom>
                                  <a:avLst/>
                                  <a:gdLst>
                                    <a:gd name="T0" fmla="+- 0 6088 5548"/>
                                    <a:gd name="T1" fmla="*/ T0 w 564"/>
                                    <a:gd name="T2" fmla="+- 0 5751 5710"/>
                                    <a:gd name="T3" fmla="*/ 5751 h 1958"/>
                                    <a:gd name="T4" fmla="+- 0 6083 5548"/>
                                    <a:gd name="T5" fmla="*/ T4 w 564"/>
                                    <a:gd name="T6" fmla="+- 0 5710 5710"/>
                                    <a:gd name="T7" fmla="*/ 5710 h 1958"/>
                                    <a:gd name="T8" fmla="+- 0 5995 5548"/>
                                    <a:gd name="T9" fmla="*/ T8 w 564"/>
                                    <a:gd name="T10" fmla="+- 0 5719 5710"/>
                                    <a:gd name="T11" fmla="*/ 5719 h 1958"/>
                                    <a:gd name="T12" fmla="+- 0 5999 5548"/>
                                    <a:gd name="T13" fmla="*/ T12 w 564"/>
                                    <a:gd name="T14" fmla="+- 0 5760 5710"/>
                                    <a:gd name="T15" fmla="*/ 5760 h 1958"/>
                                    <a:gd name="T16" fmla="+- 0 6088 5548"/>
                                    <a:gd name="T17" fmla="*/ T16 w 564"/>
                                    <a:gd name="T18" fmla="+- 0 5751 5710"/>
                                    <a:gd name="T19" fmla="*/ 5751 h 1958"/>
                                  </a:gdLst>
                                  <a:ahLst/>
                                  <a:cxnLst>
                                    <a:cxn ang="0">
                                      <a:pos x="T1" y="T3"/>
                                    </a:cxn>
                                    <a:cxn ang="0">
                                      <a:pos x="T5" y="T7"/>
                                    </a:cxn>
                                    <a:cxn ang="0">
                                      <a:pos x="T9" y="T11"/>
                                    </a:cxn>
                                    <a:cxn ang="0">
                                      <a:pos x="T13" y="T15"/>
                                    </a:cxn>
                                    <a:cxn ang="0">
                                      <a:pos x="T17" y="T19"/>
                                    </a:cxn>
                                  </a:cxnLst>
                                  <a:rect l="0" t="0" r="r" b="b"/>
                                  <a:pathLst>
                                    <a:path w="564" h="1958">
                                      <a:moveTo>
                                        <a:pt x="540" y="41"/>
                                      </a:moveTo>
                                      <a:lnTo>
                                        <a:pt x="535" y="0"/>
                                      </a:lnTo>
                                      <a:lnTo>
                                        <a:pt x="447" y="9"/>
                                      </a:lnTo>
                                      <a:lnTo>
                                        <a:pt x="451" y="50"/>
                                      </a:lnTo>
                                      <a:lnTo>
                                        <a:pt x="540" y="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7" name="Group 2115"/>
                            <wpg:cNvGrpSpPr>
                              <a:grpSpLocks/>
                            </wpg:cNvGrpSpPr>
                            <wpg:grpSpPr bwMode="auto">
                              <a:xfrm>
                                <a:off x="9110" y="1675"/>
                                <a:ext cx="91" cy="91"/>
                                <a:chOff x="9110" y="1675"/>
                                <a:chExt cx="91" cy="91"/>
                              </a:xfrm>
                            </wpg:grpSpPr>
                            <wps:wsp>
                              <wps:cNvPr id="2128" name="Freeform 2116"/>
                              <wps:cNvSpPr>
                                <a:spLocks/>
                              </wps:cNvSpPr>
                              <wps:spPr bwMode="auto">
                                <a:xfrm>
                                  <a:off x="9110" y="1675"/>
                                  <a:ext cx="91" cy="91"/>
                                </a:xfrm>
                                <a:custGeom>
                                  <a:avLst/>
                                  <a:gdLst>
                                    <a:gd name="T0" fmla="+- 0 9201 9110"/>
                                    <a:gd name="T1" fmla="*/ T0 w 91"/>
                                    <a:gd name="T2" fmla="+- 0 1764 1675"/>
                                    <a:gd name="T3" fmla="*/ 1764 h 91"/>
                                    <a:gd name="T4" fmla="+- 0 9201 9110"/>
                                    <a:gd name="T5" fmla="*/ T4 w 91"/>
                                    <a:gd name="T6" fmla="+- 0 1675 1675"/>
                                    <a:gd name="T7" fmla="*/ 1675 h 91"/>
                                    <a:gd name="T8" fmla="+- 0 9110 9110"/>
                                    <a:gd name="T9" fmla="*/ T8 w 91"/>
                                    <a:gd name="T10" fmla="+- 0 1675 1675"/>
                                    <a:gd name="T11" fmla="*/ 1675 h 91"/>
                                    <a:gd name="T12" fmla="+- 0 9112 9110"/>
                                    <a:gd name="T13" fmla="*/ T12 w 91"/>
                                    <a:gd name="T14" fmla="+- 0 1767 1675"/>
                                    <a:gd name="T15" fmla="*/ 1767 h 91"/>
                                    <a:gd name="T16" fmla="+- 0 9201 9110"/>
                                    <a:gd name="T17" fmla="*/ T16 w 91"/>
                                    <a:gd name="T18" fmla="+- 0 1764 1675"/>
                                    <a:gd name="T19" fmla="*/ 1764 h 91"/>
                                  </a:gdLst>
                                  <a:ahLst/>
                                  <a:cxnLst>
                                    <a:cxn ang="0">
                                      <a:pos x="T1" y="T3"/>
                                    </a:cxn>
                                    <a:cxn ang="0">
                                      <a:pos x="T5" y="T7"/>
                                    </a:cxn>
                                    <a:cxn ang="0">
                                      <a:pos x="T9" y="T11"/>
                                    </a:cxn>
                                    <a:cxn ang="0">
                                      <a:pos x="T13" y="T15"/>
                                    </a:cxn>
                                    <a:cxn ang="0">
                                      <a:pos x="T17" y="T19"/>
                                    </a:cxn>
                                  </a:cxnLst>
                                  <a:rect l="0" t="0" r="r" b="b"/>
                                  <a:pathLst>
                                    <a:path w="91" h="91">
                                      <a:moveTo>
                                        <a:pt x="91" y="89"/>
                                      </a:moveTo>
                                      <a:lnTo>
                                        <a:pt x="91" y="0"/>
                                      </a:lnTo>
                                      <a:lnTo>
                                        <a:pt x="0" y="0"/>
                                      </a:lnTo>
                                      <a:lnTo>
                                        <a:pt x="2"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9" name="Group 2117"/>
                            <wpg:cNvGrpSpPr>
                              <a:grpSpLocks/>
                            </wpg:cNvGrpSpPr>
                            <wpg:grpSpPr bwMode="auto">
                              <a:xfrm>
                                <a:off x="9112" y="1855"/>
                                <a:ext cx="91" cy="91"/>
                                <a:chOff x="9112" y="1855"/>
                                <a:chExt cx="91" cy="91"/>
                              </a:xfrm>
                            </wpg:grpSpPr>
                            <wps:wsp>
                              <wps:cNvPr id="2130" name="Freeform 2118"/>
                              <wps:cNvSpPr>
                                <a:spLocks/>
                              </wps:cNvSpPr>
                              <wps:spPr bwMode="auto">
                                <a:xfrm>
                                  <a:off x="9112" y="1855"/>
                                  <a:ext cx="91" cy="91"/>
                                </a:xfrm>
                                <a:custGeom>
                                  <a:avLst/>
                                  <a:gdLst>
                                    <a:gd name="T0" fmla="+- 0 9203 9112"/>
                                    <a:gd name="T1" fmla="*/ T0 w 91"/>
                                    <a:gd name="T2" fmla="+- 0 1944 1855"/>
                                    <a:gd name="T3" fmla="*/ 1944 h 91"/>
                                    <a:gd name="T4" fmla="+- 0 9203 9112"/>
                                    <a:gd name="T5" fmla="*/ T4 w 91"/>
                                    <a:gd name="T6" fmla="+- 0 1855 1855"/>
                                    <a:gd name="T7" fmla="*/ 1855 h 91"/>
                                    <a:gd name="T8" fmla="+- 0 9112 9112"/>
                                    <a:gd name="T9" fmla="*/ T8 w 91"/>
                                    <a:gd name="T10" fmla="+- 0 1855 1855"/>
                                    <a:gd name="T11" fmla="*/ 1855 h 91"/>
                                    <a:gd name="T12" fmla="+- 0 9112 9112"/>
                                    <a:gd name="T13" fmla="*/ T12 w 91"/>
                                    <a:gd name="T14" fmla="+- 0 1947 1855"/>
                                    <a:gd name="T15" fmla="*/ 1947 h 91"/>
                                    <a:gd name="T16" fmla="+- 0 9203 9112"/>
                                    <a:gd name="T17" fmla="*/ T16 w 91"/>
                                    <a:gd name="T18" fmla="+- 0 1944 1855"/>
                                    <a:gd name="T19" fmla="*/ 1944 h 91"/>
                                  </a:gdLst>
                                  <a:ahLst/>
                                  <a:cxnLst>
                                    <a:cxn ang="0">
                                      <a:pos x="T1" y="T3"/>
                                    </a:cxn>
                                    <a:cxn ang="0">
                                      <a:pos x="T5" y="T7"/>
                                    </a:cxn>
                                    <a:cxn ang="0">
                                      <a:pos x="T9" y="T11"/>
                                    </a:cxn>
                                    <a:cxn ang="0">
                                      <a:pos x="T13" y="T15"/>
                                    </a:cxn>
                                    <a:cxn ang="0">
                                      <a:pos x="T17" y="T19"/>
                                    </a:cxn>
                                  </a:cxnLst>
                                  <a:rect l="0" t="0" r="r" b="b"/>
                                  <a:pathLst>
                                    <a:path w="91" h="91">
                                      <a:moveTo>
                                        <a:pt x="91" y="89"/>
                                      </a:moveTo>
                                      <a:lnTo>
                                        <a:pt x="91" y="0"/>
                                      </a:lnTo>
                                      <a:lnTo>
                                        <a:pt x="0" y="0"/>
                                      </a:lnTo>
                                      <a:lnTo>
                                        <a:pt x="0"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1" name="Group 2119"/>
                            <wpg:cNvGrpSpPr>
                              <a:grpSpLocks/>
                            </wpg:cNvGrpSpPr>
                            <wpg:grpSpPr bwMode="auto">
                              <a:xfrm>
                                <a:off x="9115" y="2035"/>
                                <a:ext cx="91" cy="91"/>
                                <a:chOff x="9115" y="2035"/>
                                <a:chExt cx="91" cy="91"/>
                              </a:xfrm>
                            </wpg:grpSpPr>
                            <wps:wsp>
                              <wps:cNvPr id="2132" name="Freeform 2120"/>
                              <wps:cNvSpPr>
                                <a:spLocks/>
                              </wps:cNvSpPr>
                              <wps:spPr bwMode="auto">
                                <a:xfrm>
                                  <a:off x="9115" y="2035"/>
                                  <a:ext cx="91" cy="91"/>
                                </a:xfrm>
                                <a:custGeom>
                                  <a:avLst/>
                                  <a:gdLst>
                                    <a:gd name="T0" fmla="+- 0 9206 9115"/>
                                    <a:gd name="T1" fmla="*/ T0 w 91"/>
                                    <a:gd name="T2" fmla="+- 0 2124 2035"/>
                                    <a:gd name="T3" fmla="*/ 2124 h 91"/>
                                    <a:gd name="T4" fmla="+- 0 9203 9115"/>
                                    <a:gd name="T5" fmla="*/ T4 w 91"/>
                                    <a:gd name="T6" fmla="+- 0 2035 2035"/>
                                    <a:gd name="T7" fmla="*/ 2035 h 91"/>
                                    <a:gd name="T8" fmla="+- 0 9115 9115"/>
                                    <a:gd name="T9" fmla="*/ T8 w 91"/>
                                    <a:gd name="T10" fmla="+- 0 2035 2035"/>
                                    <a:gd name="T11" fmla="*/ 2035 h 91"/>
                                    <a:gd name="T12" fmla="+- 0 9115 9115"/>
                                    <a:gd name="T13" fmla="*/ T12 w 91"/>
                                    <a:gd name="T14" fmla="+- 0 2127 2035"/>
                                    <a:gd name="T15" fmla="*/ 2127 h 91"/>
                                    <a:gd name="T16" fmla="+- 0 9206 9115"/>
                                    <a:gd name="T17" fmla="*/ T16 w 91"/>
                                    <a:gd name="T18" fmla="+- 0 2124 2035"/>
                                    <a:gd name="T19" fmla="*/ 2124 h 91"/>
                                  </a:gdLst>
                                  <a:ahLst/>
                                  <a:cxnLst>
                                    <a:cxn ang="0">
                                      <a:pos x="T1" y="T3"/>
                                    </a:cxn>
                                    <a:cxn ang="0">
                                      <a:pos x="T5" y="T7"/>
                                    </a:cxn>
                                    <a:cxn ang="0">
                                      <a:pos x="T9" y="T11"/>
                                    </a:cxn>
                                    <a:cxn ang="0">
                                      <a:pos x="T13" y="T15"/>
                                    </a:cxn>
                                    <a:cxn ang="0">
                                      <a:pos x="T17" y="T19"/>
                                    </a:cxn>
                                  </a:cxnLst>
                                  <a:rect l="0" t="0" r="r" b="b"/>
                                  <a:pathLst>
                                    <a:path w="91" h="91">
                                      <a:moveTo>
                                        <a:pt x="91" y="89"/>
                                      </a:moveTo>
                                      <a:lnTo>
                                        <a:pt x="88" y="0"/>
                                      </a:lnTo>
                                      <a:lnTo>
                                        <a:pt x="0" y="0"/>
                                      </a:lnTo>
                                      <a:lnTo>
                                        <a:pt x="0"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3" name="Group 2121"/>
                            <wpg:cNvGrpSpPr>
                              <a:grpSpLocks/>
                            </wpg:cNvGrpSpPr>
                            <wpg:grpSpPr bwMode="auto">
                              <a:xfrm>
                                <a:off x="9117" y="2215"/>
                                <a:ext cx="89" cy="91"/>
                                <a:chOff x="9117" y="2215"/>
                                <a:chExt cx="89" cy="91"/>
                              </a:xfrm>
                            </wpg:grpSpPr>
                            <wps:wsp>
                              <wps:cNvPr id="2134" name="Freeform 2122"/>
                              <wps:cNvSpPr>
                                <a:spLocks/>
                              </wps:cNvSpPr>
                              <wps:spPr bwMode="auto">
                                <a:xfrm>
                                  <a:off x="9117" y="2215"/>
                                  <a:ext cx="89" cy="91"/>
                                </a:xfrm>
                                <a:custGeom>
                                  <a:avLst/>
                                  <a:gdLst>
                                    <a:gd name="T0" fmla="+- 0 9206 9117"/>
                                    <a:gd name="T1" fmla="*/ T0 w 89"/>
                                    <a:gd name="T2" fmla="+- 0 2304 2215"/>
                                    <a:gd name="T3" fmla="*/ 2304 h 91"/>
                                    <a:gd name="T4" fmla="+- 0 9206 9117"/>
                                    <a:gd name="T5" fmla="*/ T4 w 89"/>
                                    <a:gd name="T6" fmla="+- 0 2215 2215"/>
                                    <a:gd name="T7" fmla="*/ 2215 h 91"/>
                                    <a:gd name="T8" fmla="+- 0 9117 9117"/>
                                    <a:gd name="T9" fmla="*/ T8 w 89"/>
                                    <a:gd name="T10" fmla="+- 0 2215 2215"/>
                                    <a:gd name="T11" fmla="*/ 2215 h 91"/>
                                    <a:gd name="T12" fmla="+- 0 9117 9117"/>
                                    <a:gd name="T13" fmla="*/ T12 w 89"/>
                                    <a:gd name="T14" fmla="+- 0 2307 2215"/>
                                    <a:gd name="T15" fmla="*/ 2307 h 91"/>
                                    <a:gd name="T16" fmla="+- 0 9206 9117"/>
                                    <a:gd name="T17" fmla="*/ T16 w 89"/>
                                    <a:gd name="T18" fmla="+- 0 2304 2215"/>
                                    <a:gd name="T19" fmla="*/ 2304 h 91"/>
                                  </a:gdLst>
                                  <a:ahLst/>
                                  <a:cxnLst>
                                    <a:cxn ang="0">
                                      <a:pos x="T1" y="T3"/>
                                    </a:cxn>
                                    <a:cxn ang="0">
                                      <a:pos x="T5" y="T7"/>
                                    </a:cxn>
                                    <a:cxn ang="0">
                                      <a:pos x="T9" y="T11"/>
                                    </a:cxn>
                                    <a:cxn ang="0">
                                      <a:pos x="T13" y="T15"/>
                                    </a:cxn>
                                    <a:cxn ang="0">
                                      <a:pos x="T17" y="T19"/>
                                    </a:cxn>
                                  </a:cxnLst>
                                  <a:rect l="0" t="0" r="r" b="b"/>
                                  <a:pathLst>
                                    <a:path w="89" h="91">
                                      <a:moveTo>
                                        <a:pt x="89" y="89"/>
                                      </a:moveTo>
                                      <a:lnTo>
                                        <a:pt x="89" y="0"/>
                                      </a:lnTo>
                                      <a:lnTo>
                                        <a:pt x="0" y="0"/>
                                      </a:lnTo>
                                      <a:lnTo>
                                        <a:pt x="0" y="92"/>
                                      </a:lnTo>
                                      <a:lnTo>
                                        <a:pt x="89"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5" name="Group 2123"/>
                            <wpg:cNvGrpSpPr>
                              <a:grpSpLocks/>
                            </wpg:cNvGrpSpPr>
                            <wpg:grpSpPr bwMode="auto">
                              <a:xfrm>
                                <a:off x="9117" y="2395"/>
                                <a:ext cx="91" cy="91"/>
                                <a:chOff x="9117" y="2395"/>
                                <a:chExt cx="91" cy="91"/>
                              </a:xfrm>
                            </wpg:grpSpPr>
                            <wps:wsp>
                              <wps:cNvPr id="2136" name="Freeform 2124"/>
                              <wps:cNvSpPr>
                                <a:spLocks/>
                              </wps:cNvSpPr>
                              <wps:spPr bwMode="auto">
                                <a:xfrm>
                                  <a:off x="9117" y="2395"/>
                                  <a:ext cx="91" cy="91"/>
                                </a:xfrm>
                                <a:custGeom>
                                  <a:avLst/>
                                  <a:gdLst>
                                    <a:gd name="T0" fmla="+- 0 9208 9117"/>
                                    <a:gd name="T1" fmla="*/ T0 w 91"/>
                                    <a:gd name="T2" fmla="+- 0 2484 2395"/>
                                    <a:gd name="T3" fmla="*/ 2484 h 91"/>
                                    <a:gd name="T4" fmla="+- 0 9208 9117"/>
                                    <a:gd name="T5" fmla="*/ T4 w 91"/>
                                    <a:gd name="T6" fmla="+- 0 2395 2395"/>
                                    <a:gd name="T7" fmla="*/ 2395 h 91"/>
                                    <a:gd name="T8" fmla="+- 0 9117 9117"/>
                                    <a:gd name="T9" fmla="*/ T8 w 91"/>
                                    <a:gd name="T10" fmla="+- 0 2395 2395"/>
                                    <a:gd name="T11" fmla="*/ 2395 h 91"/>
                                    <a:gd name="T12" fmla="+- 0 9119 9117"/>
                                    <a:gd name="T13" fmla="*/ T12 w 91"/>
                                    <a:gd name="T14" fmla="+- 0 2487 2395"/>
                                    <a:gd name="T15" fmla="*/ 2487 h 91"/>
                                    <a:gd name="T16" fmla="+- 0 9208 9117"/>
                                    <a:gd name="T17" fmla="*/ T16 w 91"/>
                                    <a:gd name="T18" fmla="+- 0 2484 2395"/>
                                    <a:gd name="T19" fmla="*/ 2484 h 91"/>
                                  </a:gdLst>
                                  <a:ahLst/>
                                  <a:cxnLst>
                                    <a:cxn ang="0">
                                      <a:pos x="T1" y="T3"/>
                                    </a:cxn>
                                    <a:cxn ang="0">
                                      <a:pos x="T5" y="T7"/>
                                    </a:cxn>
                                    <a:cxn ang="0">
                                      <a:pos x="T9" y="T11"/>
                                    </a:cxn>
                                    <a:cxn ang="0">
                                      <a:pos x="T13" y="T15"/>
                                    </a:cxn>
                                    <a:cxn ang="0">
                                      <a:pos x="T17" y="T19"/>
                                    </a:cxn>
                                  </a:cxnLst>
                                  <a:rect l="0" t="0" r="r" b="b"/>
                                  <a:pathLst>
                                    <a:path w="91" h="91">
                                      <a:moveTo>
                                        <a:pt x="91" y="89"/>
                                      </a:moveTo>
                                      <a:lnTo>
                                        <a:pt x="91" y="0"/>
                                      </a:lnTo>
                                      <a:lnTo>
                                        <a:pt x="0" y="0"/>
                                      </a:lnTo>
                                      <a:lnTo>
                                        <a:pt x="2"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7" name="Group 2125"/>
                            <wpg:cNvGrpSpPr>
                              <a:grpSpLocks/>
                            </wpg:cNvGrpSpPr>
                            <wpg:grpSpPr bwMode="auto">
                              <a:xfrm>
                                <a:off x="9119" y="2575"/>
                                <a:ext cx="91" cy="91"/>
                                <a:chOff x="9119" y="2575"/>
                                <a:chExt cx="91" cy="91"/>
                              </a:xfrm>
                            </wpg:grpSpPr>
                            <wps:wsp>
                              <wps:cNvPr id="2138" name="Freeform 2126"/>
                              <wps:cNvSpPr>
                                <a:spLocks/>
                              </wps:cNvSpPr>
                              <wps:spPr bwMode="auto">
                                <a:xfrm>
                                  <a:off x="9119" y="2575"/>
                                  <a:ext cx="91" cy="91"/>
                                </a:xfrm>
                                <a:custGeom>
                                  <a:avLst/>
                                  <a:gdLst>
                                    <a:gd name="T0" fmla="+- 0 9211 9119"/>
                                    <a:gd name="T1" fmla="*/ T0 w 91"/>
                                    <a:gd name="T2" fmla="+- 0 2664 2575"/>
                                    <a:gd name="T3" fmla="*/ 2664 h 91"/>
                                    <a:gd name="T4" fmla="+- 0 9208 9119"/>
                                    <a:gd name="T5" fmla="*/ T4 w 91"/>
                                    <a:gd name="T6" fmla="+- 0 2575 2575"/>
                                    <a:gd name="T7" fmla="*/ 2575 h 91"/>
                                    <a:gd name="T8" fmla="+- 0 9119 9119"/>
                                    <a:gd name="T9" fmla="*/ T8 w 91"/>
                                    <a:gd name="T10" fmla="+- 0 2575 2575"/>
                                    <a:gd name="T11" fmla="*/ 2575 h 91"/>
                                    <a:gd name="T12" fmla="+- 0 9119 9119"/>
                                    <a:gd name="T13" fmla="*/ T12 w 91"/>
                                    <a:gd name="T14" fmla="+- 0 2667 2575"/>
                                    <a:gd name="T15" fmla="*/ 2667 h 91"/>
                                    <a:gd name="T16" fmla="+- 0 9211 9119"/>
                                    <a:gd name="T17" fmla="*/ T16 w 91"/>
                                    <a:gd name="T18" fmla="+- 0 2664 2575"/>
                                    <a:gd name="T19" fmla="*/ 2664 h 91"/>
                                  </a:gdLst>
                                  <a:ahLst/>
                                  <a:cxnLst>
                                    <a:cxn ang="0">
                                      <a:pos x="T1" y="T3"/>
                                    </a:cxn>
                                    <a:cxn ang="0">
                                      <a:pos x="T5" y="T7"/>
                                    </a:cxn>
                                    <a:cxn ang="0">
                                      <a:pos x="T9" y="T11"/>
                                    </a:cxn>
                                    <a:cxn ang="0">
                                      <a:pos x="T13" y="T15"/>
                                    </a:cxn>
                                    <a:cxn ang="0">
                                      <a:pos x="T17" y="T19"/>
                                    </a:cxn>
                                  </a:cxnLst>
                                  <a:rect l="0" t="0" r="r" b="b"/>
                                  <a:pathLst>
                                    <a:path w="91" h="91">
                                      <a:moveTo>
                                        <a:pt x="92" y="89"/>
                                      </a:moveTo>
                                      <a:lnTo>
                                        <a:pt x="89" y="0"/>
                                      </a:lnTo>
                                      <a:lnTo>
                                        <a:pt x="0" y="0"/>
                                      </a:lnTo>
                                      <a:lnTo>
                                        <a:pt x="0" y="92"/>
                                      </a:lnTo>
                                      <a:lnTo>
                                        <a:pt x="92"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9" name="Group 2127"/>
                            <wpg:cNvGrpSpPr>
                              <a:grpSpLocks/>
                            </wpg:cNvGrpSpPr>
                            <wpg:grpSpPr bwMode="auto">
                              <a:xfrm>
                                <a:off x="9122" y="2755"/>
                                <a:ext cx="91" cy="91"/>
                                <a:chOff x="9122" y="2755"/>
                                <a:chExt cx="91" cy="91"/>
                              </a:xfrm>
                            </wpg:grpSpPr>
                            <wps:wsp>
                              <wps:cNvPr id="2140" name="Freeform 2128"/>
                              <wps:cNvSpPr>
                                <a:spLocks/>
                              </wps:cNvSpPr>
                              <wps:spPr bwMode="auto">
                                <a:xfrm>
                                  <a:off x="9122" y="2755"/>
                                  <a:ext cx="91" cy="91"/>
                                </a:xfrm>
                                <a:custGeom>
                                  <a:avLst/>
                                  <a:gdLst>
                                    <a:gd name="T0" fmla="+- 0 9213 9122"/>
                                    <a:gd name="T1" fmla="*/ T0 w 91"/>
                                    <a:gd name="T2" fmla="+- 0 2844 2755"/>
                                    <a:gd name="T3" fmla="*/ 2844 h 91"/>
                                    <a:gd name="T4" fmla="+- 0 9211 9122"/>
                                    <a:gd name="T5" fmla="*/ T4 w 91"/>
                                    <a:gd name="T6" fmla="+- 0 2755 2755"/>
                                    <a:gd name="T7" fmla="*/ 2755 h 91"/>
                                    <a:gd name="T8" fmla="+- 0 9122 9122"/>
                                    <a:gd name="T9" fmla="*/ T8 w 91"/>
                                    <a:gd name="T10" fmla="+- 0 2755 2755"/>
                                    <a:gd name="T11" fmla="*/ 2755 h 91"/>
                                    <a:gd name="T12" fmla="+- 0 9122 9122"/>
                                    <a:gd name="T13" fmla="*/ T12 w 91"/>
                                    <a:gd name="T14" fmla="+- 0 2847 2755"/>
                                    <a:gd name="T15" fmla="*/ 2847 h 91"/>
                                    <a:gd name="T16" fmla="+- 0 9213 9122"/>
                                    <a:gd name="T17" fmla="*/ T16 w 91"/>
                                    <a:gd name="T18" fmla="+- 0 2844 2755"/>
                                    <a:gd name="T19" fmla="*/ 2844 h 91"/>
                                  </a:gdLst>
                                  <a:ahLst/>
                                  <a:cxnLst>
                                    <a:cxn ang="0">
                                      <a:pos x="T1" y="T3"/>
                                    </a:cxn>
                                    <a:cxn ang="0">
                                      <a:pos x="T5" y="T7"/>
                                    </a:cxn>
                                    <a:cxn ang="0">
                                      <a:pos x="T9" y="T11"/>
                                    </a:cxn>
                                    <a:cxn ang="0">
                                      <a:pos x="T13" y="T15"/>
                                    </a:cxn>
                                    <a:cxn ang="0">
                                      <a:pos x="T17" y="T19"/>
                                    </a:cxn>
                                  </a:cxnLst>
                                  <a:rect l="0" t="0" r="r" b="b"/>
                                  <a:pathLst>
                                    <a:path w="91" h="91">
                                      <a:moveTo>
                                        <a:pt x="91" y="89"/>
                                      </a:moveTo>
                                      <a:lnTo>
                                        <a:pt x="89" y="0"/>
                                      </a:lnTo>
                                      <a:lnTo>
                                        <a:pt x="0" y="0"/>
                                      </a:lnTo>
                                      <a:lnTo>
                                        <a:pt x="0"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1" name="Group 2129"/>
                            <wpg:cNvGrpSpPr>
                              <a:grpSpLocks/>
                            </wpg:cNvGrpSpPr>
                            <wpg:grpSpPr bwMode="auto">
                              <a:xfrm>
                                <a:off x="9122" y="2935"/>
                                <a:ext cx="91" cy="91"/>
                                <a:chOff x="9122" y="2935"/>
                                <a:chExt cx="91" cy="91"/>
                              </a:xfrm>
                            </wpg:grpSpPr>
                            <wps:wsp>
                              <wps:cNvPr id="2142" name="Freeform 2130"/>
                              <wps:cNvSpPr>
                                <a:spLocks/>
                              </wps:cNvSpPr>
                              <wps:spPr bwMode="auto">
                                <a:xfrm>
                                  <a:off x="9122" y="2935"/>
                                  <a:ext cx="91" cy="91"/>
                                </a:xfrm>
                                <a:custGeom>
                                  <a:avLst/>
                                  <a:gdLst>
                                    <a:gd name="T0" fmla="+- 0 9213 9122"/>
                                    <a:gd name="T1" fmla="*/ T0 w 91"/>
                                    <a:gd name="T2" fmla="+- 0 3024 2935"/>
                                    <a:gd name="T3" fmla="*/ 3024 h 91"/>
                                    <a:gd name="T4" fmla="+- 0 9213 9122"/>
                                    <a:gd name="T5" fmla="*/ T4 w 91"/>
                                    <a:gd name="T6" fmla="+- 0 2935 2935"/>
                                    <a:gd name="T7" fmla="*/ 2935 h 91"/>
                                    <a:gd name="T8" fmla="+- 0 9122 9122"/>
                                    <a:gd name="T9" fmla="*/ T8 w 91"/>
                                    <a:gd name="T10" fmla="+- 0 2935 2935"/>
                                    <a:gd name="T11" fmla="*/ 2935 h 91"/>
                                    <a:gd name="T12" fmla="+- 0 9124 9122"/>
                                    <a:gd name="T13" fmla="*/ T12 w 91"/>
                                    <a:gd name="T14" fmla="+- 0 3027 2935"/>
                                    <a:gd name="T15" fmla="*/ 3027 h 91"/>
                                    <a:gd name="T16" fmla="+- 0 9213 9122"/>
                                    <a:gd name="T17" fmla="*/ T16 w 91"/>
                                    <a:gd name="T18" fmla="+- 0 3024 2935"/>
                                    <a:gd name="T19" fmla="*/ 3024 h 91"/>
                                  </a:gdLst>
                                  <a:ahLst/>
                                  <a:cxnLst>
                                    <a:cxn ang="0">
                                      <a:pos x="T1" y="T3"/>
                                    </a:cxn>
                                    <a:cxn ang="0">
                                      <a:pos x="T5" y="T7"/>
                                    </a:cxn>
                                    <a:cxn ang="0">
                                      <a:pos x="T9" y="T11"/>
                                    </a:cxn>
                                    <a:cxn ang="0">
                                      <a:pos x="T13" y="T15"/>
                                    </a:cxn>
                                    <a:cxn ang="0">
                                      <a:pos x="T17" y="T19"/>
                                    </a:cxn>
                                  </a:cxnLst>
                                  <a:rect l="0" t="0" r="r" b="b"/>
                                  <a:pathLst>
                                    <a:path w="91" h="91">
                                      <a:moveTo>
                                        <a:pt x="91" y="89"/>
                                      </a:moveTo>
                                      <a:lnTo>
                                        <a:pt x="91" y="0"/>
                                      </a:lnTo>
                                      <a:lnTo>
                                        <a:pt x="0" y="0"/>
                                      </a:lnTo>
                                      <a:lnTo>
                                        <a:pt x="2"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3" name="Group 2131"/>
                            <wpg:cNvGrpSpPr>
                              <a:grpSpLocks/>
                            </wpg:cNvGrpSpPr>
                            <wpg:grpSpPr bwMode="auto">
                              <a:xfrm>
                                <a:off x="9124" y="3115"/>
                                <a:ext cx="91" cy="91"/>
                                <a:chOff x="9124" y="3115"/>
                                <a:chExt cx="91" cy="91"/>
                              </a:xfrm>
                            </wpg:grpSpPr>
                            <wps:wsp>
                              <wps:cNvPr id="2144" name="Freeform 2132"/>
                              <wps:cNvSpPr>
                                <a:spLocks/>
                              </wps:cNvSpPr>
                              <wps:spPr bwMode="auto">
                                <a:xfrm>
                                  <a:off x="9124" y="3115"/>
                                  <a:ext cx="91" cy="91"/>
                                </a:xfrm>
                                <a:custGeom>
                                  <a:avLst/>
                                  <a:gdLst>
                                    <a:gd name="T0" fmla="+- 0 9215 9124"/>
                                    <a:gd name="T1" fmla="*/ T0 w 91"/>
                                    <a:gd name="T2" fmla="+- 0 3204 3115"/>
                                    <a:gd name="T3" fmla="*/ 3204 h 91"/>
                                    <a:gd name="T4" fmla="+- 0 9215 9124"/>
                                    <a:gd name="T5" fmla="*/ T4 w 91"/>
                                    <a:gd name="T6" fmla="+- 0 3115 3115"/>
                                    <a:gd name="T7" fmla="*/ 3115 h 91"/>
                                    <a:gd name="T8" fmla="+- 0 9124 9124"/>
                                    <a:gd name="T9" fmla="*/ T8 w 91"/>
                                    <a:gd name="T10" fmla="+- 0 3115 3115"/>
                                    <a:gd name="T11" fmla="*/ 3115 h 91"/>
                                    <a:gd name="T12" fmla="+- 0 9127 9124"/>
                                    <a:gd name="T13" fmla="*/ T12 w 91"/>
                                    <a:gd name="T14" fmla="+- 0 3207 3115"/>
                                    <a:gd name="T15" fmla="*/ 3207 h 91"/>
                                    <a:gd name="T16" fmla="+- 0 9215 9124"/>
                                    <a:gd name="T17" fmla="*/ T16 w 91"/>
                                    <a:gd name="T18" fmla="+- 0 3204 3115"/>
                                    <a:gd name="T19" fmla="*/ 3204 h 91"/>
                                  </a:gdLst>
                                  <a:ahLst/>
                                  <a:cxnLst>
                                    <a:cxn ang="0">
                                      <a:pos x="T1" y="T3"/>
                                    </a:cxn>
                                    <a:cxn ang="0">
                                      <a:pos x="T5" y="T7"/>
                                    </a:cxn>
                                    <a:cxn ang="0">
                                      <a:pos x="T9" y="T11"/>
                                    </a:cxn>
                                    <a:cxn ang="0">
                                      <a:pos x="T13" y="T15"/>
                                    </a:cxn>
                                    <a:cxn ang="0">
                                      <a:pos x="T17" y="T19"/>
                                    </a:cxn>
                                  </a:cxnLst>
                                  <a:rect l="0" t="0" r="r" b="b"/>
                                  <a:pathLst>
                                    <a:path w="91" h="91">
                                      <a:moveTo>
                                        <a:pt x="91" y="89"/>
                                      </a:moveTo>
                                      <a:lnTo>
                                        <a:pt x="91" y="0"/>
                                      </a:lnTo>
                                      <a:lnTo>
                                        <a:pt x="0" y="0"/>
                                      </a:lnTo>
                                      <a:lnTo>
                                        <a:pt x="3"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5" name="Group 2133"/>
                            <wpg:cNvGrpSpPr>
                              <a:grpSpLocks/>
                            </wpg:cNvGrpSpPr>
                            <wpg:grpSpPr bwMode="auto">
                              <a:xfrm>
                                <a:off x="9127" y="3295"/>
                                <a:ext cx="91" cy="91"/>
                                <a:chOff x="9127" y="3295"/>
                                <a:chExt cx="91" cy="91"/>
                              </a:xfrm>
                            </wpg:grpSpPr>
                            <wps:wsp>
                              <wps:cNvPr id="2146" name="Freeform 2134"/>
                              <wps:cNvSpPr>
                                <a:spLocks/>
                              </wps:cNvSpPr>
                              <wps:spPr bwMode="auto">
                                <a:xfrm>
                                  <a:off x="9127" y="3295"/>
                                  <a:ext cx="91" cy="91"/>
                                </a:xfrm>
                                <a:custGeom>
                                  <a:avLst/>
                                  <a:gdLst>
                                    <a:gd name="T0" fmla="+- 0 9218 9127"/>
                                    <a:gd name="T1" fmla="*/ T0 w 91"/>
                                    <a:gd name="T2" fmla="+- 0 3384 3295"/>
                                    <a:gd name="T3" fmla="*/ 3384 h 91"/>
                                    <a:gd name="T4" fmla="+- 0 9215 9127"/>
                                    <a:gd name="T5" fmla="*/ T4 w 91"/>
                                    <a:gd name="T6" fmla="+- 0 3295 3295"/>
                                    <a:gd name="T7" fmla="*/ 3295 h 91"/>
                                    <a:gd name="T8" fmla="+- 0 9127 9127"/>
                                    <a:gd name="T9" fmla="*/ T8 w 91"/>
                                    <a:gd name="T10" fmla="+- 0 3295 3295"/>
                                    <a:gd name="T11" fmla="*/ 3295 h 91"/>
                                    <a:gd name="T12" fmla="+- 0 9127 9127"/>
                                    <a:gd name="T13" fmla="*/ T12 w 91"/>
                                    <a:gd name="T14" fmla="+- 0 3387 3295"/>
                                    <a:gd name="T15" fmla="*/ 3387 h 91"/>
                                    <a:gd name="T16" fmla="+- 0 9218 9127"/>
                                    <a:gd name="T17" fmla="*/ T16 w 91"/>
                                    <a:gd name="T18" fmla="+- 0 3384 3295"/>
                                    <a:gd name="T19" fmla="*/ 3384 h 91"/>
                                  </a:gdLst>
                                  <a:ahLst/>
                                  <a:cxnLst>
                                    <a:cxn ang="0">
                                      <a:pos x="T1" y="T3"/>
                                    </a:cxn>
                                    <a:cxn ang="0">
                                      <a:pos x="T5" y="T7"/>
                                    </a:cxn>
                                    <a:cxn ang="0">
                                      <a:pos x="T9" y="T11"/>
                                    </a:cxn>
                                    <a:cxn ang="0">
                                      <a:pos x="T13" y="T15"/>
                                    </a:cxn>
                                    <a:cxn ang="0">
                                      <a:pos x="T17" y="T19"/>
                                    </a:cxn>
                                  </a:cxnLst>
                                  <a:rect l="0" t="0" r="r" b="b"/>
                                  <a:pathLst>
                                    <a:path w="91" h="91">
                                      <a:moveTo>
                                        <a:pt x="91" y="89"/>
                                      </a:moveTo>
                                      <a:lnTo>
                                        <a:pt x="88" y="0"/>
                                      </a:lnTo>
                                      <a:lnTo>
                                        <a:pt x="0" y="0"/>
                                      </a:lnTo>
                                      <a:lnTo>
                                        <a:pt x="0" y="92"/>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7" name="Group 2135"/>
                            <wpg:cNvGrpSpPr>
                              <a:grpSpLocks/>
                            </wpg:cNvGrpSpPr>
                            <wpg:grpSpPr bwMode="auto">
                              <a:xfrm>
                                <a:off x="9129" y="3475"/>
                                <a:ext cx="89" cy="91"/>
                                <a:chOff x="9129" y="3475"/>
                                <a:chExt cx="89" cy="91"/>
                              </a:xfrm>
                            </wpg:grpSpPr>
                            <wps:wsp>
                              <wps:cNvPr id="2148" name="Freeform 2136"/>
                              <wps:cNvSpPr>
                                <a:spLocks/>
                              </wps:cNvSpPr>
                              <wps:spPr bwMode="auto">
                                <a:xfrm>
                                  <a:off x="9129" y="3475"/>
                                  <a:ext cx="89" cy="91"/>
                                </a:xfrm>
                                <a:custGeom>
                                  <a:avLst/>
                                  <a:gdLst>
                                    <a:gd name="T0" fmla="+- 0 9218 9129"/>
                                    <a:gd name="T1" fmla="*/ T0 w 89"/>
                                    <a:gd name="T2" fmla="+- 0 3564 3475"/>
                                    <a:gd name="T3" fmla="*/ 3564 h 91"/>
                                    <a:gd name="T4" fmla="+- 0 9218 9129"/>
                                    <a:gd name="T5" fmla="*/ T4 w 89"/>
                                    <a:gd name="T6" fmla="+- 0 3475 3475"/>
                                    <a:gd name="T7" fmla="*/ 3475 h 91"/>
                                    <a:gd name="T8" fmla="+- 0 9129 9129"/>
                                    <a:gd name="T9" fmla="*/ T8 w 89"/>
                                    <a:gd name="T10" fmla="+- 0 3475 3475"/>
                                    <a:gd name="T11" fmla="*/ 3475 h 91"/>
                                    <a:gd name="T12" fmla="+- 0 9129 9129"/>
                                    <a:gd name="T13" fmla="*/ T12 w 89"/>
                                    <a:gd name="T14" fmla="+- 0 3567 3475"/>
                                    <a:gd name="T15" fmla="*/ 3567 h 91"/>
                                    <a:gd name="T16" fmla="+- 0 9218 9129"/>
                                    <a:gd name="T17" fmla="*/ T16 w 89"/>
                                    <a:gd name="T18" fmla="+- 0 3564 3475"/>
                                    <a:gd name="T19" fmla="*/ 3564 h 91"/>
                                  </a:gdLst>
                                  <a:ahLst/>
                                  <a:cxnLst>
                                    <a:cxn ang="0">
                                      <a:pos x="T1" y="T3"/>
                                    </a:cxn>
                                    <a:cxn ang="0">
                                      <a:pos x="T5" y="T7"/>
                                    </a:cxn>
                                    <a:cxn ang="0">
                                      <a:pos x="T9" y="T11"/>
                                    </a:cxn>
                                    <a:cxn ang="0">
                                      <a:pos x="T13" y="T15"/>
                                    </a:cxn>
                                    <a:cxn ang="0">
                                      <a:pos x="T17" y="T19"/>
                                    </a:cxn>
                                  </a:cxnLst>
                                  <a:rect l="0" t="0" r="r" b="b"/>
                                  <a:pathLst>
                                    <a:path w="89" h="91">
                                      <a:moveTo>
                                        <a:pt x="89" y="89"/>
                                      </a:moveTo>
                                      <a:lnTo>
                                        <a:pt x="89" y="0"/>
                                      </a:lnTo>
                                      <a:lnTo>
                                        <a:pt x="0" y="0"/>
                                      </a:lnTo>
                                      <a:lnTo>
                                        <a:pt x="0" y="92"/>
                                      </a:lnTo>
                                      <a:lnTo>
                                        <a:pt x="89"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9" name="Group 2137"/>
                            <wpg:cNvGrpSpPr>
                              <a:grpSpLocks/>
                            </wpg:cNvGrpSpPr>
                            <wpg:grpSpPr bwMode="auto">
                              <a:xfrm>
                                <a:off x="9129" y="3655"/>
                                <a:ext cx="91" cy="89"/>
                                <a:chOff x="9129" y="3655"/>
                                <a:chExt cx="91" cy="89"/>
                              </a:xfrm>
                            </wpg:grpSpPr>
                            <wps:wsp>
                              <wps:cNvPr id="2150" name="Freeform 2138"/>
                              <wps:cNvSpPr>
                                <a:spLocks/>
                              </wps:cNvSpPr>
                              <wps:spPr bwMode="auto">
                                <a:xfrm>
                                  <a:off x="9129" y="3655"/>
                                  <a:ext cx="91" cy="89"/>
                                </a:xfrm>
                                <a:custGeom>
                                  <a:avLst/>
                                  <a:gdLst>
                                    <a:gd name="T0" fmla="+- 0 9220 9129"/>
                                    <a:gd name="T1" fmla="*/ T0 w 91"/>
                                    <a:gd name="T2" fmla="+- 0 3744 3655"/>
                                    <a:gd name="T3" fmla="*/ 3744 h 89"/>
                                    <a:gd name="T4" fmla="+- 0 9220 9129"/>
                                    <a:gd name="T5" fmla="*/ T4 w 91"/>
                                    <a:gd name="T6" fmla="+- 0 3655 3655"/>
                                    <a:gd name="T7" fmla="*/ 3655 h 89"/>
                                    <a:gd name="T8" fmla="+- 0 9129 9129"/>
                                    <a:gd name="T9" fmla="*/ T8 w 91"/>
                                    <a:gd name="T10" fmla="+- 0 3655 3655"/>
                                    <a:gd name="T11" fmla="*/ 3655 h 89"/>
                                    <a:gd name="T12" fmla="+- 0 9131 9129"/>
                                    <a:gd name="T13" fmla="*/ T12 w 91"/>
                                    <a:gd name="T14" fmla="+- 0 3744 3655"/>
                                    <a:gd name="T15" fmla="*/ 3744 h 89"/>
                                    <a:gd name="T16" fmla="+- 0 9220 9129"/>
                                    <a:gd name="T17" fmla="*/ T16 w 91"/>
                                    <a:gd name="T18" fmla="+- 0 3744 3655"/>
                                    <a:gd name="T19" fmla="*/ 3744 h 89"/>
                                  </a:gdLst>
                                  <a:ahLst/>
                                  <a:cxnLst>
                                    <a:cxn ang="0">
                                      <a:pos x="T1" y="T3"/>
                                    </a:cxn>
                                    <a:cxn ang="0">
                                      <a:pos x="T5" y="T7"/>
                                    </a:cxn>
                                    <a:cxn ang="0">
                                      <a:pos x="T9" y="T11"/>
                                    </a:cxn>
                                    <a:cxn ang="0">
                                      <a:pos x="T13" y="T15"/>
                                    </a:cxn>
                                    <a:cxn ang="0">
                                      <a:pos x="T17" y="T19"/>
                                    </a:cxn>
                                  </a:cxnLst>
                                  <a:rect l="0" t="0" r="r" b="b"/>
                                  <a:pathLst>
                                    <a:path w="91" h="89">
                                      <a:moveTo>
                                        <a:pt x="91" y="89"/>
                                      </a:moveTo>
                                      <a:lnTo>
                                        <a:pt x="91" y="0"/>
                                      </a:lnTo>
                                      <a:lnTo>
                                        <a:pt x="0" y="0"/>
                                      </a:lnTo>
                                      <a:lnTo>
                                        <a:pt x="2" y="89"/>
                                      </a:lnTo>
                                      <a:lnTo>
                                        <a:pt x="91" y="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1" name="Group 2139"/>
                            <wpg:cNvGrpSpPr>
                              <a:grpSpLocks/>
                            </wpg:cNvGrpSpPr>
                            <wpg:grpSpPr bwMode="auto">
                              <a:xfrm>
                                <a:off x="13235" y="7270"/>
                                <a:ext cx="984" cy="3746"/>
                                <a:chOff x="13235" y="7270"/>
                                <a:chExt cx="984" cy="3746"/>
                              </a:xfrm>
                            </wpg:grpSpPr>
                            <wps:wsp>
                              <wps:cNvPr id="2152" name="Freeform 2140"/>
                              <wps:cNvSpPr>
                                <a:spLocks/>
                              </wps:cNvSpPr>
                              <wps:spPr bwMode="auto">
                                <a:xfrm>
                                  <a:off x="13235" y="7270"/>
                                  <a:ext cx="984" cy="3746"/>
                                </a:xfrm>
                                <a:custGeom>
                                  <a:avLst/>
                                  <a:gdLst>
                                    <a:gd name="T0" fmla="+- 0 13360 13235"/>
                                    <a:gd name="T1" fmla="*/ T0 w 984"/>
                                    <a:gd name="T2" fmla="+- 0 7320 7270"/>
                                    <a:gd name="T3" fmla="*/ 7320 h 3746"/>
                                    <a:gd name="T4" fmla="+- 0 13286 13235"/>
                                    <a:gd name="T5" fmla="*/ T4 w 984"/>
                                    <a:gd name="T6" fmla="+- 0 7270 7270"/>
                                    <a:gd name="T7" fmla="*/ 7270 h 3746"/>
                                    <a:gd name="T8" fmla="+- 0 13235 13235"/>
                                    <a:gd name="T9" fmla="*/ T8 w 984"/>
                                    <a:gd name="T10" fmla="+- 0 7344 7270"/>
                                    <a:gd name="T11" fmla="*/ 7344 h 3746"/>
                                    <a:gd name="T12" fmla="+- 0 13310 13235"/>
                                    <a:gd name="T13" fmla="*/ T12 w 984"/>
                                    <a:gd name="T14" fmla="+- 0 7395 7270"/>
                                    <a:gd name="T15" fmla="*/ 7395 h 3746"/>
                                    <a:gd name="T16" fmla="+- 0 13360 13235"/>
                                    <a:gd name="T17" fmla="*/ T16 w 984"/>
                                    <a:gd name="T18" fmla="+- 0 7320 7270"/>
                                    <a:gd name="T19" fmla="*/ 7320 h 3746"/>
                                  </a:gdLst>
                                  <a:ahLst/>
                                  <a:cxnLst>
                                    <a:cxn ang="0">
                                      <a:pos x="T1" y="T3"/>
                                    </a:cxn>
                                    <a:cxn ang="0">
                                      <a:pos x="T5" y="T7"/>
                                    </a:cxn>
                                    <a:cxn ang="0">
                                      <a:pos x="T9" y="T11"/>
                                    </a:cxn>
                                    <a:cxn ang="0">
                                      <a:pos x="T13" y="T15"/>
                                    </a:cxn>
                                    <a:cxn ang="0">
                                      <a:pos x="T17" y="T19"/>
                                    </a:cxn>
                                  </a:cxnLst>
                                  <a:rect l="0" t="0" r="r" b="b"/>
                                  <a:pathLst>
                                    <a:path w="984" h="3746">
                                      <a:moveTo>
                                        <a:pt x="125" y="50"/>
                                      </a:moveTo>
                                      <a:lnTo>
                                        <a:pt x="51" y="0"/>
                                      </a:lnTo>
                                      <a:lnTo>
                                        <a:pt x="0" y="74"/>
                                      </a:lnTo>
                                      <a:lnTo>
                                        <a:pt x="75" y="125"/>
                                      </a:lnTo>
                                      <a:lnTo>
                                        <a:pt x="125" y="5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3" name="Freeform 2141"/>
                              <wps:cNvSpPr>
                                <a:spLocks/>
                              </wps:cNvSpPr>
                              <wps:spPr bwMode="auto">
                                <a:xfrm>
                                  <a:off x="13235" y="7270"/>
                                  <a:ext cx="984" cy="3746"/>
                                </a:xfrm>
                                <a:custGeom>
                                  <a:avLst/>
                                  <a:gdLst>
                                    <a:gd name="T0" fmla="+- 0 13509 13235"/>
                                    <a:gd name="T1" fmla="*/ T0 w 984"/>
                                    <a:gd name="T2" fmla="+- 0 7421 7270"/>
                                    <a:gd name="T3" fmla="*/ 7421 h 3746"/>
                                    <a:gd name="T4" fmla="+- 0 13483 13235"/>
                                    <a:gd name="T5" fmla="*/ T4 w 984"/>
                                    <a:gd name="T6" fmla="+- 0 7402 7270"/>
                                    <a:gd name="T7" fmla="*/ 7402 h 3746"/>
                                    <a:gd name="T8" fmla="+- 0 13435 13235"/>
                                    <a:gd name="T9" fmla="*/ T8 w 984"/>
                                    <a:gd name="T10" fmla="+- 0 7371 7270"/>
                                    <a:gd name="T11" fmla="*/ 7371 h 3746"/>
                                    <a:gd name="T12" fmla="+- 0 13384 13235"/>
                                    <a:gd name="T13" fmla="*/ T12 w 984"/>
                                    <a:gd name="T14" fmla="+- 0 7445 7270"/>
                                    <a:gd name="T15" fmla="*/ 7445 h 3746"/>
                                    <a:gd name="T16" fmla="+- 0 13432 13235"/>
                                    <a:gd name="T17" fmla="*/ T16 w 984"/>
                                    <a:gd name="T18" fmla="+- 0 7476 7270"/>
                                    <a:gd name="T19" fmla="*/ 7476 h 3746"/>
                                    <a:gd name="T20" fmla="+- 0 13459 13235"/>
                                    <a:gd name="T21" fmla="*/ T20 w 984"/>
                                    <a:gd name="T22" fmla="+- 0 7495 7270"/>
                                    <a:gd name="T23" fmla="*/ 7495 h 3746"/>
                                    <a:gd name="T24" fmla="+- 0 13509 13235"/>
                                    <a:gd name="T25" fmla="*/ T24 w 984"/>
                                    <a:gd name="T26" fmla="+- 0 7421 7270"/>
                                    <a:gd name="T27" fmla="*/ 7421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274" y="151"/>
                                      </a:moveTo>
                                      <a:lnTo>
                                        <a:pt x="248" y="132"/>
                                      </a:lnTo>
                                      <a:lnTo>
                                        <a:pt x="200" y="101"/>
                                      </a:lnTo>
                                      <a:lnTo>
                                        <a:pt x="149" y="175"/>
                                      </a:lnTo>
                                      <a:lnTo>
                                        <a:pt x="197" y="206"/>
                                      </a:lnTo>
                                      <a:lnTo>
                                        <a:pt x="224" y="225"/>
                                      </a:lnTo>
                                      <a:lnTo>
                                        <a:pt x="274" y="15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4" name="Freeform 2142"/>
                              <wps:cNvSpPr>
                                <a:spLocks/>
                              </wps:cNvSpPr>
                              <wps:spPr bwMode="auto">
                                <a:xfrm>
                                  <a:off x="13235" y="7270"/>
                                  <a:ext cx="984" cy="3746"/>
                                </a:xfrm>
                                <a:custGeom>
                                  <a:avLst/>
                                  <a:gdLst>
                                    <a:gd name="T0" fmla="+- 0 13658 13235"/>
                                    <a:gd name="T1" fmla="*/ T0 w 984"/>
                                    <a:gd name="T2" fmla="+- 0 7524 7270"/>
                                    <a:gd name="T3" fmla="*/ 7524 h 3746"/>
                                    <a:gd name="T4" fmla="+- 0 13610 13235"/>
                                    <a:gd name="T5" fmla="*/ T4 w 984"/>
                                    <a:gd name="T6" fmla="+- 0 7491 7270"/>
                                    <a:gd name="T7" fmla="*/ 7491 h 3746"/>
                                    <a:gd name="T8" fmla="+- 0 13583 13235"/>
                                    <a:gd name="T9" fmla="*/ T8 w 984"/>
                                    <a:gd name="T10" fmla="+- 0 7471 7270"/>
                                    <a:gd name="T11" fmla="*/ 7471 h 3746"/>
                                    <a:gd name="T12" fmla="+- 0 13531 13235"/>
                                    <a:gd name="T13" fmla="*/ T12 w 984"/>
                                    <a:gd name="T14" fmla="+- 0 7546 7270"/>
                                    <a:gd name="T15" fmla="*/ 7546 h 3746"/>
                                    <a:gd name="T16" fmla="+- 0 13557 13235"/>
                                    <a:gd name="T17" fmla="*/ T16 w 984"/>
                                    <a:gd name="T18" fmla="+- 0 7565 7270"/>
                                    <a:gd name="T19" fmla="*/ 7565 h 3746"/>
                                    <a:gd name="T20" fmla="+- 0 13605 13235"/>
                                    <a:gd name="T21" fmla="*/ T20 w 984"/>
                                    <a:gd name="T22" fmla="+- 0 7599 7270"/>
                                    <a:gd name="T23" fmla="*/ 7599 h 3746"/>
                                    <a:gd name="T24" fmla="+- 0 13658 13235"/>
                                    <a:gd name="T25" fmla="*/ T24 w 984"/>
                                    <a:gd name="T26" fmla="+- 0 7524 7270"/>
                                    <a:gd name="T27" fmla="*/ 7524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423" y="254"/>
                                      </a:moveTo>
                                      <a:lnTo>
                                        <a:pt x="375" y="221"/>
                                      </a:lnTo>
                                      <a:lnTo>
                                        <a:pt x="348" y="201"/>
                                      </a:lnTo>
                                      <a:lnTo>
                                        <a:pt x="296" y="276"/>
                                      </a:lnTo>
                                      <a:lnTo>
                                        <a:pt x="322" y="295"/>
                                      </a:lnTo>
                                      <a:lnTo>
                                        <a:pt x="370" y="329"/>
                                      </a:lnTo>
                                      <a:lnTo>
                                        <a:pt x="423" y="25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5" name="Freeform 2143"/>
                              <wps:cNvSpPr>
                                <a:spLocks/>
                              </wps:cNvSpPr>
                              <wps:spPr bwMode="auto">
                                <a:xfrm>
                                  <a:off x="13235" y="7270"/>
                                  <a:ext cx="984" cy="3746"/>
                                </a:xfrm>
                                <a:custGeom>
                                  <a:avLst/>
                                  <a:gdLst>
                                    <a:gd name="T0" fmla="+- 0 13804 13235"/>
                                    <a:gd name="T1" fmla="*/ T0 w 984"/>
                                    <a:gd name="T2" fmla="+- 0 7632 7270"/>
                                    <a:gd name="T3" fmla="*/ 7632 h 3746"/>
                                    <a:gd name="T4" fmla="+- 0 13787 13235"/>
                                    <a:gd name="T5" fmla="*/ T4 w 984"/>
                                    <a:gd name="T6" fmla="+- 0 7618 7270"/>
                                    <a:gd name="T7" fmla="*/ 7618 h 3746"/>
                                    <a:gd name="T8" fmla="+- 0 13730 13235"/>
                                    <a:gd name="T9" fmla="*/ T8 w 984"/>
                                    <a:gd name="T10" fmla="+- 0 7577 7270"/>
                                    <a:gd name="T11" fmla="*/ 7577 h 3746"/>
                                    <a:gd name="T12" fmla="+- 0 13677 13235"/>
                                    <a:gd name="T13" fmla="*/ T12 w 984"/>
                                    <a:gd name="T14" fmla="+- 0 7649 7270"/>
                                    <a:gd name="T15" fmla="*/ 7649 h 3746"/>
                                    <a:gd name="T16" fmla="+- 0 13735 13235"/>
                                    <a:gd name="T17" fmla="*/ T16 w 984"/>
                                    <a:gd name="T18" fmla="+- 0 7690 7270"/>
                                    <a:gd name="T19" fmla="*/ 7690 h 3746"/>
                                    <a:gd name="T20" fmla="+- 0 13735 13235"/>
                                    <a:gd name="T21" fmla="*/ T20 w 984"/>
                                    <a:gd name="T22" fmla="+- 0 7692 7270"/>
                                    <a:gd name="T23" fmla="*/ 7692 h 3746"/>
                                    <a:gd name="T24" fmla="+- 0 13749 13235"/>
                                    <a:gd name="T25" fmla="*/ T24 w 984"/>
                                    <a:gd name="T26" fmla="+- 0 7704 7270"/>
                                    <a:gd name="T27" fmla="*/ 7704 h 3746"/>
                                    <a:gd name="T28" fmla="+- 0 13804 13235"/>
                                    <a:gd name="T29" fmla="*/ T28 w 984"/>
                                    <a:gd name="T30" fmla="+- 0 7632 7270"/>
                                    <a:gd name="T31" fmla="*/ 7632 h 374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84" h="3746">
                                      <a:moveTo>
                                        <a:pt x="569" y="362"/>
                                      </a:moveTo>
                                      <a:lnTo>
                                        <a:pt x="552" y="348"/>
                                      </a:lnTo>
                                      <a:lnTo>
                                        <a:pt x="495" y="307"/>
                                      </a:lnTo>
                                      <a:lnTo>
                                        <a:pt x="442" y="379"/>
                                      </a:lnTo>
                                      <a:lnTo>
                                        <a:pt x="500" y="420"/>
                                      </a:lnTo>
                                      <a:lnTo>
                                        <a:pt x="500" y="422"/>
                                      </a:lnTo>
                                      <a:lnTo>
                                        <a:pt x="514" y="434"/>
                                      </a:lnTo>
                                      <a:lnTo>
                                        <a:pt x="569" y="36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6" name="Freeform 2144"/>
                              <wps:cNvSpPr>
                                <a:spLocks/>
                              </wps:cNvSpPr>
                              <wps:spPr bwMode="auto">
                                <a:xfrm>
                                  <a:off x="13235" y="7270"/>
                                  <a:ext cx="984" cy="3746"/>
                                </a:xfrm>
                                <a:custGeom>
                                  <a:avLst/>
                                  <a:gdLst>
                                    <a:gd name="T0" fmla="+- 0 13735 13235"/>
                                    <a:gd name="T1" fmla="*/ T0 w 984"/>
                                    <a:gd name="T2" fmla="+- 0 7692 7270"/>
                                    <a:gd name="T3" fmla="*/ 7692 h 3746"/>
                                    <a:gd name="T4" fmla="+- 0 13735 13235"/>
                                    <a:gd name="T5" fmla="*/ T4 w 984"/>
                                    <a:gd name="T6" fmla="+- 0 7690 7270"/>
                                    <a:gd name="T7" fmla="*/ 7690 h 3746"/>
                                    <a:gd name="T8" fmla="+- 0 13732 13235"/>
                                    <a:gd name="T9" fmla="*/ T8 w 984"/>
                                    <a:gd name="T10" fmla="+- 0 7690 7270"/>
                                    <a:gd name="T11" fmla="*/ 7690 h 3746"/>
                                    <a:gd name="T12" fmla="+- 0 13735 13235"/>
                                    <a:gd name="T13" fmla="*/ T12 w 984"/>
                                    <a:gd name="T14" fmla="+- 0 7692 7270"/>
                                    <a:gd name="T15" fmla="*/ 7692 h 3746"/>
                                  </a:gdLst>
                                  <a:ahLst/>
                                  <a:cxnLst>
                                    <a:cxn ang="0">
                                      <a:pos x="T1" y="T3"/>
                                    </a:cxn>
                                    <a:cxn ang="0">
                                      <a:pos x="T5" y="T7"/>
                                    </a:cxn>
                                    <a:cxn ang="0">
                                      <a:pos x="T9" y="T11"/>
                                    </a:cxn>
                                    <a:cxn ang="0">
                                      <a:pos x="T13" y="T15"/>
                                    </a:cxn>
                                  </a:cxnLst>
                                  <a:rect l="0" t="0" r="r" b="b"/>
                                  <a:pathLst>
                                    <a:path w="984" h="3746">
                                      <a:moveTo>
                                        <a:pt x="500" y="422"/>
                                      </a:moveTo>
                                      <a:lnTo>
                                        <a:pt x="500" y="420"/>
                                      </a:lnTo>
                                      <a:lnTo>
                                        <a:pt x="497" y="420"/>
                                      </a:lnTo>
                                      <a:lnTo>
                                        <a:pt x="500" y="42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7" name="Freeform 2145"/>
                              <wps:cNvSpPr>
                                <a:spLocks/>
                              </wps:cNvSpPr>
                              <wps:spPr bwMode="auto">
                                <a:xfrm>
                                  <a:off x="13235" y="7270"/>
                                  <a:ext cx="984" cy="3746"/>
                                </a:xfrm>
                                <a:custGeom>
                                  <a:avLst/>
                                  <a:gdLst>
                                    <a:gd name="T0" fmla="+- 0 13948 13235"/>
                                    <a:gd name="T1" fmla="*/ T0 w 984"/>
                                    <a:gd name="T2" fmla="+- 0 7743 7270"/>
                                    <a:gd name="T3" fmla="*/ 7743 h 3746"/>
                                    <a:gd name="T4" fmla="+- 0 13943 13235"/>
                                    <a:gd name="T5" fmla="*/ T4 w 984"/>
                                    <a:gd name="T6" fmla="+- 0 7740 7270"/>
                                    <a:gd name="T7" fmla="*/ 7740 h 3746"/>
                                    <a:gd name="T8" fmla="+- 0 13893 13235"/>
                                    <a:gd name="T9" fmla="*/ T8 w 984"/>
                                    <a:gd name="T10" fmla="+- 0 7699 7270"/>
                                    <a:gd name="T11" fmla="*/ 7699 h 3746"/>
                                    <a:gd name="T12" fmla="+- 0 13876 13235"/>
                                    <a:gd name="T13" fmla="*/ T12 w 984"/>
                                    <a:gd name="T14" fmla="+- 0 7685 7270"/>
                                    <a:gd name="T15" fmla="*/ 7685 h 3746"/>
                                    <a:gd name="T16" fmla="+- 0 13821 13235"/>
                                    <a:gd name="T17" fmla="*/ T16 w 984"/>
                                    <a:gd name="T18" fmla="+- 0 7757 7270"/>
                                    <a:gd name="T19" fmla="*/ 7757 h 3746"/>
                                    <a:gd name="T20" fmla="+- 0 13838 13235"/>
                                    <a:gd name="T21" fmla="*/ T20 w 984"/>
                                    <a:gd name="T22" fmla="+- 0 7771 7270"/>
                                    <a:gd name="T23" fmla="*/ 7771 h 3746"/>
                                    <a:gd name="T24" fmla="+- 0 13886 13235"/>
                                    <a:gd name="T25" fmla="*/ T24 w 984"/>
                                    <a:gd name="T26" fmla="+- 0 7810 7270"/>
                                    <a:gd name="T27" fmla="*/ 7810 h 3746"/>
                                    <a:gd name="T28" fmla="+- 0 13891 13235"/>
                                    <a:gd name="T29" fmla="*/ T28 w 984"/>
                                    <a:gd name="T30" fmla="+- 0 7812 7270"/>
                                    <a:gd name="T31" fmla="*/ 7812 h 3746"/>
                                    <a:gd name="T32" fmla="+- 0 13948 13235"/>
                                    <a:gd name="T33" fmla="*/ T32 w 984"/>
                                    <a:gd name="T34" fmla="+- 0 7743 7270"/>
                                    <a:gd name="T35" fmla="*/ 7743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84" h="3746">
                                      <a:moveTo>
                                        <a:pt x="713" y="473"/>
                                      </a:moveTo>
                                      <a:lnTo>
                                        <a:pt x="708" y="470"/>
                                      </a:lnTo>
                                      <a:lnTo>
                                        <a:pt x="658" y="429"/>
                                      </a:lnTo>
                                      <a:lnTo>
                                        <a:pt x="641" y="415"/>
                                      </a:lnTo>
                                      <a:lnTo>
                                        <a:pt x="586" y="487"/>
                                      </a:lnTo>
                                      <a:lnTo>
                                        <a:pt x="603" y="501"/>
                                      </a:lnTo>
                                      <a:lnTo>
                                        <a:pt x="651" y="540"/>
                                      </a:lnTo>
                                      <a:lnTo>
                                        <a:pt x="656" y="542"/>
                                      </a:lnTo>
                                      <a:lnTo>
                                        <a:pt x="713" y="4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8" name="Freeform 2146"/>
                              <wps:cNvSpPr>
                                <a:spLocks/>
                              </wps:cNvSpPr>
                              <wps:spPr bwMode="auto">
                                <a:xfrm>
                                  <a:off x="13235" y="7270"/>
                                  <a:ext cx="984" cy="3746"/>
                                </a:xfrm>
                                <a:custGeom>
                                  <a:avLst/>
                                  <a:gdLst>
                                    <a:gd name="T0" fmla="+- 0 14085 13235"/>
                                    <a:gd name="T1" fmla="*/ T0 w 984"/>
                                    <a:gd name="T2" fmla="+- 0 7867 7270"/>
                                    <a:gd name="T3" fmla="*/ 7867 h 3746"/>
                                    <a:gd name="T4" fmla="+- 0 14051 13235"/>
                                    <a:gd name="T5" fmla="*/ T4 w 984"/>
                                    <a:gd name="T6" fmla="+- 0 7834 7270"/>
                                    <a:gd name="T7" fmla="*/ 7834 h 3746"/>
                                    <a:gd name="T8" fmla="+- 0 14032 13235"/>
                                    <a:gd name="T9" fmla="*/ T8 w 984"/>
                                    <a:gd name="T10" fmla="+- 0 7817 7270"/>
                                    <a:gd name="T11" fmla="*/ 7817 h 3746"/>
                                    <a:gd name="T12" fmla="+- 0 14018 13235"/>
                                    <a:gd name="T13" fmla="*/ T12 w 984"/>
                                    <a:gd name="T14" fmla="+- 0 7803 7270"/>
                                    <a:gd name="T15" fmla="*/ 7803 h 3746"/>
                                    <a:gd name="T16" fmla="+- 0 13958 13235"/>
                                    <a:gd name="T17" fmla="*/ T16 w 984"/>
                                    <a:gd name="T18" fmla="+- 0 7870 7270"/>
                                    <a:gd name="T19" fmla="*/ 7870 h 3746"/>
                                    <a:gd name="T20" fmla="+- 0 13989 13235"/>
                                    <a:gd name="T21" fmla="*/ T20 w 984"/>
                                    <a:gd name="T22" fmla="+- 0 7901 7270"/>
                                    <a:gd name="T23" fmla="*/ 7901 h 3746"/>
                                    <a:gd name="T24" fmla="+- 0 13989 13235"/>
                                    <a:gd name="T25" fmla="*/ T24 w 984"/>
                                    <a:gd name="T26" fmla="+- 0 7899 7270"/>
                                    <a:gd name="T27" fmla="*/ 7899 h 3746"/>
                                    <a:gd name="T28" fmla="+- 0 14006 13235"/>
                                    <a:gd name="T29" fmla="*/ T28 w 984"/>
                                    <a:gd name="T30" fmla="+- 0 7918 7270"/>
                                    <a:gd name="T31" fmla="*/ 7918 h 3746"/>
                                    <a:gd name="T32" fmla="+- 0 14006 13235"/>
                                    <a:gd name="T33" fmla="*/ T32 w 984"/>
                                    <a:gd name="T34" fmla="+- 0 7915 7270"/>
                                    <a:gd name="T35" fmla="*/ 7915 h 3746"/>
                                    <a:gd name="T36" fmla="+- 0 14020 13235"/>
                                    <a:gd name="T37" fmla="*/ T36 w 984"/>
                                    <a:gd name="T38" fmla="+- 0 7930 7270"/>
                                    <a:gd name="T39" fmla="*/ 7930 h 3746"/>
                                    <a:gd name="T40" fmla="+- 0 14085 13235"/>
                                    <a:gd name="T41" fmla="*/ T40 w 984"/>
                                    <a:gd name="T42" fmla="+- 0 7867 7270"/>
                                    <a:gd name="T43" fmla="*/ 7867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84" h="3746">
                                      <a:moveTo>
                                        <a:pt x="850" y="597"/>
                                      </a:moveTo>
                                      <a:lnTo>
                                        <a:pt x="816" y="564"/>
                                      </a:lnTo>
                                      <a:lnTo>
                                        <a:pt x="797" y="547"/>
                                      </a:lnTo>
                                      <a:lnTo>
                                        <a:pt x="783" y="533"/>
                                      </a:lnTo>
                                      <a:lnTo>
                                        <a:pt x="723" y="600"/>
                                      </a:lnTo>
                                      <a:lnTo>
                                        <a:pt x="754" y="631"/>
                                      </a:lnTo>
                                      <a:lnTo>
                                        <a:pt x="754" y="629"/>
                                      </a:lnTo>
                                      <a:lnTo>
                                        <a:pt x="771" y="648"/>
                                      </a:lnTo>
                                      <a:lnTo>
                                        <a:pt x="771" y="645"/>
                                      </a:lnTo>
                                      <a:lnTo>
                                        <a:pt x="785" y="660"/>
                                      </a:lnTo>
                                      <a:lnTo>
                                        <a:pt x="850" y="59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9" name="Freeform 2147"/>
                              <wps:cNvSpPr>
                                <a:spLocks/>
                              </wps:cNvSpPr>
                              <wps:spPr bwMode="auto">
                                <a:xfrm>
                                  <a:off x="13235" y="7270"/>
                                  <a:ext cx="984" cy="3746"/>
                                </a:xfrm>
                                <a:custGeom>
                                  <a:avLst/>
                                  <a:gdLst>
                                    <a:gd name="T0" fmla="+- 0 14155 13235"/>
                                    <a:gd name="T1" fmla="*/ T0 w 984"/>
                                    <a:gd name="T2" fmla="+- 0 7947 7270"/>
                                    <a:gd name="T3" fmla="*/ 7947 h 3746"/>
                                    <a:gd name="T4" fmla="+- 0 14145 13235"/>
                                    <a:gd name="T5" fmla="*/ T4 w 984"/>
                                    <a:gd name="T6" fmla="+- 0 7935 7270"/>
                                    <a:gd name="T7" fmla="*/ 7935 h 3746"/>
                                    <a:gd name="T8" fmla="+- 0 14078 13235"/>
                                    <a:gd name="T9" fmla="*/ T8 w 984"/>
                                    <a:gd name="T10" fmla="+- 0 7997 7270"/>
                                    <a:gd name="T11" fmla="*/ 7997 h 3746"/>
                                    <a:gd name="T12" fmla="+- 0 14102 13235"/>
                                    <a:gd name="T13" fmla="*/ T12 w 984"/>
                                    <a:gd name="T14" fmla="+- 0 8021 7270"/>
                                    <a:gd name="T15" fmla="*/ 8021 h 3746"/>
                                    <a:gd name="T16" fmla="+- 0 14114 13235"/>
                                    <a:gd name="T17" fmla="*/ T16 w 984"/>
                                    <a:gd name="T18" fmla="+- 0 8028 7270"/>
                                    <a:gd name="T19" fmla="*/ 8028 h 3746"/>
                                    <a:gd name="T20" fmla="+- 0 14123 13235"/>
                                    <a:gd name="T21" fmla="*/ T20 w 984"/>
                                    <a:gd name="T22" fmla="+- 0 8038 7270"/>
                                    <a:gd name="T23" fmla="*/ 8038 h 3746"/>
                                    <a:gd name="T24" fmla="+- 0 14128 13235"/>
                                    <a:gd name="T25" fmla="*/ T24 w 984"/>
                                    <a:gd name="T26" fmla="+- 0 8040 7270"/>
                                    <a:gd name="T27" fmla="*/ 8040 h 3746"/>
                                    <a:gd name="T28" fmla="+- 0 14128 13235"/>
                                    <a:gd name="T29" fmla="*/ T28 w 984"/>
                                    <a:gd name="T30" fmla="+- 0 7999 7270"/>
                                    <a:gd name="T31" fmla="*/ 7999 h 3746"/>
                                    <a:gd name="T32" fmla="+- 0 14129 13235"/>
                                    <a:gd name="T33" fmla="*/ T32 w 984"/>
                                    <a:gd name="T34" fmla="+- 0 8000 7270"/>
                                    <a:gd name="T35" fmla="*/ 8000 h 3746"/>
                                    <a:gd name="T36" fmla="+- 0 14131 13235"/>
                                    <a:gd name="T37" fmla="*/ T36 w 984"/>
                                    <a:gd name="T38" fmla="+- 0 7997 7270"/>
                                    <a:gd name="T39" fmla="*/ 7997 h 3746"/>
                                    <a:gd name="T40" fmla="+- 0 14131 13235"/>
                                    <a:gd name="T41" fmla="*/ T40 w 984"/>
                                    <a:gd name="T42" fmla="+- 0 7975 7270"/>
                                    <a:gd name="T43" fmla="*/ 7975 h 3746"/>
                                    <a:gd name="T44" fmla="+- 0 14133 13235"/>
                                    <a:gd name="T45" fmla="*/ T44 w 984"/>
                                    <a:gd name="T46" fmla="+- 0 7973 7270"/>
                                    <a:gd name="T47" fmla="*/ 7973 h 3746"/>
                                    <a:gd name="T48" fmla="+- 0 14143 13235"/>
                                    <a:gd name="T49" fmla="*/ T48 w 984"/>
                                    <a:gd name="T50" fmla="+- 0 7966 7270"/>
                                    <a:gd name="T51" fmla="*/ 7966 h 3746"/>
                                    <a:gd name="T52" fmla="+- 0 14152 13235"/>
                                    <a:gd name="T53" fmla="*/ T52 w 984"/>
                                    <a:gd name="T54" fmla="+- 0 7960 7270"/>
                                    <a:gd name="T55" fmla="*/ 7960 h 3746"/>
                                    <a:gd name="T56" fmla="+- 0 14152 13235"/>
                                    <a:gd name="T57" fmla="*/ T56 w 984"/>
                                    <a:gd name="T58" fmla="+- 0 7944 7270"/>
                                    <a:gd name="T59" fmla="*/ 7944 h 3746"/>
                                    <a:gd name="T60" fmla="+- 0 14155 13235"/>
                                    <a:gd name="T61" fmla="*/ T60 w 984"/>
                                    <a:gd name="T62" fmla="+- 0 7947 7270"/>
                                    <a:gd name="T63" fmla="*/ 7947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84" h="3746">
                                      <a:moveTo>
                                        <a:pt x="920" y="677"/>
                                      </a:moveTo>
                                      <a:lnTo>
                                        <a:pt x="910" y="665"/>
                                      </a:lnTo>
                                      <a:lnTo>
                                        <a:pt x="843" y="727"/>
                                      </a:lnTo>
                                      <a:lnTo>
                                        <a:pt x="867" y="751"/>
                                      </a:lnTo>
                                      <a:lnTo>
                                        <a:pt x="879" y="758"/>
                                      </a:lnTo>
                                      <a:lnTo>
                                        <a:pt x="888" y="768"/>
                                      </a:lnTo>
                                      <a:lnTo>
                                        <a:pt x="893" y="770"/>
                                      </a:lnTo>
                                      <a:lnTo>
                                        <a:pt x="893" y="729"/>
                                      </a:lnTo>
                                      <a:lnTo>
                                        <a:pt x="894" y="730"/>
                                      </a:lnTo>
                                      <a:lnTo>
                                        <a:pt x="896" y="727"/>
                                      </a:lnTo>
                                      <a:lnTo>
                                        <a:pt x="896" y="705"/>
                                      </a:lnTo>
                                      <a:lnTo>
                                        <a:pt x="898" y="703"/>
                                      </a:lnTo>
                                      <a:lnTo>
                                        <a:pt x="908" y="696"/>
                                      </a:lnTo>
                                      <a:lnTo>
                                        <a:pt x="917" y="690"/>
                                      </a:lnTo>
                                      <a:lnTo>
                                        <a:pt x="917" y="674"/>
                                      </a:lnTo>
                                      <a:lnTo>
                                        <a:pt x="920" y="67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0" name="Freeform 2148"/>
                              <wps:cNvSpPr>
                                <a:spLocks/>
                              </wps:cNvSpPr>
                              <wps:spPr bwMode="auto">
                                <a:xfrm>
                                  <a:off x="13235" y="7270"/>
                                  <a:ext cx="984" cy="3746"/>
                                </a:xfrm>
                                <a:custGeom>
                                  <a:avLst/>
                                  <a:gdLst>
                                    <a:gd name="T0" fmla="+- 0 14129 13235"/>
                                    <a:gd name="T1" fmla="*/ T0 w 984"/>
                                    <a:gd name="T2" fmla="+- 0 8000 7270"/>
                                    <a:gd name="T3" fmla="*/ 8000 h 3746"/>
                                    <a:gd name="T4" fmla="+- 0 14128 13235"/>
                                    <a:gd name="T5" fmla="*/ T4 w 984"/>
                                    <a:gd name="T6" fmla="+- 0 7999 7270"/>
                                    <a:gd name="T7" fmla="*/ 7999 h 3746"/>
                                    <a:gd name="T8" fmla="+- 0 14128 13235"/>
                                    <a:gd name="T9" fmla="*/ T8 w 984"/>
                                    <a:gd name="T10" fmla="+- 0 8002 7270"/>
                                    <a:gd name="T11" fmla="*/ 8002 h 3746"/>
                                    <a:gd name="T12" fmla="+- 0 14129 13235"/>
                                    <a:gd name="T13" fmla="*/ T12 w 984"/>
                                    <a:gd name="T14" fmla="+- 0 8000 7270"/>
                                    <a:gd name="T15" fmla="*/ 8000 h 3746"/>
                                  </a:gdLst>
                                  <a:ahLst/>
                                  <a:cxnLst>
                                    <a:cxn ang="0">
                                      <a:pos x="T1" y="T3"/>
                                    </a:cxn>
                                    <a:cxn ang="0">
                                      <a:pos x="T5" y="T7"/>
                                    </a:cxn>
                                    <a:cxn ang="0">
                                      <a:pos x="T9" y="T11"/>
                                    </a:cxn>
                                    <a:cxn ang="0">
                                      <a:pos x="T13" y="T15"/>
                                    </a:cxn>
                                  </a:cxnLst>
                                  <a:rect l="0" t="0" r="r" b="b"/>
                                  <a:pathLst>
                                    <a:path w="984" h="3746">
                                      <a:moveTo>
                                        <a:pt x="894" y="730"/>
                                      </a:moveTo>
                                      <a:lnTo>
                                        <a:pt x="893" y="729"/>
                                      </a:lnTo>
                                      <a:lnTo>
                                        <a:pt x="893" y="732"/>
                                      </a:lnTo>
                                      <a:lnTo>
                                        <a:pt x="894" y="73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1" name="Freeform 2149"/>
                              <wps:cNvSpPr>
                                <a:spLocks/>
                              </wps:cNvSpPr>
                              <wps:spPr bwMode="auto">
                                <a:xfrm>
                                  <a:off x="13235" y="7270"/>
                                  <a:ext cx="984" cy="3746"/>
                                </a:xfrm>
                                <a:custGeom>
                                  <a:avLst/>
                                  <a:gdLst>
                                    <a:gd name="T0" fmla="+- 0 14162 13235"/>
                                    <a:gd name="T1" fmla="*/ T0 w 984"/>
                                    <a:gd name="T2" fmla="+- 0 8043 7270"/>
                                    <a:gd name="T3" fmla="*/ 8043 h 3746"/>
                                    <a:gd name="T4" fmla="+- 0 14129 13235"/>
                                    <a:gd name="T5" fmla="*/ T4 w 984"/>
                                    <a:gd name="T6" fmla="+- 0 8000 7270"/>
                                    <a:gd name="T7" fmla="*/ 8000 h 3746"/>
                                    <a:gd name="T8" fmla="+- 0 14128 13235"/>
                                    <a:gd name="T9" fmla="*/ T8 w 984"/>
                                    <a:gd name="T10" fmla="+- 0 8002 7270"/>
                                    <a:gd name="T11" fmla="*/ 8002 h 3746"/>
                                    <a:gd name="T12" fmla="+- 0 14128 13235"/>
                                    <a:gd name="T13" fmla="*/ T12 w 984"/>
                                    <a:gd name="T14" fmla="+- 0 8040 7270"/>
                                    <a:gd name="T15" fmla="*/ 8040 h 3746"/>
                                    <a:gd name="T16" fmla="+- 0 14147 13235"/>
                                    <a:gd name="T17" fmla="*/ T16 w 984"/>
                                    <a:gd name="T18" fmla="+- 0 8047 7270"/>
                                    <a:gd name="T19" fmla="*/ 8047 h 3746"/>
                                    <a:gd name="T20" fmla="+- 0 14159 13235"/>
                                    <a:gd name="T21" fmla="*/ T20 w 984"/>
                                    <a:gd name="T22" fmla="+- 0 8050 7270"/>
                                    <a:gd name="T23" fmla="*/ 8050 h 3746"/>
                                    <a:gd name="T24" fmla="+- 0 14162 13235"/>
                                    <a:gd name="T25" fmla="*/ T24 w 984"/>
                                    <a:gd name="T26" fmla="+- 0 8050 7270"/>
                                    <a:gd name="T27" fmla="*/ 8050 h 3746"/>
                                    <a:gd name="T28" fmla="+- 0 14162 13235"/>
                                    <a:gd name="T29" fmla="*/ T28 w 984"/>
                                    <a:gd name="T30" fmla="+- 0 8043 7270"/>
                                    <a:gd name="T31" fmla="*/ 8043 h 3746"/>
                                    <a:gd name="T32" fmla="+- 0 14162 13235"/>
                                    <a:gd name="T33" fmla="*/ T32 w 984"/>
                                    <a:gd name="T34" fmla="+- 0 8043 7270"/>
                                    <a:gd name="T35" fmla="*/ 8043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84" h="3746">
                                      <a:moveTo>
                                        <a:pt x="927" y="773"/>
                                      </a:moveTo>
                                      <a:lnTo>
                                        <a:pt x="894" y="730"/>
                                      </a:lnTo>
                                      <a:lnTo>
                                        <a:pt x="893" y="732"/>
                                      </a:lnTo>
                                      <a:lnTo>
                                        <a:pt x="893" y="770"/>
                                      </a:lnTo>
                                      <a:lnTo>
                                        <a:pt x="912" y="777"/>
                                      </a:lnTo>
                                      <a:lnTo>
                                        <a:pt x="924" y="780"/>
                                      </a:lnTo>
                                      <a:lnTo>
                                        <a:pt x="927" y="780"/>
                                      </a:lnTo>
                                      <a:lnTo>
                                        <a:pt x="927" y="77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2" name="Freeform 2150"/>
                              <wps:cNvSpPr>
                                <a:spLocks/>
                              </wps:cNvSpPr>
                              <wps:spPr bwMode="auto">
                                <a:xfrm>
                                  <a:off x="13235" y="7270"/>
                                  <a:ext cx="984" cy="3746"/>
                                </a:xfrm>
                                <a:custGeom>
                                  <a:avLst/>
                                  <a:gdLst>
                                    <a:gd name="T0" fmla="+- 0 14173 13235"/>
                                    <a:gd name="T1" fmla="*/ T0 w 984"/>
                                    <a:gd name="T2" fmla="+- 0 7961 7270"/>
                                    <a:gd name="T3" fmla="*/ 7961 h 3746"/>
                                    <a:gd name="T4" fmla="+- 0 14169 13235"/>
                                    <a:gd name="T5" fmla="*/ T4 w 984"/>
                                    <a:gd name="T6" fmla="+- 0 7959 7270"/>
                                    <a:gd name="T7" fmla="*/ 7959 h 3746"/>
                                    <a:gd name="T8" fmla="+- 0 14165 13235"/>
                                    <a:gd name="T9" fmla="*/ T8 w 984"/>
                                    <a:gd name="T10" fmla="+- 0 7956 7270"/>
                                    <a:gd name="T11" fmla="*/ 7956 h 3746"/>
                                    <a:gd name="T12" fmla="+- 0 14155 13235"/>
                                    <a:gd name="T13" fmla="*/ T12 w 984"/>
                                    <a:gd name="T14" fmla="+- 0 7959 7270"/>
                                    <a:gd name="T15" fmla="*/ 7959 h 3746"/>
                                    <a:gd name="T16" fmla="+- 0 14143 13235"/>
                                    <a:gd name="T17" fmla="*/ T16 w 984"/>
                                    <a:gd name="T18" fmla="+- 0 7966 7270"/>
                                    <a:gd name="T19" fmla="*/ 7966 h 3746"/>
                                    <a:gd name="T20" fmla="+- 0 14133 13235"/>
                                    <a:gd name="T21" fmla="*/ T20 w 984"/>
                                    <a:gd name="T22" fmla="+- 0 7973 7270"/>
                                    <a:gd name="T23" fmla="*/ 7973 h 3746"/>
                                    <a:gd name="T24" fmla="+- 0 14131 13235"/>
                                    <a:gd name="T25" fmla="*/ T24 w 984"/>
                                    <a:gd name="T26" fmla="+- 0 7975 7270"/>
                                    <a:gd name="T27" fmla="*/ 7975 h 3746"/>
                                    <a:gd name="T28" fmla="+- 0 14139 13235"/>
                                    <a:gd name="T29" fmla="*/ T28 w 984"/>
                                    <a:gd name="T30" fmla="+- 0 7982 7270"/>
                                    <a:gd name="T31" fmla="*/ 7982 h 3746"/>
                                    <a:gd name="T32" fmla="+- 0 14145 13235"/>
                                    <a:gd name="T33" fmla="*/ T32 w 984"/>
                                    <a:gd name="T34" fmla="+- 0 7970 7270"/>
                                    <a:gd name="T35" fmla="*/ 7970 h 3746"/>
                                    <a:gd name="T36" fmla="+- 0 14145 13235"/>
                                    <a:gd name="T37" fmla="*/ T36 w 984"/>
                                    <a:gd name="T38" fmla="+- 0 7968 7270"/>
                                    <a:gd name="T39" fmla="*/ 7968 h 3746"/>
                                    <a:gd name="T40" fmla="+- 0 14147 13235"/>
                                    <a:gd name="T41" fmla="*/ T40 w 984"/>
                                    <a:gd name="T42" fmla="+- 0 7966 7270"/>
                                    <a:gd name="T43" fmla="*/ 7966 h 3746"/>
                                    <a:gd name="T44" fmla="+- 0 14147 13235"/>
                                    <a:gd name="T45" fmla="*/ T44 w 984"/>
                                    <a:gd name="T46" fmla="+- 0 7967 7270"/>
                                    <a:gd name="T47" fmla="*/ 7967 h 3746"/>
                                    <a:gd name="T48" fmla="+- 0 14159 13235"/>
                                    <a:gd name="T49" fmla="*/ T48 w 984"/>
                                    <a:gd name="T50" fmla="+- 0 7962 7270"/>
                                    <a:gd name="T51" fmla="*/ 7962 h 3746"/>
                                    <a:gd name="T52" fmla="+- 0 14159 13235"/>
                                    <a:gd name="T53" fmla="*/ T52 w 984"/>
                                    <a:gd name="T54" fmla="+- 0 7961 7270"/>
                                    <a:gd name="T55" fmla="*/ 7961 h 3746"/>
                                    <a:gd name="T56" fmla="+- 0 14173 13235"/>
                                    <a:gd name="T57" fmla="*/ T56 w 984"/>
                                    <a:gd name="T58" fmla="+- 0 7961 7270"/>
                                    <a:gd name="T59" fmla="*/ 7961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4" h="3746">
                                      <a:moveTo>
                                        <a:pt x="938" y="691"/>
                                      </a:moveTo>
                                      <a:lnTo>
                                        <a:pt x="934" y="689"/>
                                      </a:lnTo>
                                      <a:lnTo>
                                        <a:pt x="930" y="686"/>
                                      </a:lnTo>
                                      <a:lnTo>
                                        <a:pt x="920" y="689"/>
                                      </a:lnTo>
                                      <a:lnTo>
                                        <a:pt x="908" y="696"/>
                                      </a:lnTo>
                                      <a:lnTo>
                                        <a:pt x="898" y="703"/>
                                      </a:lnTo>
                                      <a:lnTo>
                                        <a:pt x="896" y="705"/>
                                      </a:lnTo>
                                      <a:lnTo>
                                        <a:pt x="904" y="712"/>
                                      </a:lnTo>
                                      <a:lnTo>
                                        <a:pt x="910" y="700"/>
                                      </a:lnTo>
                                      <a:lnTo>
                                        <a:pt x="910" y="698"/>
                                      </a:lnTo>
                                      <a:lnTo>
                                        <a:pt x="912" y="696"/>
                                      </a:lnTo>
                                      <a:lnTo>
                                        <a:pt x="912" y="697"/>
                                      </a:lnTo>
                                      <a:lnTo>
                                        <a:pt x="924" y="692"/>
                                      </a:lnTo>
                                      <a:lnTo>
                                        <a:pt x="924" y="691"/>
                                      </a:lnTo>
                                      <a:lnTo>
                                        <a:pt x="938" y="69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3" name="Freeform 2151"/>
                              <wps:cNvSpPr>
                                <a:spLocks/>
                              </wps:cNvSpPr>
                              <wps:spPr bwMode="auto">
                                <a:xfrm>
                                  <a:off x="13235" y="7270"/>
                                  <a:ext cx="984" cy="3746"/>
                                </a:xfrm>
                                <a:custGeom>
                                  <a:avLst/>
                                  <a:gdLst>
                                    <a:gd name="T0" fmla="+- 0 14139 13235"/>
                                    <a:gd name="T1" fmla="*/ T0 w 984"/>
                                    <a:gd name="T2" fmla="+- 0 7982 7270"/>
                                    <a:gd name="T3" fmla="*/ 7982 h 3746"/>
                                    <a:gd name="T4" fmla="+- 0 14131 13235"/>
                                    <a:gd name="T5" fmla="*/ T4 w 984"/>
                                    <a:gd name="T6" fmla="+- 0 7975 7270"/>
                                    <a:gd name="T7" fmla="*/ 7975 h 3746"/>
                                    <a:gd name="T8" fmla="+- 0 14131 13235"/>
                                    <a:gd name="T9" fmla="*/ T8 w 984"/>
                                    <a:gd name="T10" fmla="+- 0 7997 7270"/>
                                    <a:gd name="T11" fmla="*/ 7997 h 3746"/>
                                    <a:gd name="T12" fmla="+- 0 14139 13235"/>
                                    <a:gd name="T13" fmla="*/ T12 w 984"/>
                                    <a:gd name="T14" fmla="+- 0 7982 7270"/>
                                    <a:gd name="T15" fmla="*/ 7982 h 3746"/>
                                  </a:gdLst>
                                  <a:ahLst/>
                                  <a:cxnLst>
                                    <a:cxn ang="0">
                                      <a:pos x="T1" y="T3"/>
                                    </a:cxn>
                                    <a:cxn ang="0">
                                      <a:pos x="T5" y="T7"/>
                                    </a:cxn>
                                    <a:cxn ang="0">
                                      <a:pos x="T9" y="T11"/>
                                    </a:cxn>
                                    <a:cxn ang="0">
                                      <a:pos x="T13" y="T15"/>
                                    </a:cxn>
                                  </a:cxnLst>
                                  <a:rect l="0" t="0" r="r" b="b"/>
                                  <a:pathLst>
                                    <a:path w="984" h="3746">
                                      <a:moveTo>
                                        <a:pt x="904" y="712"/>
                                      </a:moveTo>
                                      <a:lnTo>
                                        <a:pt x="896" y="705"/>
                                      </a:lnTo>
                                      <a:lnTo>
                                        <a:pt x="896" y="727"/>
                                      </a:lnTo>
                                      <a:lnTo>
                                        <a:pt x="904" y="71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4" name="Freeform 2152"/>
                              <wps:cNvSpPr>
                                <a:spLocks/>
                              </wps:cNvSpPr>
                              <wps:spPr bwMode="auto">
                                <a:xfrm>
                                  <a:off x="13235" y="7270"/>
                                  <a:ext cx="984" cy="3746"/>
                                </a:xfrm>
                                <a:custGeom>
                                  <a:avLst/>
                                  <a:gdLst>
                                    <a:gd name="T0" fmla="+- 0 14176 13235"/>
                                    <a:gd name="T1" fmla="*/ T0 w 984"/>
                                    <a:gd name="T2" fmla="+- 0 8015 7270"/>
                                    <a:gd name="T3" fmla="*/ 8015 h 3746"/>
                                    <a:gd name="T4" fmla="+- 0 14176 13235"/>
                                    <a:gd name="T5" fmla="*/ T4 w 984"/>
                                    <a:gd name="T6" fmla="+- 0 7963 7270"/>
                                    <a:gd name="T7" fmla="*/ 7963 h 3746"/>
                                    <a:gd name="T8" fmla="+- 0 14169 13235"/>
                                    <a:gd name="T9" fmla="*/ T8 w 984"/>
                                    <a:gd name="T10" fmla="+- 0 7961 7270"/>
                                    <a:gd name="T11" fmla="*/ 7961 h 3746"/>
                                    <a:gd name="T12" fmla="+- 0 14162 13235"/>
                                    <a:gd name="T13" fmla="*/ T12 w 984"/>
                                    <a:gd name="T14" fmla="+- 0 7961 7270"/>
                                    <a:gd name="T15" fmla="*/ 7961 h 3746"/>
                                    <a:gd name="T16" fmla="+- 0 14146 13235"/>
                                    <a:gd name="T17" fmla="*/ T16 w 984"/>
                                    <a:gd name="T18" fmla="+- 0 7968 7270"/>
                                    <a:gd name="T19" fmla="*/ 7968 h 3746"/>
                                    <a:gd name="T20" fmla="+- 0 14139 13235"/>
                                    <a:gd name="T21" fmla="*/ T20 w 984"/>
                                    <a:gd name="T22" fmla="+- 0 7982 7270"/>
                                    <a:gd name="T23" fmla="*/ 7982 h 3746"/>
                                    <a:gd name="T24" fmla="+- 0 14176 13235"/>
                                    <a:gd name="T25" fmla="*/ T24 w 984"/>
                                    <a:gd name="T26" fmla="+- 0 8015 7270"/>
                                    <a:gd name="T27" fmla="*/ 8015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941" y="745"/>
                                      </a:moveTo>
                                      <a:lnTo>
                                        <a:pt x="941" y="693"/>
                                      </a:lnTo>
                                      <a:lnTo>
                                        <a:pt x="934" y="691"/>
                                      </a:lnTo>
                                      <a:lnTo>
                                        <a:pt x="927" y="691"/>
                                      </a:lnTo>
                                      <a:lnTo>
                                        <a:pt x="911" y="698"/>
                                      </a:lnTo>
                                      <a:lnTo>
                                        <a:pt x="904" y="712"/>
                                      </a:lnTo>
                                      <a:lnTo>
                                        <a:pt x="941" y="74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5" name="Freeform 2153"/>
                              <wps:cNvSpPr>
                                <a:spLocks/>
                              </wps:cNvSpPr>
                              <wps:spPr bwMode="auto">
                                <a:xfrm>
                                  <a:off x="13235" y="7270"/>
                                  <a:ext cx="984" cy="3746"/>
                                </a:xfrm>
                                <a:custGeom>
                                  <a:avLst/>
                                  <a:gdLst>
                                    <a:gd name="T0" fmla="+- 0 14147 13235"/>
                                    <a:gd name="T1" fmla="*/ T0 w 984"/>
                                    <a:gd name="T2" fmla="+- 0 7966 7270"/>
                                    <a:gd name="T3" fmla="*/ 7966 h 3746"/>
                                    <a:gd name="T4" fmla="+- 0 14145 13235"/>
                                    <a:gd name="T5" fmla="*/ T4 w 984"/>
                                    <a:gd name="T6" fmla="+- 0 7968 7270"/>
                                    <a:gd name="T7" fmla="*/ 7968 h 3746"/>
                                    <a:gd name="T8" fmla="+- 0 14146 13235"/>
                                    <a:gd name="T9" fmla="*/ T8 w 984"/>
                                    <a:gd name="T10" fmla="+- 0 7968 7270"/>
                                    <a:gd name="T11" fmla="*/ 7968 h 3746"/>
                                    <a:gd name="T12" fmla="+- 0 14147 13235"/>
                                    <a:gd name="T13" fmla="*/ T12 w 984"/>
                                    <a:gd name="T14" fmla="+- 0 7966 7270"/>
                                    <a:gd name="T15" fmla="*/ 7966 h 3746"/>
                                  </a:gdLst>
                                  <a:ahLst/>
                                  <a:cxnLst>
                                    <a:cxn ang="0">
                                      <a:pos x="T1" y="T3"/>
                                    </a:cxn>
                                    <a:cxn ang="0">
                                      <a:pos x="T5" y="T7"/>
                                    </a:cxn>
                                    <a:cxn ang="0">
                                      <a:pos x="T9" y="T11"/>
                                    </a:cxn>
                                    <a:cxn ang="0">
                                      <a:pos x="T13" y="T15"/>
                                    </a:cxn>
                                  </a:cxnLst>
                                  <a:rect l="0" t="0" r="r" b="b"/>
                                  <a:pathLst>
                                    <a:path w="984" h="3746">
                                      <a:moveTo>
                                        <a:pt x="912" y="696"/>
                                      </a:moveTo>
                                      <a:lnTo>
                                        <a:pt x="910" y="698"/>
                                      </a:lnTo>
                                      <a:lnTo>
                                        <a:pt x="911" y="698"/>
                                      </a:lnTo>
                                      <a:lnTo>
                                        <a:pt x="912" y="69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6" name="Freeform 2154"/>
                              <wps:cNvSpPr>
                                <a:spLocks/>
                              </wps:cNvSpPr>
                              <wps:spPr bwMode="auto">
                                <a:xfrm>
                                  <a:off x="13235" y="7270"/>
                                  <a:ext cx="984" cy="3746"/>
                                </a:xfrm>
                                <a:custGeom>
                                  <a:avLst/>
                                  <a:gdLst>
                                    <a:gd name="T0" fmla="+- 0 14146 13235"/>
                                    <a:gd name="T1" fmla="*/ T0 w 984"/>
                                    <a:gd name="T2" fmla="+- 0 7968 7270"/>
                                    <a:gd name="T3" fmla="*/ 7968 h 3746"/>
                                    <a:gd name="T4" fmla="+- 0 14145 13235"/>
                                    <a:gd name="T5" fmla="*/ T4 w 984"/>
                                    <a:gd name="T6" fmla="+- 0 7968 7270"/>
                                    <a:gd name="T7" fmla="*/ 7968 h 3746"/>
                                    <a:gd name="T8" fmla="+- 0 14145 13235"/>
                                    <a:gd name="T9" fmla="*/ T8 w 984"/>
                                    <a:gd name="T10" fmla="+- 0 7970 7270"/>
                                    <a:gd name="T11" fmla="*/ 7970 h 3746"/>
                                    <a:gd name="T12" fmla="+- 0 14146 13235"/>
                                    <a:gd name="T13" fmla="*/ T12 w 984"/>
                                    <a:gd name="T14" fmla="+- 0 7968 7270"/>
                                    <a:gd name="T15" fmla="*/ 7968 h 3746"/>
                                  </a:gdLst>
                                  <a:ahLst/>
                                  <a:cxnLst>
                                    <a:cxn ang="0">
                                      <a:pos x="T1" y="T3"/>
                                    </a:cxn>
                                    <a:cxn ang="0">
                                      <a:pos x="T5" y="T7"/>
                                    </a:cxn>
                                    <a:cxn ang="0">
                                      <a:pos x="T9" y="T11"/>
                                    </a:cxn>
                                    <a:cxn ang="0">
                                      <a:pos x="T13" y="T15"/>
                                    </a:cxn>
                                  </a:cxnLst>
                                  <a:rect l="0" t="0" r="r" b="b"/>
                                  <a:pathLst>
                                    <a:path w="984" h="3746">
                                      <a:moveTo>
                                        <a:pt x="911" y="698"/>
                                      </a:moveTo>
                                      <a:lnTo>
                                        <a:pt x="910" y="698"/>
                                      </a:lnTo>
                                      <a:lnTo>
                                        <a:pt x="910" y="700"/>
                                      </a:lnTo>
                                      <a:lnTo>
                                        <a:pt x="911" y="69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7" name="Freeform 2155"/>
                              <wps:cNvSpPr>
                                <a:spLocks/>
                              </wps:cNvSpPr>
                              <wps:spPr bwMode="auto">
                                <a:xfrm>
                                  <a:off x="13235" y="7270"/>
                                  <a:ext cx="984" cy="3746"/>
                                </a:xfrm>
                                <a:custGeom>
                                  <a:avLst/>
                                  <a:gdLst>
                                    <a:gd name="T0" fmla="+- 0 14147 13235"/>
                                    <a:gd name="T1" fmla="*/ T0 w 984"/>
                                    <a:gd name="T2" fmla="+- 0 7967 7270"/>
                                    <a:gd name="T3" fmla="*/ 7967 h 3746"/>
                                    <a:gd name="T4" fmla="+- 0 14147 13235"/>
                                    <a:gd name="T5" fmla="*/ T4 w 984"/>
                                    <a:gd name="T6" fmla="+- 0 7966 7270"/>
                                    <a:gd name="T7" fmla="*/ 7966 h 3746"/>
                                    <a:gd name="T8" fmla="+- 0 14146 13235"/>
                                    <a:gd name="T9" fmla="*/ T8 w 984"/>
                                    <a:gd name="T10" fmla="+- 0 7968 7270"/>
                                    <a:gd name="T11" fmla="*/ 7968 h 3746"/>
                                    <a:gd name="T12" fmla="+- 0 14147 13235"/>
                                    <a:gd name="T13" fmla="*/ T12 w 984"/>
                                    <a:gd name="T14" fmla="+- 0 7967 7270"/>
                                    <a:gd name="T15" fmla="*/ 7967 h 3746"/>
                                  </a:gdLst>
                                  <a:ahLst/>
                                  <a:cxnLst>
                                    <a:cxn ang="0">
                                      <a:pos x="T1" y="T3"/>
                                    </a:cxn>
                                    <a:cxn ang="0">
                                      <a:pos x="T5" y="T7"/>
                                    </a:cxn>
                                    <a:cxn ang="0">
                                      <a:pos x="T9" y="T11"/>
                                    </a:cxn>
                                    <a:cxn ang="0">
                                      <a:pos x="T13" y="T15"/>
                                    </a:cxn>
                                  </a:cxnLst>
                                  <a:rect l="0" t="0" r="r" b="b"/>
                                  <a:pathLst>
                                    <a:path w="984" h="3746">
                                      <a:moveTo>
                                        <a:pt x="912" y="697"/>
                                      </a:moveTo>
                                      <a:lnTo>
                                        <a:pt x="912" y="696"/>
                                      </a:lnTo>
                                      <a:lnTo>
                                        <a:pt x="911" y="698"/>
                                      </a:lnTo>
                                      <a:lnTo>
                                        <a:pt x="912" y="69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8" name="Freeform 2156"/>
                              <wps:cNvSpPr>
                                <a:spLocks/>
                              </wps:cNvSpPr>
                              <wps:spPr bwMode="auto">
                                <a:xfrm>
                                  <a:off x="13235" y="7270"/>
                                  <a:ext cx="984" cy="3746"/>
                                </a:xfrm>
                                <a:custGeom>
                                  <a:avLst/>
                                  <a:gdLst>
                                    <a:gd name="T0" fmla="+- 0 14162 13235"/>
                                    <a:gd name="T1" fmla="*/ T0 w 984"/>
                                    <a:gd name="T2" fmla="+- 0 7957 7270"/>
                                    <a:gd name="T3" fmla="*/ 7957 h 3746"/>
                                    <a:gd name="T4" fmla="+- 0 14162 13235"/>
                                    <a:gd name="T5" fmla="*/ T4 w 984"/>
                                    <a:gd name="T6" fmla="+- 0 7954 7270"/>
                                    <a:gd name="T7" fmla="*/ 7954 h 3746"/>
                                    <a:gd name="T8" fmla="+- 0 14152 13235"/>
                                    <a:gd name="T9" fmla="*/ T8 w 984"/>
                                    <a:gd name="T10" fmla="+- 0 7944 7270"/>
                                    <a:gd name="T11" fmla="*/ 7944 h 3746"/>
                                    <a:gd name="T12" fmla="+- 0 14152 13235"/>
                                    <a:gd name="T13" fmla="*/ T12 w 984"/>
                                    <a:gd name="T14" fmla="+- 0 7960 7270"/>
                                    <a:gd name="T15" fmla="*/ 7960 h 3746"/>
                                    <a:gd name="T16" fmla="+- 0 14155 13235"/>
                                    <a:gd name="T17" fmla="*/ T16 w 984"/>
                                    <a:gd name="T18" fmla="+- 0 7959 7270"/>
                                    <a:gd name="T19" fmla="*/ 7959 h 3746"/>
                                    <a:gd name="T20" fmla="+- 0 14162 13235"/>
                                    <a:gd name="T21" fmla="*/ T20 w 984"/>
                                    <a:gd name="T22" fmla="+- 0 7957 7270"/>
                                    <a:gd name="T23" fmla="*/ 7957 h 3746"/>
                                  </a:gdLst>
                                  <a:ahLst/>
                                  <a:cxnLst>
                                    <a:cxn ang="0">
                                      <a:pos x="T1" y="T3"/>
                                    </a:cxn>
                                    <a:cxn ang="0">
                                      <a:pos x="T5" y="T7"/>
                                    </a:cxn>
                                    <a:cxn ang="0">
                                      <a:pos x="T9" y="T11"/>
                                    </a:cxn>
                                    <a:cxn ang="0">
                                      <a:pos x="T13" y="T15"/>
                                    </a:cxn>
                                    <a:cxn ang="0">
                                      <a:pos x="T17" y="T19"/>
                                    </a:cxn>
                                    <a:cxn ang="0">
                                      <a:pos x="T21" y="T23"/>
                                    </a:cxn>
                                  </a:cxnLst>
                                  <a:rect l="0" t="0" r="r" b="b"/>
                                  <a:pathLst>
                                    <a:path w="984" h="3746">
                                      <a:moveTo>
                                        <a:pt x="927" y="687"/>
                                      </a:moveTo>
                                      <a:lnTo>
                                        <a:pt x="927" y="684"/>
                                      </a:lnTo>
                                      <a:lnTo>
                                        <a:pt x="917" y="674"/>
                                      </a:lnTo>
                                      <a:lnTo>
                                        <a:pt x="917" y="690"/>
                                      </a:lnTo>
                                      <a:lnTo>
                                        <a:pt x="920" y="689"/>
                                      </a:lnTo>
                                      <a:lnTo>
                                        <a:pt x="927" y="68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9" name="Freeform 2157"/>
                              <wps:cNvSpPr>
                                <a:spLocks/>
                              </wps:cNvSpPr>
                              <wps:spPr bwMode="auto">
                                <a:xfrm>
                                  <a:off x="13235" y="7270"/>
                                  <a:ext cx="984" cy="3746"/>
                                </a:xfrm>
                                <a:custGeom>
                                  <a:avLst/>
                                  <a:gdLst>
                                    <a:gd name="T0" fmla="+- 0 14165 13235"/>
                                    <a:gd name="T1" fmla="*/ T0 w 984"/>
                                    <a:gd name="T2" fmla="+- 0 7956 7270"/>
                                    <a:gd name="T3" fmla="*/ 7956 h 3746"/>
                                    <a:gd name="T4" fmla="+- 0 14159 13235"/>
                                    <a:gd name="T5" fmla="*/ T4 w 984"/>
                                    <a:gd name="T6" fmla="+- 0 7951 7270"/>
                                    <a:gd name="T7" fmla="*/ 7951 h 3746"/>
                                    <a:gd name="T8" fmla="+- 0 14162 13235"/>
                                    <a:gd name="T9" fmla="*/ T8 w 984"/>
                                    <a:gd name="T10" fmla="+- 0 7954 7270"/>
                                    <a:gd name="T11" fmla="*/ 7954 h 3746"/>
                                    <a:gd name="T12" fmla="+- 0 14162 13235"/>
                                    <a:gd name="T13" fmla="*/ T12 w 984"/>
                                    <a:gd name="T14" fmla="+- 0 7957 7270"/>
                                    <a:gd name="T15" fmla="*/ 7957 h 3746"/>
                                    <a:gd name="T16" fmla="+- 0 14165 13235"/>
                                    <a:gd name="T17" fmla="*/ T16 w 984"/>
                                    <a:gd name="T18" fmla="+- 0 7956 7270"/>
                                    <a:gd name="T19" fmla="*/ 7956 h 3746"/>
                                  </a:gdLst>
                                  <a:ahLst/>
                                  <a:cxnLst>
                                    <a:cxn ang="0">
                                      <a:pos x="T1" y="T3"/>
                                    </a:cxn>
                                    <a:cxn ang="0">
                                      <a:pos x="T5" y="T7"/>
                                    </a:cxn>
                                    <a:cxn ang="0">
                                      <a:pos x="T9" y="T11"/>
                                    </a:cxn>
                                    <a:cxn ang="0">
                                      <a:pos x="T13" y="T15"/>
                                    </a:cxn>
                                    <a:cxn ang="0">
                                      <a:pos x="T17" y="T19"/>
                                    </a:cxn>
                                  </a:cxnLst>
                                  <a:rect l="0" t="0" r="r" b="b"/>
                                  <a:pathLst>
                                    <a:path w="984" h="3746">
                                      <a:moveTo>
                                        <a:pt x="930" y="686"/>
                                      </a:moveTo>
                                      <a:lnTo>
                                        <a:pt x="924" y="681"/>
                                      </a:lnTo>
                                      <a:lnTo>
                                        <a:pt x="927" y="684"/>
                                      </a:lnTo>
                                      <a:lnTo>
                                        <a:pt x="927" y="687"/>
                                      </a:lnTo>
                                      <a:lnTo>
                                        <a:pt x="930" y="68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0" name="Freeform 2158"/>
                              <wps:cNvSpPr>
                                <a:spLocks/>
                              </wps:cNvSpPr>
                              <wps:spPr bwMode="auto">
                                <a:xfrm>
                                  <a:off x="13235" y="7270"/>
                                  <a:ext cx="984" cy="3746"/>
                                </a:xfrm>
                                <a:custGeom>
                                  <a:avLst/>
                                  <a:gdLst>
                                    <a:gd name="T0" fmla="+- 0 14162 13235"/>
                                    <a:gd name="T1" fmla="*/ T0 w 984"/>
                                    <a:gd name="T2" fmla="+- 0 7961 7270"/>
                                    <a:gd name="T3" fmla="*/ 7961 h 3746"/>
                                    <a:gd name="T4" fmla="+- 0 14159 13235"/>
                                    <a:gd name="T5" fmla="*/ T4 w 984"/>
                                    <a:gd name="T6" fmla="+- 0 7961 7270"/>
                                    <a:gd name="T7" fmla="*/ 7961 h 3746"/>
                                    <a:gd name="T8" fmla="+- 0 14159 13235"/>
                                    <a:gd name="T9" fmla="*/ T8 w 984"/>
                                    <a:gd name="T10" fmla="+- 0 7962 7270"/>
                                    <a:gd name="T11" fmla="*/ 7962 h 3746"/>
                                    <a:gd name="T12" fmla="+- 0 14162 13235"/>
                                    <a:gd name="T13" fmla="*/ T12 w 984"/>
                                    <a:gd name="T14" fmla="+- 0 7961 7270"/>
                                    <a:gd name="T15" fmla="*/ 7961 h 3746"/>
                                  </a:gdLst>
                                  <a:ahLst/>
                                  <a:cxnLst>
                                    <a:cxn ang="0">
                                      <a:pos x="T1" y="T3"/>
                                    </a:cxn>
                                    <a:cxn ang="0">
                                      <a:pos x="T5" y="T7"/>
                                    </a:cxn>
                                    <a:cxn ang="0">
                                      <a:pos x="T9" y="T11"/>
                                    </a:cxn>
                                    <a:cxn ang="0">
                                      <a:pos x="T13" y="T15"/>
                                    </a:cxn>
                                  </a:cxnLst>
                                  <a:rect l="0" t="0" r="r" b="b"/>
                                  <a:pathLst>
                                    <a:path w="984" h="3746">
                                      <a:moveTo>
                                        <a:pt x="927" y="691"/>
                                      </a:moveTo>
                                      <a:lnTo>
                                        <a:pt x="924" y="691"/>
                                      </a:lnTo>
                                      <a:lnTo>
                                        <a:pt x="924" y="692"/>
                                      </a:lnTo>
                                      <a:lnTo>
                                        <a:pt x="927" y="69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1" name="Freeform 2159"/>
                              <wps:cNvSpPr>
                                <a:spLocks/>
                              </wps:cNvSpPr>
                              <wps:spPr bwMode="auto">
                                <a:xfrm>
                                  <a:off x="13235" y="7270"/>
                                  <a:ext cx="984" cy="3746"/>
                                </a:xfrm>
                                <a:custGeom>
                                  <a:avLst/>
                                  <a:gdLst>
                                    <a:gd name="T0" fmla="+- 0 14164 13235"/>
                                    <a:gd name="T1" fmla="*/ T0 w 984"/>
                                    <a:gd name="T2" fmla="+- 0 8045 7270"/>
                                    <a:gd name="T3" fmla="*/ 8045 h 3746"/>
                                    <a:gd name="T4" fmla="+- 0 14162 13235"/>
                                    <a:gd name="T5" fmla="*/ T4 w 984"/>
                                    <a:gd name="T6" fmla="+- 0 8043 7270"/>
                                    <a:gd name="T7" fmla="*/ 8043 h 3746"/>
                                    <a:gd name="T8" fmla="+- 0 14162 13235"/>
                                    <a:gd name="T9" fmla="*/ T8 w 984"/>
                                    <a:gd name="T10" fmla="+- 0 8043 7270"/>
                                    <a:gd name="T11" fmla="*/ 8043 h 3746"/>
                                    <a:gd name="T12" fmla="+- 0 14164 13235"/>
                                    <a:gd name="T13" fmla="*/ T12 w 984"/>
                                    <a:gd name="T14" fmla="+- 0 8045 7270"/>
                                    <a:gd name="T15" fmla="*/ 8045 h 3746"/>
                                  </a:gdLst>
                                  <a:ahLst/>
                                  <a:cxnLst>
                                    <a:cxn ang="0">
                                      <a:pos x="T1" y="T3"/>
                                    </a:cxn>
                                    <a:cxn ang="0">
                                      <a:pos x="T5" y="T7"/>
                                    </a:cxn>
                                    <a:cxn ang="0">
                                      <a:pos x="T9" y="T11"/>
                                    </a:cxn>
                                    <a:cxn ang="0">
                                      <a:pos x="T13" y="T15"/>
                                    </a:cxn>
                                  </a:cxnLst>
                                  <a:rect l="0" t="0" r="r" b="b"/>
                                  <a:pathLst>
                                    <a:path w="984" h="3746">
                                      <a:moveTo>
                                        <a:pt x="929" y="775"/>
                                      </a:moveTo>
                                      <a:lnTo>
                                        <a:pt x="927" y="773"/>
                                      </a:lnTo>
                                      <a:lnTo>
                                        <a:pt x="929" y="77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2160"/>
                              <wps:cNvSpPr>
                                <a:spLocks/>
                              </wps:cNvSpPr>
                              <wps:spPr bwMode="auto">
                                <a:xfrm>
                                  <a:off x="13235" y="7270"/>
                                  <a:ext cx="984" cy="3746"/>
                                </a:xfrm>
                                <a:custGeom>
                                  <a:avLst/>
                                  <a:gdLst>
                                    <a:gd name="T0" fmla="+- 0 14164 13235"/>
                                    <a:gd name="T1" fmla="*/ T0 w 984"/>
                                    <a:gd name="T2" fmla="+- 0 8050 7270"/>
                                    <a:gd name="T3" fmla="*/ 8050 h 3746"/>
                                    <a:gd name="T4" fmla="+- 0 14164 13235"/>
                                    <a:gd name="T5" fmla="*/ T4 w 984"/>
                                    <a:gd name="T6" fmla="+- 0 8045 7270"/>
                                    <a:gd name="T7" fmla="*/ 8045 h 3746"/>
                                    <a:gd name="T8" fmla="+- 0 14162 13235"/>
                                    <a:gd name="T9" fmla="*/ T8 w 984"/>
                                    <a:gd name="T10" fmla="+- 0 8043 7270"/>
                                    <a:gd name="T11" fmla="*/ 8043 h 3746"/>
                                    <a:gd name="T12" fmla="+- 0 14162 13235"/>
                                    <a:gd name="T13" fmla="*/ T12 w 984"/>
                                    <a:gd name="T14" fmla="+- 0 8050 7270"/>
                                    <a:gd name="T15" fmla="*/ 8050 h 3746"/>
                                    <a:gd name="T16" fmla="+- 0 14164 13235"/>
                                    <a:gd name="T17" fmla="*/ T16 w 984"/>
                                    <a:gd name="T18" fmla="+- 0 8050 7270"/>
                                    <a:gd name="T19" fmla="*/ 8050 h 3746"/>
                                  </a:gdLst>
                                  <a:ahLst/>
                                  <a:cxnLst>
                                    <a:cxn ang="0">
                                      <a:pos x="T1" y="T3"/>
                                    </a:cxn>
                                    <a:cxn ang="0">
                                      <a:pos x="T5" y="T7"/>
                                    </a:cxn>
                                    <a:cxn ang="0">
                                      <a:pos x="T9" y="T11"/>
                                    </a:cxn>
                                    <a:cxn ang="0">
                                      <a:pos x="T13" y="T15"/>
                                    </a:cxn>
                                    <a:cxn ang="0">
                                      <a:pos x="T17" y="T19"/>
                                    </a:cxn>
                                  </a:cxnLst>
                                  <a:rect l="0" t="0" r="r" b="b"/>
                                  <a:pathLst>
                                    <a:path w="984" h="3746">
                                      <a:moveTo>
                                        <a:pt x="929" y="780"/>
                                      </a:moveTo>
                                      <a:lnTo>
                                        <a:pt x="929" y="775"/>
                                      </a:lnTo>
                                      <a:lnTo>
                                        <a:pt x="927" y="773"/>
                                      </a:lnTo>
                                      <a:lnTo>
                                        <a:pt x="927" y="780"/>
                                      </a:lnTo>
                                      <a:lnTo>
                                        <a:pt x="929" y="78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3" name="Freeform 2161"/>
                              <wps:cNvSpPr>
                                <a:spLocks/>
                              </wps:cNvSpPr>
                              <wps:spPr bwMode="auto">
                                <a:xfrm>
                                  <a:off x="13235" y="7270"/>
                                  <a:ext cx="984" cy="3746"/>
                                </a:xfrm>
                                <a:custGeom>
                                  <a:avLst/>
                                  <a:gdLst>
                                    <a:gd name="T0" fmla="+- 0 14181 13235"/>
                                    <a:gd name="T1" fmla="*/ T0 w 984"/>
                                    <a:gd name="T2" fmla="+- 0 8045 7270"/>
                                    <a:gd name="T3" fmla="*/ 8045 h 3746"/>
                                    <a:gd name="T4" fmla="+- 0 14162 13235"/>
                                    <a:gd name="T5" fmla="*/ T4 w 984"/>
                                    <a:gd name="T6" fmla="+- 0 8043 7270"/>
                                    <a:gd name="T7" fmla="*/ 8043 h 3746"/>
                                    <a:gd name="T8" fmla="+- 0 14164 13235"/>
                                    <a:gd name="T9" fmla="*/ T8 w 984"/>
                                    <a:gd name="T10" fmla="+- 0 8045 7270"/>
                                    <a:gd name="T11" fmla="*/ 8045 h 3746"/>
                                    <a:gd name="T12" fmla="+- 0 14164 13235"/>
                                    <a:gd name="T13" fmla="*/ T12 w 984"/>
                                    <a:gd name="T14" fmla="+- 0 8050 7270"/>
                                    <a:gd name="T15" fmla="*/ 8050 h 3746"/>
                                    <a:gd name="T16" fmla="+- 0 14174 13235"/>
                                    <a:gd name="T17" fmla="*/ T16 w 984"/>
                                    <a:gd name="T18" fmla="+- 0 8050 7270"/>
                                    <a:gd name="T19" fmla="*/ 8050 h 3746"/>
                                    <a:gd name="T20" fmla="+- 0 14181 13235"/>
                                    <a:gd name="T21" fmla="*/ T20 w 984"/>
                                    <a:gd name="T22" fmla="+- 0 8049 7270"/>
                                    <a:gd name="T23" fmla="*/ 8049 h 3746"/>
                                    <a:gd name="T24" fmla="+- 0 14181 13235"/>
                                    <a:gd name="T25" fmla="*/ T24 w 984"/>
                                    <a:gd name="T26" fmla="+- 0 8045 7270"/>
                                    <a:gd name="T27" fmla="*/ 8045 h 3746"/>
                                    <a:gd name="T28" fmla="+- 0 14181 13235"/>
                                    <a:gd name="T29" fmla="*/ T28 w 984"/>
                                    <a:gd name="T30" fmla="+- 0 8045 7270"/>
                                    <a:gd name="T31" fmla="*/ 8045 h 374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84" h="3746">
                                      <a:moveTo>
                                        <a:pt x="946" y="775"/>
                                      </a:moveTo>
                                      <a:lnTo>
                                        <a:pt x="927" y="773"/>
                                      </a:lnTo>
                                      <a:lnTo>
                                        <a:pt x="929" y="775"/>
                                      </a:lnTo>
                                      <a:lnTo>
                                        <a:pt x="929" y="780"/>
                                      </a:lnTo>
                                      <a:lnTo>
                                        <a:pt x="939" y="780"/>
                                      </a:lnTo>
                                      <a:lnTo>
                                        <a:pt x="946" y="779"/>
                                      </a:lnTo>
                                      <a:lnTo>
                                        <a:pt x="946" y="77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4" name="Freeform 2162"/>
                              <wps:cNvSpPr>
                                <a:spLocks/>
                              </wps:cNvSpPr>
                              <wps:spPr bwMode="auto">
                                <a:xfrm>
                                  <a:off x="13235" y="7270"/>
                                  <a:ext cx="984" cy="3746"/>
                                </a:xfrm>
                                <a:custGeom>
                                  <a:avLst/>
                                  <a:gdLst>
                                    <a:gd name="T0" fmla="+- 0 14219 13235"/>
                                    <a:gd name="T1" fmla="*/ T0 w 984"/>
                                    <a:gd name="T2" fmla="+- 0 8026 7270"/>
                                    <a:gd name="T3" fmla="*/ 8026 h 3746"/>
                                    <a:gd name="T4" fmla="+- 0 14219 13235"/>
                                    <a:gd name="T5" fmla="*/ T4 w 984"/>
                                    <a:gd name="T6" fmla="+- 0 7966 7270"/>
                                    <a:gd name="T7" fmla="*/ 7966 h 3746"/>
                                    <a:gd name="T8" fmla="+- 0 14174 13235"/>
                                    <a:gd name="T9" fmla="*/ T8 w 984"/>
                                    <a:gd name="T10" fmla="+- 0 7954 7270"/>
                                    <a:gd name="T11" fmla="*/ 7954 h 3746"/>
                                    <a:gd name="T12" fmla="+- 0 14165 13235"/>
                                    <a:gd name="T13" fmla="*/ T12 w 984"/>
                                    <a:gd name="T14" fmla="+- 0 7956 7270"/>
                                    <a:gd name="T15" fmla="*/ 7956 h 3746"/>
                                    <a:gd name="T16" fmla="+- 0 14167 13235"/>
                                    <a:gd name="T17" fmla="*/ T16 w 984"/>
                                    <a:gd name="T18" fmla="+- 0 7957 7270"/>
                                    <a:gd name="T19" fmla="*/ 7957 h 3746"/>
                                    <a:gd name="T20" fmla="+- 0 14167 13235"/>
                                    <a:gd name="T21" fmla="*/ T20 w 984"/>
                                    <a:gd name="T22" fmla="+- 0 7956 7270"/>
                                    <a:gd name="T23" fmla="*/ 7956 h 3746"/>
                                    <a:gd name="T24" fmla="+- 0 14174 13235"/>
                                    <a:gd name="T25" fmla="*/ T24 w 984"/>
                                    <a:gd name="T26" fmla="+- 0 7961 7270"/>
                                    <a:gd name="T27" fmla="*/ 7961 h 3746"/>
                                    <a:gd name="T28" fmla="+- 0 14174 13235"/>
                                    <a:gd name="T29" fmla="*/ T28 w 984"/>
                                    <a:gd name="T30" fmla="+- 0 7962 7270"/>
                                    <a:gd name="T31" fmla="*/ 7962 h 3746"/>
                                    <a:gd name="T32" fmla="+- 0 14176 13235"/>
                                    <a:gd name="T33" fmla="*/ T32 w 984"/>
                                    <a:gd name="T34" fmla="+- 0 7963 7270"/>
                                    <a:gd name="T35" fmla="*/ 7963 h 3746"/>
                                    <a:gd name="T36" fmla="+- 0 14176 13235"/>
                                    <a:gd name="T37" fmla="*/ T36 w 984"/>
                                    <a:gd name="T38" fmla="+- 0 8015 7270"/>
                                    <a:gd name="T39" fmla="*/ 8015 h 3746"/>
                                    <a:gd name="T40" fmla="+- 0 14199 13235"/>
                                    <a:gd name="T41" fmla="*/ T40 w 984"/>
                                    <a:gd name="T42" fmla="+- 0 8034 7270"/>
                                    <a:gd name="T43" fmla="*/ 8034 h 3746"/>
                                    <a:gd name="T44" fmla="+- 0 14200 13235"/>
                                    <a:gd name="T45" fmla="*/ T44 w 984"/>
                                    <a:gd name="T46" fmla="+- 0 8033 7270"/>
                                    <a:gd name="T47" fmla="*/ 8033 h 3746"/>
                                    <a:gd name="T48" fmla="+- 0 14200 13235"/>
                                    <a:gd name="T49" fmla="*/ T48 w 984"/>
                                    <a:gd name="T50" fmla="+- 0 8040 7270"/>
                                    <a:gd name="T51" fmla="*/ 8040 h 3746"/>
                                    <a:gd name="T52" fmla="+- 0 14219 13235"/>
                                    <a:gd name="T53" fmla="*/ T52 w 984"/>
                                    <a:gd name="T54" fmla="+- 0 8026 7270"/>
                                    <a:gd name="T55" fmla="*/ 8026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84" h="3746">
                                      <a:moveTo>
                                        <a:pt x="984" y="756"/>
                                      </a:moveTo>
                                      <a:lnTo>
                                        <a:pt x="984" y="696"/>
                                      </a:lnTo>
                                      <a:lnTo>
                                        <a:pt x="939" y="684"/>
                                      </a:lnTo>
                                      <a:lnTo>
                                        <a:pt x="930" y="686"/>
                                      </a:lnTo>
                                      <a:lnTo>
                                        <a:pt x="932" y="687"/>
                                      </a:lnTo>
                                      <a:lnTo>
                                        <a:pt x="932" y="686"/>
                                      </a:lnTo>
                                      <a:lnTo>
                                        <a:pt x="939" y="691"/>
                                      </a:lnTo>
                                      <a:lnTo>
                                        <a:pt x="939" y="692"/>
                                      </a:lnTo>
                                      <a:lnTo>
                                        <a:pt x="941" y="693"/>
                                      </a:lnTo>
                                      <a:lnTo>
                                        <a:pt x="941" y="745"/>
                                      </a:lnTo>
                                      <a:lnTo>
                                        <a:pt x="964" y="764"/>
                                      </a:lnTo>
                                      <a:lnTo>
                                        <a:pt x="965" y="763"/>
                                      </a:lnTo>
                                      <a:lnTo>
                                        <a:pt x="965" y="770"/>
                                      </a:lnTo>
                                      <a:lnTo>
                                        <a:pt x="984" y="75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5" name="Freeform 2163"/>
                              <wps:cNvSpPr>
                                <a:spLocks/>
                              </wps:cNvSpPr>
                              <wps:spPr bwMode="auto">
                                <a:xfrm>
                                  <a:off x="13235" y="7270"/>
                                  <a:ext cx="984" cy="3746"/>
                                </a:xfrm>
                                <a:custGeom>
                                  <a:avLst/>
                                  <a:gdLst>
                                    <a:gd name="T0" fmla="+- 0 14174 13235"/>
                                    <a:gd name="T1" fmla="*/ T0 w 984"/>
                                    <a:gd name="T2" fmla="+- 0 7961 7270"/>
                                    <a:gd name="T3" fmla="*/ 7961 h 3746"/>
                                    <a:gd name="T4" fmla="+- 0 14167 13235"/>
                                    <a:gd name="T5" fmla="*/ T4 w 984"/>
                                    <a:gd name="T6" fmla="+- 0 7956 7270"/>
                                    <a:gd name="T7" fmla="*/ 7956 h 3746"/>
                                    <a:gd name="T8" fmla="+- 0 14169 13235"/>
                                    <a:gd name="T9" fmla="*/ T8 w 984"/>
                                    <a:gd name="T10" fmla="+- 0 7959 7270"/>
                                    <a:gd name="T11" fmla="*/ 7959 h 3746"/>
                                    <a:gd name="T12" fmla="+- 0 14174 13235"/>
                                    <a:gd name="T13" fmla="*/ T12 w 984"/>
                                    <a:gd name="T14" fmla="+- 0 7961 7270"/>
                                    <a:gd name="T15" fmla="*/ 7961 h 3746"/>
                                  </a:gdLst>
                                  <a:ahLst/>
                                  <a:cxnLst>
                                    <a:cxn ang="0">
                                      <a:pos x="T1" y="T3"/>
                                    </a:cxn>
                                    <a:cxn ang="0">
                                      <a:pos x="T5" y="T7"/>
                                    </a:cxn>
                                    <a:cxn ang="0">
                                      <a:pos x="T9" y="T11"/>
                                    </a:cxn>
                                    <a:cxn ang="0">
                                      <a:pos x="T13" y="T15"/>
                                    </a:cxn>
                                  </a:cxnLst>
                                  <a:rect l="0" t="0" r="r" b="b"/>
                                  <a:pathLst>
                                    <a:path w="984" h="3746">
                                      <a:moveTo>
                                        <a:pt x="939" y="691"/>
                                      </a:moveTo>
                                      <a:lnTo>
                                        <a:pt x="932" y="686"/>
                                      </a:lnTo>
                                      <a:lnTo>
                                        <a:pt x="934" y="689"/>
                                      </a:lnTo>
                                      <a:lnTo>
                                        <a:pt x="939" y="69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6" name="Freeform 2164"/>
                              <wps:cNvSpPr>
                                <a:spLocks/>
                              </wps:cNvSpPr>
                              <wps:spPr bwMode="auto">
                                <a:xfrm>
                                  <a:off x="13235" y="7270"/>
                                  <a:ext cx="984" cy="3746"/>
                                </a:xfrm>
                                <a:custGeom>
                                  <a:avLst/>
                                  <a:gdLst>
                                    <a:gd name="T0" fmla="+- 0 14169 13235"/>
                                    <a:gd name="T1" fmla="*/ T0 w 984"/>
                                    <a:gd name="T2" fmla="+- 0 7959 7270"/>
                                    <a:gd name="T3" fmla="*/ 7959 h 3746"/>
                                    <a:gd name="T4" fmla="+- 0 14167 13235"/>
                                    <a:gd name="T5" fmla="*/ T4 w 984"/>
                                    <a:gd name="T6" fmla="+- 0 7956 7270"/>
                                    <a:gd name="T7" fmla="*/ 7956 h 3746"/>
                                    <a:gd name="T8" fmla="+- 0 14167 13235"/>
                                    <a:gd name="T9" fmla="*/ T8 w 984"/>
                                    <a:gd name="T10" fmla="+- 0 7957 7270"/>
                                    <a:gd name="T11" fmla="*/ 7957 h 3746"/>
                                    <a:gd name="T12" fmla="+- 0 14169 13235"/>
                                    <a:gd name="T13" fmla="*/ T12 w 984"/>
                                    <a:gd name="T14" fmla="+- 0 7959 7270"/>
                                    <a:gd name="T15" fmla="*/ 7959 h 3746"/>
                                  </a:gdLst>
                                  <a:ahLst/>
                                  <a:cxnLst>
                                    <a:cxn ang="0">
                                      <a:pos x="T1" y="T3"/>
                                    </a:cxn>
                                    <a:cxn ang="0">
                                      <a:pos x="T5" y="T7"/>
                                    </a:cxn>
                                    <a:cxn ang="0">
                                      <a:pos x="T9" y="T11"/>
                                    </a:cxn>
                                    <a:cxn ang="0">
                                      <a:pos x="T13" y="T15"/>
                                    </a:cxn>
                                  </a:cxnLst>
                                  <a:rect l="0" t="0" r="r" b="b"/>
                                  <a:pathLst>
                                    <a:path w="984" h="3746">
                                      <a:moveTo>
                                        <a:pt x="934" y="689"/>
                                      </a:moveTo>
                                      <a:lnTo>
                                        <a:pt x="932" y="686"/>
                                      </a:lnTo>
                                      <a:lnTo>
                                        <a:pt x="932" y="687"/>
                                      </a:lnTo>
                                      <a:lnTo>
                                        <a:pt x="934" y="68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2165"/>
                              <wps:cNvSpPr>
                                <a:spLocks/>
                              </wps:cNvSpPr>
                              <wps:spPr bwMode="auto">
                                <a:xfrm>
                                  <a:off x="13235" y="7270"/>
                                  <a:ext cx="984" cy="3746"/>
                                </a:xfrm>
                                <a:custGeom>
                                  <a:avLst/>
                                  <a:gdLst>
                                    <a:gd name="T0" fmla="+- 0 14174 13235"/>
                                    <a:gd name="T1" fmla="*/ T0 w 984"/>
                                    <a:gd name="T2" fmla="+- 0 7961 7270"/>
                                    <a:gd name="T3" fmla="*/ 7961 h 3746"/>
                                    <a:gd name="T4" fmla="+- 0 14169 13235"/>
                                    <a:gd name="T5" fmla="*/ T4 w 984"/>
                                    <a:gd name="T6" fmla="+- 0 7959 7270"/>
                                    <a:gd name="T7" fmla="*/ 7959 h 3746"/>
                                    <a:gd name="T8" fmla="+- 0 14173 13235"/>
                                    <a:gd name="T9" fmla="*/ T8 w 984"/>
                                    <a:gd name="T10" fmla="+- 0 7961 7270"/>
                                    <a:gd name="T11" fmla="*/ 7961 h 3746"/>
                                    <a:gd name="T12" fmla="+- 0 14174 13235"/>
                                    <a:gd name="T13" fmla="*/ T12 w 984"/>
                                    <a:gd name="T14" fmla="+- 0 7961 7270"/>
                                    <a:gd name="T15" fmla="*/ 7961 h 3746"/>
                                  </a:gdLst>
                                  <a:ahLst/>
                                  <a:cxnLst>
                                    <a:cxn ang="0">
                                      <a:pos x="T1" y="T3"/>
                                    </a:cxn>
                                    <a:cxn ang="0">
                                      <a:pos x="T5" y="T7"/>
                                    </a:cxn>
                                    <a:cxn ang="0">
                                      <a:pos x="T9" y="T11"/>
                                    </a:cxn>
                                    <a:cxn ang="0">
                                      <a:pos x="T13" y="T15"/>
                                    </a:cxn>
                                  </a:cxnLst>
                                  <a:rect l="0" t="0" r="r" b="b"/>
                                  <a:pathLst>
                                    <a:path w="984" h="3746">
                                      <a:moveTo>
                                        <a:pt x="939" y="691"/>
                                      </a:moveTo>
                                      <a:lnTo>
                                        <a:pt x="934" y="689"/>
                                      </a:lnTo>
                                      <a:lnTo>
                                        <a:pt x="938" y="691"/>
                                      </a:lnTo>
                                      <a:lnTo>
                                        <a:pt x="939" y="69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8" name="Freeform 2166"/>
                              <wps:cNvSpPr>
                                <a:spLocks/>
                              </wps:cNvSpPr>
                              <wps:spPr bwMode="auto">
                                <a:xfrm>
                                  <a:off x="13235" y="7270"/>
                                  <a:ext cx="984" cy="3746"/>
                                </a:xfrm>
                                <a:custGeom>
                                  <a:avLst/>
                                  <a:gdLst>
                                    <a:gd name="T0" fmla="+- 0 14176 13235"/>
                                    <a:gd name="T1" fmla="*/ T0 w 984"/>
                                    <a:gd name="T2" fmla="+- 0 7963 7270"/>
                                    <a:gd name="T3" fmla="*/ 7963 h 3746"/>
                                    <a:gd name="T4" fmla="+- 0 14171 13235"/>
                                    <a:gd name="T5" fmla="*/ T4 w 984"/>
                                    <a:gd name="T6" fmla="+- 0 7961 7270"/>
                                    <a:gd name="T7" fmla="*/ 7961 h 3746"/>
                                    <a:gd name="T8" fmla="+- 0 14169 13235"/>
                                    <a:gd name="T9" fmla="*/ T8 w 984"/>
                                    <a:gd name="T10" fmla="+- 0 7961 7270"/>
                                    <a:gd name="T11" fmla="*/ 7961 h 3746"/>
                                    <a:gd name="T12" fmla="+- 0 14176 13235"/>
                                    <a:gd name="T13" fmla="*/ T12 w 984"/>
                                    <a:gd name="T14" fmla="+- 0 7963 7270"/>
                                    <a:gd name="T15" fmla="*/ 7963 h 3746"/>
                                  </a:gdLst>
                                  <a:ahLst/>
                                  <a:cxnLst>
                                    <a:cxn ang="0">
                                      <a:pos x="T1" y="T3"/>
                                    </a:cxn>
                                    <a:cxn ang="0">
                                      <a:pos x="T5" y="T7"/>
                                    </a:cxn>
                                    <a:cxn ang="0">
                                      <a:pos x="T9" y="T11"/>
                                    </a:cxn>
                                    <a:cxn ang="0">
                                      <a:pos x="T13" y="T15"/>
                                    </a:cxn>
                                  </a:cxnLst>
                                  <a:rect l="0" t="0" r="r" b="b"/>
                                  <a:pathLst>
                                    <a:path w="984" h="3746">
                                      <a:moveTo>
                                        <a:pt x="941" y="693"/>
                                      </a:moveTo>
                                      <a:lnTo>
                                        <a:pt x="936" y="691"/>
                                      </a:lnTo>
                                      <a:lnTo>
                                        <a:pt x="934" y="691"/>
                                      </a:lnTo>
                                      <a:lnTo>
                                        <a:pt x="941" y="69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9" name="Freeform 2167"/>
                              <wps:cNvSpPr>
                                <a:spLocks/>
                              </wps:cNvSpPr>
                              <wps:spPr bwMode="auto">
                                <a:xfrm>
                                  <a:off x="13235" y="7270"/>
                                  <a:ext cx="984" cy="3746"/>
                                </a:xfrm>
                                <a:custGeom>
                                  <a:avLst/>
                                  <a:gdLst>
                                    <a:gd name="T0" fmla="+- 0 14176 13235"/>
                                    <a:gd name="T1" fmla="*/ T0 w 984"/>
                                    <a:gd name="T2" fmla="+- 0 7963 7270"/>
                                    <a:gd name="T3" fmla="*/ 7963 h 3746"/>
                                    <a:gd name="T4" fmla="+- 0 14173 13235"/>
                                    <a:gd name="T5" fmla="*/ T4 w 984"/>
                                    <a:gd name="T6" fmla="+- 0 7961 7270"/>
                                    <a:gd name="T7" fmla="*/ 7961 h 3746"/>
                                    <a:gd name="T8" fmla="+- 0 14171 13235"/>
                                    <a:gd name="T9" fmla="*/ T8 w 984"/>
                                    <a:gd name="T10" fmla="+- 0 7961 7270"/>
                                    <a:gd name="T11" fmla="*/ 7961 h 3746"/>
                                    <a:gd name="T12" fmla="+- 0 14176 13235"/>
                                    <a:gd name="T13" fmla="*/ T12 w 984"/>
                                    <a:gd name="T14" fmla="+- 0 7963 7270"/>
                                    <a:gd name="T15" fmla="*/ 7963 h 3746"/>
                                  </a:gdLst>
                                  <a:ahLst/>
                                  <a:cxnLst>
                                    <a:cxn ang="0">
                                      <a:pos x="T1" y="T3"/>
                                    </a:cxn>
                                    <a:cxn ang="0">
                                      <a:pos x="T5" y="T7"/>
                                    </a:cxn>
                                    <a:cxn ang="0">
                                      <a:pos x="T9" y="T11"/>
                                    </a:cxn>
                                    <a:cxn ang="0">
                                      <a:pos x="T13" y="T15"/>
                                    </a:cxn>
                                  </a:cxnLst>
                                  <a:rect l="0" t="0" r="r" b="b"/>
                                  <a:pathLst>
                                    <a:path w="984" h="3746">
                                      <a:moveTo>
                                        <a:pt x="941" y="693"/>
                                      </a:moveTo>
                                      <a:lnTo>
                                        <a:pt x="938" y="691"/>
                                      </a:lnTo>
                                      <a:lnTo>
                                        <a:pt x="936" y="691"/>
                                      </a:lnTo>
                                      <a:lnTo>
                                        <a:pt x="941" y="69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0" name="Freeform 2168"/>
                              <wps:cNvSpPr>
                                <a:spLocks/>
                              </wps:cNvSpPr>
                              <wps:spPr bwMode="auto">
                                <a:xfrm>
                                  <a:off x="13235" y="7270"/>
                                  <a:ext cx="984" cy="3746"/>
                                </a:xfrm>
                                <a:custGeom>
                                  <a:avLst/>
                                  <a:gdLst>
                                    <a:gd name="T0" fmla="+- 0 14174 13235"/>
                                    <a:gd name="T1" fmla="*/ T0 w 984"/>
                                    <a:gd name="T2" fmla="+- 0 7962 7270"/>
                                    <a:gd name="T3" fmla="*/ 7962 h 3746"/>
                                    <a:gd name="T4" fmla="+- 0 14174 13235"/>
                                    <a:gd name="T5" fmla="*/ T4 w 984"/>
                                    <a:gd name="T6" fmla="+- 0 7961 7270"/>
                                    <a:gd name="T7" fmla="*/ 7961 h 3746"/>
                                    <a:gd name="T8" fmla="+- 0 14173 13235"/>
                                    <a:gd name="T9" fmla="*/ T8 w 984"/>
                                    <a:gd name="T10" fmla="+- 0 7961 7270"/>
                                    <a:gd name="T11" fmla="*/ 7961 h 3746"/>
                                    <a:gd name="T12" fmla="+- 0 14174 13235"/>
                                    <a:gd name="T13" fmla="*/ T12 w 984"/>
                                    <a:gd name="T14" fmla="+- 0 7962 7270"/>
                                    <a:gd name="T15" fmla="*/ 7962 h 3746"/>
                                  </a:gdLst>
                                  <a:ahLst/>
                                  <a:cxnLst>
                                    <a:cxn ang="0">
                                      <a:pos x="T1" y="T3"/>
                                    </a:cxn>
                                    <a:cxn ang="0">
                                      <a:pos x="T5" y="T7"/>
                                    </a:cxn>
                                    <a:cxn ang="0">
                                      <a:pos x="T9" y="T11"/>
                                    </a:cxn>
                                    <a:cxn ang="0">
                                      <a:pos x="T13" y="T15"/>
                                    </a:cxn>
                                  </a:cxnLst>
                                  <a:rect l="0" t="0" r="r" b="b"/>
                                  <a:pathLst>
                                    <a:path w="984" h="3746">
                                      <a:moveTo>
                                        <a:pt x="939" y="692"/>
                                      </a:moveTo>
                                      <a:lnTo>
                                        <a:pt x="939" y="691"/>
                                      </a:lnTo>
                                      <a:lnTo>
                                        <a:pt x="938" y="691"/>
                                      </a:lnTo>
                                      <a:lnTo>
                                        <a:pt x="939" y="69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1" name="Freeform 2169"/>
                              <wps:cNvSpPr>
                                <a:spLocks/>
                              </wps:cNvSpPr>
                              <wps:spPr bwMode="auto">
                                <a:xfrm>
                                  <a:off x="13235" y="7270"/>
                                  <a:ext cx="984" cy="3746"/>
                                </a:xfrm>
                                <a:custGeom>
                                  <a:avLst/>
                                  <a:gdLst>
                                    <a:gd name="T0" fmla="+- 0 14183 13235"/>
                                    <a:gd name="T1" fmla="*/ T0 w 984"/>
                                    <a:gd name="T2" fmla="+- 0 8045 7270"/>
                                    <a:gd name="T3" fmla="*/ 8045 h 3746"/>
                                    <a:gd name="T4" fmla="+- 0 14181 13235"/>
                                    <a:gd name="T5" fmla="*/ T4 w 984"/>
                                    <a:gd name="T6" fmla="+- 0 8045 7270"/>
                                    <a:gd name="T7" fmla="*/ 8045 h 3746"/>
                                    <a:gd name="T8" fmla="+- 0 14181 13235"/>
                                    <a:gd name="T9" fmla="*/ T8 w 984"/>
                                    <a:gd name="T10" fmla="+- 0 8045 7270"/>
                                    <a:gd name="T11" fmla="*/ 8045 h 3746"/>
                                    <a:gd name="T12" fmla="+- 0 14183 13235"/>
                                    <a:gd name="T13" fmla="*/ T12 w 984"/>
                                    <a:gd name="T14" fmla="+- 0 8045 7270"/>
                                    <a:gd name="T15" fmla="*/ 8045 h 3746"/>
                                  </a:gdLst>
                                  <a:ahLst/>
                                  <a:cxnLst>
                                    <a:cxn ang="0">
                                      <a:pos x="T1" y="T3"/>
                                    </a:cxn>
                                    <a:cxn ang="0">
                                      <a:pos x="T5" y="T7"/>
                                    </a:cxn>
                                    <a:cxn ang="0">
                                      <a:pos x="T9" y="T11"/>
                                    </a:cxn>
                                    <a:cxn ang="0">
                                      <a:pos x="T13" y="T15"/>
                                    </a:cxn>
                                  </a:cxnLst>
                                  <a:rect l="0" t="0" r="r" b="b"/>
                                  <a:pathLst>
                                    <a:path w="984" h="3746">
                                      <a:moveTo>
                                        <a:pt x="948" y="775"/>
                                      </a:moveTo>
                                      <a:lnTo>
                                        <a:pt x="946" y="775"/>
                                      </a:lnTo>
                                      <a:lnTo>
                                        <a:pt x="948" y="77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2" name="Freeform 2170"/>
                              <wps:cNvSpPr>
                                <a:spLocks/>
                              </wps:cNvSpPr>
                              <wps:spPr bwMode="auto">
                                <a:xfrm>
                                  <a:off x="13235" y="7270"/>
                                  <a:ext cx="984" cy="3746"/>
                                </a:xfrm>
                                <a:custGeom>
                                  <a:avLst/>
                                  <a:gdLst>
                                    <a:gd name="T0" fmla="+- 0 14183 13235"/>
                                    <a:gd name="T1" fmla="*/ T0 w 984"/>
                                    <a:gd name="T2" fmla="+- 0 8048 7270"/>
                                    <a:gd name="T3" fmla="*/ 8048 h 3746"/>
                                    <a:gd name="T4" fmla="+- 0 14183 13235"/>
                                    <a:gd name="T5" fmla="*/ T4 w 984"/>
                                    <a:gd name="T6" fmla="+- 0 8045 7270"/>
                                    <a:gd name="T7" fmla="*/ 8045 h 3746"/>
                                    <a:gd name="T8" fmla="+- 0 14181 13235"/>
                                    <a:gd name="T9" fmla="*/ T8 w 984"/>
                                    <a:gd name="T10" fmla="+- 0 8045 7270"/>
                                    <a:gd name="T11" fmla="*/ 8045 h 3746"/>
                                    <a:gd name="T12" fmla="+- 0 14181 13235"/>
                                    <a:gd name="T13" fmla="*/ T12 w 984"/>
                                    <a:gd name="T14" fmla="+- 0 8049 7270"/>
                                    <a:gd name="T15" fmla="*/ 8049 h 3746"/>
                                    <a:gd name="T16" fmla="+- 0 14183 13235"/>
                                    <a:gd name="T17" fmla="*/ T16 w 984"/>
                                    <a:gd name="T18" fmla="+- 0 8048 7270"/>
                                    <a:gd name="T19" fmla="*/ 8048 h 3746"/>
                                  </a:gdLst>
                                  <a:ahLst/>
                                  <a:cxnLst>
                                    <a:cxn ang="0">
                                      <a:pos x="T1" y="T3"/>
                                    </a:cxn>
                                    <a:cxn ang="0">
                                      <a:pos x="T5" y="T7"/>
                                    </a:cxn>
                                    <a:cxn ang="0">
                                      <a:pos x="T9" y="T11"/>
                                    </a:cxn>
                                    <a:cxn ang="0">
                                      <a:pos x="T13" y="T15"/>
                                    </a:cxn>
                                    <a:cxn ang="0">
                                      <a:pos x="T17" y="T19"/>
                                    </a:cxn>
                                  </a:cxnLst>
                                  <a:rect l="0" t="0" r="r" b="b"/>
                                  <a:pathLst>
                                    <a:path w="984" h="3746">
                                      <a:moveTo>
                                        <a:pt x="948" y="778"/>
                                      </a:moveTo>
                                      <a:lnTo>
                                        <a:pt x="948" y="775"/>
                                      </a:lnTo>
                                      <a:lnTo>
                                        <a:pt x="946" y="775"/>
                                      </a:lnTo>
                                      <a:lnTo>
                                        <a:pt x="946" y="779"/>
                                      </a:lnTo>
                                      <a:lnTo>
                                        <a:pt x="948" y="77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2171"/>
                              <wps:cNvSpPr>
                                <a:spLocks/>
                              </wps:cNvSpPr>
                              <wps:spPr bwMode="auto">
                                <a:xfrm>
                                  <a:off x="13235" y="7270"/>
                                  <a:ext cx="984" cy="3746"/>
                                </a:xfrm>
                                <a:custGeom>
                                  <a:avLst/>
                                  <a:gdLst>
                                    <a:gd name="T0" fmla="+- 0 14193 13235"/>
                                    <a:gd name="T1" fmla="*/ T0 w 984"/>
                                    <a:gd name="T2" fmla="+- 0 8046 7270"/>
                                    <a:gd name="T3" fmla="*/ 8046 h 3746"/>
                                    <a:gd name="T4" fmla="+- 0 14193 13235"/>
                                    <a:gd name="T5" fmla="*/ T4 w 984"/>
                                    <a:gd name="T6" fmla="+- 0 8040 7270"/>
                                    <a:gd name="T7" fmla="*/ 8040 h 3746"/>
                                    <a:gd name="T8" fmla="+- 0 14181 13235"/>
                                    <a:gd name="T9" fmla="*/ T8 w 984"/>
                                    <a:gd name="T10" fmla="+- 0 8045 7270"/>
                                    <a:gd name="T11" fmla="*/ 8045 h 3746"/>
                                    <a:gd name="T12" fmla="+- 0 14183 13235"/>
                                    <a:gd name="T13" fmla="*/ T12 w 984"/>
                                    <a:gd name="T14" fmla="+- 0 8045 7270"/>
                                    <a:gd name="T15" fmla="*/ 8045 h 3746"/>
                                    <a:gd name="T16" fmla="+- 0 14183 13235"/>
                                    <a:gd name="T17" fmla="*/ T16 w 984"/>
                                    <a:gd name="T18" fmla="+- 0 8048 7270"/>
                                    <a:gd name="T19" fmla="*/ 8048 h 3746"/>
                                    <a:gd name="T20" fmla="+- 0 14191 13235"/>
                                    <a:gd name="T21" fmla="*/ T20 w 984"/>
                                    <a:gd name="T22" fmla="+- 0 8047 7270"/>
                                    <a:gd name="T23" fmla="*/ 8047 h 3746"/>
                                    <a:gd name="T24" fmla="+- 0 14193 13235"/>
                                    <a:gd name="T25" fmla="*/ T24 w 984"/>
                                    <a:gd name="T26" fmla="+- 0 8046 7270"/>
                                    <a:gd name="T27" fmla="*/ 8046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958" y="776"/>
                                      </a:moveTo>
                                      <a:lnTo>
                                        <a:pt x="958" y="770"/>
                                      </a:lnTo>
                                      <a:lnTo>
                                        <a:pt x="946" y="775"/>
                                      </a:lnTo>
                                      <a:lnTo>
                                        <a:pt x="948" y="775"/>
                                      </a:lnTo>
                                      <a:lnTo>
                                        <a:pt x="948" y="778"/>
                                      </a:lnTo>
                                      <a:lnTo>
                                        <a:pt x="956" y="777"/>
                                      </a:lnTo>
                                      <a:lnTo>
                                        <a:pt x="958" y="77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4" name="Freeform 2172"/>
                              <wps:cNvSpPr>
                                <a:spLocks/>
                              </wps:cNvSpPr>
                              <wps:spPr bwMode="auto">
                                <a:xfrm>
                                  <a:off x="13235" y="7270"/>
                                  <a:ext cx="984" cy="3746"/>
                                </a:xfrm>
                                <a:custGeom>
                                  <a:avLst/>
                                  <a:gdLst>
                                    <a:gd name="T0" fmla="+- 0 14198 13235"/>
                                    <a:gd name="T1" fmla="*/ T0 w 984"/>
                                    <a:gd name="T2" fmla="+- 0 8035 7270"/>
                                    <a:gd name="T3" fmla="*/ 8035 h 3746"/>
                                    <a:gd name="T4" fmla="+- 0 14191 13235"/>
                                    <a:gd name="T5" fmla="*/ T4 w 984"/>
                                    <a:gd name="T6" fmla="+- 0 8040 7270"/>
                                    <a:gd name="T7" fmla="*/ 8040 h 3746"/>
                                    <a:gd name="T8" fmla="+- 0 14193 13235"/>
                                    <a:gd name="T9" fmla="*/ T8 w 984"/>
                                    <a:gd name="T10" fmla="+- 0 8040 7270"/>
                                    <a:gd name="T11" fmla="*/ 8040 h 3746"/>
                                    <a:gd name="T12" fmla="+- 0 14193 13235"/>
                                    <a:gd name="T13" fmla="*/ T12 w 984"/>
                                    <a:gd name="T14" fmla="+- 0 8046 7270"/>
                                    <a:gd name="T15" fmla="*/ 8046 h 3746"/>
                                    <a:gd name="T16" fmla="+- 0 14195 13235"/>
                                    <a:gd name="T17" fmla="*/ T16 w 984"/>
                                    <a:gd name="T18" fmla="+- 0 8044 7270"/>
                                    <a:gd name="T19" fmla="*/ 8044 h 3746"/>
                                    <a:gd name="T20" fmla="+- 0 14195 13235"/>
                                    <a:gd name="T21" fmla="*/ T20 w 984"/>
                                    <a:gd name="T22" fmla="+- 0 8038 7270"/>
                                    <a:gd name="T23" fmla="*/ 8038 h 3746"/>
                                    <a:gd name="T24" fmla="+- 0 14198 13235"/>
                                    <a:gd name="T25" fmla="*/ T24 w 984"/>
                                    <a:gd name="T26" fmla="+- 0 8035 7270"/>
                                    <a:gd name="T27" fmla="*/ 8035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963" y="765"/>
                                      </a:moveTo>
                                      <a:lnTo>
                                        <a:pt x="956" y="770"/>
                                      </a:lnTo>
                                      <a:lnTo>
                                        <a:pt x="958" y="770"/>
                                      </a:lnTo>
                                      <a:lnTo>
                                        <a:pt x="958" y="776"/>
                                      </a:lnTo>
                                      <a:lnTo>
                                        <a:pt x="960" y="774"/>
                                      </a:lnTo>
                                      <a:lnTo>
                                        <a:pt x="960" y="768"/>
                                      </a:lnTo>
                                      <a:lnTo>
                                        <a:pt x="963" y="76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5" name="Freeform 2173"/>
                              <wps:cNvSpPr>
                                <a:spLocks/>
                              </wps:cNvSpPr>
                              <wps:spPr bwMode="auto">
                                <a:xfrm>
                                  <a:off x="13235" y="7270"/>
                                  <a:ext cx="984" cy="3746"/>
                                </a:xfrm>
                                <a:custGeom>
                                  <a:avLst/>
                                  <a:gdLst>
                                    <a:gd name="T0" fmla="+- 0 14200 13235"/>
                                    <a:gd name="T1" fmla="*/ T0 w 984"/>
                                    <a:gd name="T2" fmla="+- 0 8040 7270"/>
                                    <a:gd name="T3" fmla="*/ 8040 h 3746"/>
                                    <a:gd name="T4" fmla="+- 0 14200 13235"/>
                                    <a:gd name="T5" fmla="*/ T4 w 984"/>
                                    <a:gd name="T6" fmla="+- 0 8035 7270"/>
                                    <a:gd name="T7" fmla="*/ 8035 h 3746"/>
                                    <a:gd name="T8" fmla="+- 0 14199 13235"/>
                                    <a:gd name="T9" fmla="*/ T8 w 984"/>
                                    <a:gd name="T10" fmla="+- 0 8034 7270"/>
                                    <a:gd name="T11" fmla="*/ 8034 h 3746"/>
                                    <a:gd name="T12" fmla="+- 0 14195 13235"/>
                                    <a:gd name="T13" fmla="*/ T12 w 984"/>
                                    <a:gd name="T14" fmla="+- 0 8038 7270"/>
                                    <a:gd name="T15" fmla="*/ 8038 h 3746"/>
                                    <a:gd name="T16" fmla="+- 0 14195 13235"/>
                                    <a:gd name="T17" fmla="*/ T16 w 984"/>
                                    <a:gd name="T18" fmla="+- 0 8044 7270"/>
                                    <a:gd name="T19" fmla="*/ 8044 h 3746"/>
                                    <a:gd name="T20" fmla="+- 0 14200 13235"/>
                                    <a:gd name="T21" fmla="*/ T20 w 984"/>
                                    <a:gd name="T22" fmla="+- 0 8040 7270"/>
                                    <a:gd name="T23" fmla="*/ 8040 h 3746"/>
                                  </a:gdLst>
                                  <a:ahLst/>
                                  <a:cxnLst>
                                    <a:cxn ang="0">
                                      <a:pos x="T1" y="T3"/>
                                    </a:cxn>
                                    <a:cxn ang="0">
                                      <a:pos x="T5" y="T7"/>
                                    </a:cxn>
                                    <a:cxn ang="0">
                                      <a:pos x="T9" y="T11"/>
                                    </a:cxn>
                                    <a:cxn ang="0">
                                      <a:pos x="T13" y="T15"/>
                                    </a:cxn>
                                    <a:cxn ang="0">
                                      <a:pos x="T17" y="T19"/>
                                    </a:cxn>
                                    <a:cxn ang="0">
                                      <a:pos x="T21" y="T23"/>
                                    </a:cxn>
                                  </a:cxnLst>
                                  <a:rect l="0" t="0" r="r" b="b"/>
                                  <a:pathLst>
                                    <a:path w="984" h="3746">
                                      <a:moveTo>
                                        <a:pt x="965" y="770"/>
                                      </a:moveTo>
                                      <a:lnTo>
                                        <a:pt x="965" y="765"/>
                                      </a:lnTo>
                                      <a:lnTo>
                                        <a:pt x="964" y="764"/>
                                      </a:lnTo>
                                      <a:lnTo>
                                        <a:pt x="960" y="768"/>
                                      </a:lnTo>
                                      <a:lnTo>
                                        <a:pt x="960" y="774"/>
                                      </a:lnTo>
                                      <a:lnTo>
                                        <a:pt x="965" y="77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6" name="Freeform 2174"/>
                              <wps:cNvSpPr>
                                <a:spLocks/>
                              </wps:cNvSpPr>
                              <wps:spPr bwMode="auto">
                                <a:xfrm>
                                  <a:off x="13235" y="7270"/>
                                  <a:ext cx="984" cy="3746"/>
                                </a:xfrm>
                                <a:custGeom>
                                  <a:avLst/>
                                  <a:gdLst>
                                    <a:gd name="T0" fmla="+- 0 14200 13235"/>
                                    <a:gd name="T1" fmla="*/ T0 w 984"/>
                                    <a:gd name="T2" fmla="+- 0 8035 7270"/>
                                    <a:gd name="T3" fmla="*/ 8035 h 3746"/>
                                    <a:gd name="T4" fmla="+- 0 14200 13235"/>
                                    <a:gd name="T5" fmla="*/ T4 w 984"/>
                                    <a:gd name="T6" fmla="+- 0 8033 7270"/>
                                    <a:gd name="T7" fmla="*/ 8033 h 3746"/>
                                    <a:gd name="T8" fmla="+- 0 14199 13235"/>
                                    <a:gd name="T9" fmla="*/ T8 w 984"/>
                                    <a:gd name="T10" fmla="+- 0 8034 7270"/>
                                    <a:gd name="T11" fmla="*/ 8034 h 3746"/>
                                    <a:gd name="T12" fmla="+- 0 14200 13235"/>
                                    <a:gd name="T13" fmla="*/ T12 w 984"/>
                                    <a:gd name="T14" fmla="+- 0 8035 7270"/>
                                    <a:gd name="T15" fmla="*/ 8035 h 3746"/>
                                  </a:gdLst>
                                  <a:ahLst/>
                                  <a:cxnLst>
                                    <a:cxn ang="0">
                                      <a:pos x="T1" y="T3"/>
                                    </a:cxn>
                                    <a:cxn ang="0">
                                      <a:pos x="T5" y="T7"/>
                                    </a:cxn>
                                    <a:cxn ang="0">
                                      <a:pos x="T9" y="T11"/>
                                    </a:cxn>
                                    <a:cxn ang="0">
                                      <a:pos x="T13" y="T15"/>
                                    </a:cxn>
                                  </a:cxnLst>
                                  <a:rect l="0" t="0" r="r" b="b"/>
                                  <a:pathLst>
                                    <a:path w="984" h="3746">
                                      <a:moveTo>
                                        <a:pt x="965" y="765"/>
                                      </a:moveTo>
                                      <a:lnTo>
                                        <a:pt x="965" y="763"/>
                                      </a:lnTo>
                                      <a:lnTo>
                                        <a:pt x="964" y="764"/>
                                      </a:lnTo>
                                      <a:lnTo>
                                        <a:pt x="965" y="765"/>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7" name="Freeform 2175"/>
                              <wps:cNvSpPr>
                                <a:spLocks/>
                              </wps:cNvSpPr>
                              <wps:spPr bwMode="auto">
                                <a:xfrm>
                                  <a:off x="13235" y="7270"/>
                                  <a:ext cx="984" cy="3746"/>
                                </a:xfrm>
                                <a:custGeom>
                                  <a:avLst/>
                                  <a:gdLst>
                                    <a:gd name="T0" fmla="+- 0 14171 13235"/>
                                    <a:gd name="T1" fmla="*/ T0 w 984"/>
                                    <a:gd name="T2" fmla="+- 0 8100 7270"/>
                                    <a:gd name="T3" fmla="*/ 8100 h 3746"/>
                                    <a:gd name="T4" fmla="+- 0 14085 13235"/>
                                    <a:gd name="T5" fmla="*/ T4 w 984"/>
                                    <a:gd name="T6" fmla="+- 0 8074 7270"/>
                                    <a:gd name="T7" fmla="*/ 8074 h 3746"/>
                                    <a:gd name="T8" fmla="+- 0 14080 13235"/>
                                    <a:gd name="T9" fmla="*/ T8 w 984"/>
                                    <a:gd name="T10" fmla="+- 0 8091 7270"/>
                                    <a:gd name="T11" fmla="*/ 8091 h 3746"/>
                                    <a:gd name="T12" fmla="+- 0 14075 13235"/>
                                    <a:gd name="T13" fmla="*/ T12 w 984"/>
                                    <a:gd name="T14" fmla="+- 0 8103 7270"/>
                                    <a:gd name="T15" fmla="*/ 8103 h 3746"/>
                                    <a:gd name="T16" fmla="+- 0 14073 13235"/>
                                    <a:gd name="T17" fmla="*/ T16 w 984"/>
                                    <a:gd name="T18" fmla="+- 0 8117 7270"/>
                                    <a:gd name="T19" fmla="*/ 8117 h 3746"/>
                                    <a:gd name="T20" fmla="+- 0 14063 13235"/>
                                    <a:gd name="T21" fmla="*/ T20 w 984"/>
                                    <a:gd name="T22" fmla="+- 0 8146 7270"/>
                                    <a:gd name="T23" fmla="*/ 8146 h 3746"/>
                                    <a:gd name="T24" fmla="+- 0 14061 13235"/>
                                    <a:gd name="T25" fmla="*/ T24 w 984"/>
                                    <a:gd name="T26" fmla="+- 0 8163 7270"/>
                                    <a:gd name="T27" fmla="*/ 8163 h 3746"/>
                                    <a:gd name="T28" fmla="+- 0 14147 13235"/>
                                    <a:gd name="T29" fmla="*/ T28 w 984"/>
                                    <a:gd name="T30" fmla="+- 0 8184 7270"/>
                                    <a:gd name="T31" fmla="*/ 8184 h 3746"/>
                                    <a:gd name="T32" fmla="+- 0 14152 13235"/>
                                    <a:gd name="T33" fmla="*/ T32 w 984"/>
                                    <a:gd name="T34" fmla="+- 0 8167 7270"/>
                                    <a:gd name="T35" fmla="*/ 8167 h 3746"/>
                                    <a:gd name="T36" fmla="+- 0 14155 13235"/>
                                    <a:gd name="T37" fmla="*/ T36 w 984"/>
                                    <a:gd name="T38" fmla="+- 0 8153 7270"/>
                                    <a:gd name="T39" fmla="*/ 8153 h 3746"/>
                                    <a:gd name="T40" fmla="+- 0 14159 13235"/>
                                    <a:gd name="T41" fmla="*/ T40 w 984"/>
                                    <a:gd name="T42" fmla="+- 0 8139 7270"/>
                                    <a:gd name="T43" fmla="*/ 8139 h 3746"/>
                                    <a:gd name="T44" fmla="+- 0 14162 13235"/>
                                    <a:gd name="T45" fmla="*/ T44 w 984"/>
                                    <a:gd name="T46" fmla="+- 0 8127 7270"/>
                                    <a:gd name="T47" fmla="*/ 8127 h 3746"/>
                                    <a:gd name="T48" fmla="+- 0 14167 13235"/>
                                    <a:gd name="T49" fmla="*/ T48 w 984"/>
                                    <a:gd name="T50" fmla="+- 0 8115 7270"/>
                                    <a:gd name="T51" fmla="*/ 8115 h 3746"/>
                                    <a:gd name="T52" fmla="+- 0 14167 13235"/>
                                    <a:gd name="T53" fmla="*/ T52 w 984"/>
                                    <a:gd name="T54" fmla="+- 0 8117 7270"/>
                                    <a:gd name="T55" fmla="*/ 8117 h 3746"/>
                                    <a:gd name="T56" fmla="+- 0 14171 13235"/>
                                    <a:gd name="T57" fmla="*/ T56 w 984"/>
                                    <a:gd name="T58" fmla="+- 0 8100 7270"/>
                                    <a:gd name="T59" fmla="*/ 8100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84" h="3746">
                                      <a:moveTo>
                                        <a:pt x="936" y="830"/>
                                      </a:moveTo>
                                      <a:lnTo>
                                        <a:pt x="850" y="804"/>
                                      </a:lnTo>
                                      <a:lnTo>
                                        <a:pt x="845" y="821"/>
                                      </a:lnTo>
                                      <a:lnTo>
                                        <a:pt x="840" y="833"/>
                                      </a:lnTo>
                                      <a:lnTo>
                                        <a:pt x="838" y="847"/>
                                      </a:lnTo>
                                      <a:lnTo>
                                        <a:pt x="828" y="876"/>
                                      </a:lnTo>
                                      <a:lnTo>
                                        <a:pt x="826" y="893"/>
                                      </a:lnTo>
                                      <a:lnTo>
                                        <a:pt x="912" y="914"/>
                                      </a:lnTo>
                                      <a:lnTo>
                                        <a:pt x="917" y="897"/>
                                      </a:lnTo>
                                      <a:lnTo>
                                        <a:pt x="920" y="883"/>
                                      </a:lnTo>
                                      <a:lnTo>
                                        <a:pt x="924" y="869"/>
                                      </a:lnTo>
                                      <a:lnTo>
                                        <a:pt x="927" y="857"/>
                                      </a:lnTo>
                                      <a:lnTo>
                                        <a:pt x="932" y="845"/>
                                      </a:lnTo>
                                      <a:lnTo>
                                        <a:pt x="932" y="847"/>
                                      </a:lnTo>
                                      <a:lnTo>
                                        <a:pt x="936" y="83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8" name="Freeform 2176"/>
                              <wps:cNvSpPr>
                                <a:spLocks/>
                              </wps:cNvSpPr>
                              <wps:spPr bwMode="auto">
                                <a:xfrm>
                                  <a:off x="13235" y="7270"/>
                                  <a:ext cx="984" cy="3746"/>
                                </a:xfrm>
                                <a:custGeom>
                                  <a:avLst/>
                                  <a:gdLst>
                                    <a:gd name="T0" fmla="+- 0 14131 13235"/>
                                    <a:gd name="T1" fmla="*/ T0 w 984"/>
                                    <a:gd name="T2" fmla="+- 0 8271 7270"/>
                                    <a:gd name="T3" fmla="*/ 8271 h 3746"/>
                                    <a:gd name="T4" fmla="+- 0 14042 13235"/>
                                    <a:gd name="T5" fmla="*/ T4 w 984"/>
                                    <a:gd name="T6" fmla="+- 0 8254 7270"/>
                                    <a:gd name="T7" fmla="*/ 8254 h 3746"/>
                                    <a:gd name="T8" fmla="+- 0 14042 13235"/>
                                    <a:gd name="T9" fmla="*/ T8 w 984"/>
                                    <a:gd name="T10" fmla="+- 0 8261 7270"/>
                                    <a:gd name="T11" fmla="*/ 8261 h 3746"/>
                                    <a:gd name="T12" fmla="+- 0 14032 13235"/>
                                    <a:gd name="T13" fmla="*/ T12 w 984"/>
                                    <a:gd name="T14" fmla="+- 0 8309 7270"/>
                                    <a:gd name="T15" fmla="*/ 8309 h 3746"/>
                                    <a:gd name="T16" fmla="+- 0 14027 13235"/>
                                    <a:gd name="T17" fmla="*/ T16 w 984"/>
                                    <a:gd name="T18" fmla="+- 0 8343 7270"/>
                                    <a:gd name="T19" fmla="*/ 8343 h 3746"/>
                                    <a:gd name="T20" fmla="+- 0 14116 13235"/>
                                    <a:gd name="T21" fmla="*/ T20 w 984"/>
                                    <a:gd name="T22" fmla="+- 0 8357 7270"/>
                                    <a:gd name="T23" fmla="*/ 8357 h 3746"/>
                                    <a:gd name="T24" fmla="+- 0 14121 13235"/>
                                    <a:gd name="T25" fmla="*/ T24 w 984"/>
                                    <a:gd name="T26" fmla="+- 0 8323 7270"/>
                                    <a:gd name="T27" fmla="*/ 8323 h 3746"/>
                                    <a:gd name="T28" fmla="+- 0 14126 13235"/>
                                    <a:gd name="T29" fmla="*/ T28 w 984"/>
                                    <a:gd name="T30" fmla="+- 0 8299 7270"/>
                                    <a:gd name="T31" fmla="*/ 8299 h 3746"/>
                                    <a:gd name="T32" fmla="+- 0 14128 13235"/>
                                    <a:gd name="T33" fmla="*/ T32 w 984"/>
                                    <a:gd name="T34" fmla="+- 0 8289 7270"/>
                                    <a:gd name="T35" fmla="*/ 8289 h 3746"/>
                                    <a:gd name="T36" fmla="+- 0 14128 13235"/>
                                    <a:gd name="T37" fmla="*/ T36 w 984"/>
                                    <a:gd name="T38" fmla="+- 0 8278 7270"/>
                                    <a:gd name="T39" fmla="*/ 8278 h 3746"/>
                                    <a:gd name="T40" fmla="+- 0 14131 13235"/>
                                    <a:gd name="T41" fmla="*/ T40 w 984"/>
                                    <a:gd name="T42" fmla="+- 0 8271 7270"/>
                                    <a:gd name="T43" fmla="*/ 8271 h 3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84" h="3746">
                                      <a:moveTo>
                                        <a:pt x="896" y="1001"/>
                                      </a:moveTo>
                                      <a:lnTo>
                                        <a:pt x="807" y="984"/>
                                      </a:lnTo>
                                      <a:lnTo>
                                        <a:pt x="807" y="991"/>
                                      </a:lnTo>
                                      <a:lnTo>
                                        <a:pt x="797" y="1039"/>
                                      </a:lnTo>
                                      <a:lnTo>
                                        <a:pt x="792" y="1073"/>
                                      </a:lnTo>
                                      <a:lnTo>
                                        <a:pt x="881" y="1087"/>
                                      </a:lnTo>
                                      <a:lnTo>
                                        <a:pt x="886" y="1053"/>
                                      </a:lnTo>
                                      <a:lnTo>
                                        <a:pt x="891" y="1029"/>
                                      </a:lnTo>
                                      <a:lnTo>
                                        <a:pt x="893" y="1019"/>
                                      </a:lnTo>
                                      <a:lnTo>
                                        <a:pt x="893" y="1008"/>
                                      </a:lnTo>
                                      <a:lnTo>
                                        <a:pt x="896" y="100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9" name="Freeform 2177"/>
                              <wps:cNvSpPr>
                                <a:spLocks/>
                              </wps:cNvSpPr>
                              <wps:spPr bwMode="auto">
                                <a:xfrm>
                                  <a:off x="13235" y="7270"/>
                                  <a:ext cx="984" cy="3746"/>
                                </a:xfrm>
                                <a:custGeom>
                                  <a:avLst/>
                                  <a:gdLst>
                                    <a:gd name="T0" fmla="+- 0 14131 13235"/>
                                    <a:gd name="T1" fmla="*/ T0 w 984"/>
                                    <a:gd name="T2" fmla="+- 0 8278 7270"/>
                                    <a:gd name="T3" fmla="*/ 8278 h 3746"/>
                                    <a:gd name="T4" fmla="+- 0 14128 13235"/>
                                    <a:gd name="T5" fmla="*/ T4 w 984"/>
                                    <a:gd name="T6" fmla="+- 0 8278 7270"/>
                                    <a:gd name="T7" fmla="*/ 8278 h 3746"/>
                                    <a:gd name="T8" fmla="+- 0 14128 13235"/>
                                    <a:gd name="T9" fmla="*/ T8 w 984"/>
                                    <a:gd name="T10" fmla="+- 0 8289 7270"/>
                                    <a:gd name="T11" fmla="*/ 8289 h 3746"/>
                                    <a:gd name="T12" fmla="+- 0 14131 13235"/>
                                    <a:gd name="T13" fmla="*/ T12 w 984"/>
                                    <a:gd name="T14" fmla="+- 0 8278 7270"/>
                                    <a:gd name="T15" fmla="*/ 8278 h 3746"/>
                                  </a:gdLst>
                                  <a:ahLst/>
                                  <a:cxnLst>
                                    <a:cxn ang="0">
                                      <a:pos x="T1" y="T3"/>
                                    </a:cxn>
                                    <a:cxn ang="0">
                                      <a:pos x="T5" y="T7"/>
                                    </a:cxn>
                                    <a:cxn ang="0">
                                      <a:pos x="T9" y="T11"/>
                                    </a:cxn>
                                    <a:cxn ang="0">
                                      <a:pos x="T13" y="T15"/>
                                    </a:cxn>
                                  </a:cxnLst>
                                  <a:rect l="0" t="0" r="r" b="b"/>
                                  <a:pathLst>
                                    <a:path w="984" h="3746">
                                      <a:moveTo>
                                        <a:pt x="896" y="1008"/>
                                      </a:moveTo>
                                      <a:lnTo>
                                        <a:pt x="893" y="1008"/>
                                      </a:lnTo>
                                      <a:lnTo>
                                        <a:pt x="893" y="1019"/>
                                      </a:lnTo>
                                      <a:lnTo>
                                        <a:pt x="896" y="1008"/>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0" name="Freeform 2178"/>
                              <wps:cNvSpPr>
                                <a:spLocks/>
                              </wps:cNvSpPr>
                              <wps:spPr bwMode="auto">
                                <a:xfrm>
                                  <a:off x="13235" y="7270"/>
                                  <a:ext cx="984" cy="3746"/>
                                </a:xfrm>
                                <a:custGeom>
                                  <a:avLst/>
                                  <a:gdLst>
                                    <a:gd name="T0" fmla="+- 0 14102 13235"/>
                                    <a:gd name="T1" fmla="*/ T0 w 984"/>
                                    <a:gd name="T2" fmla="+- 0 8446 7270"/>
                                    <a:gd name="T3" fmla="*/ 8446 h 3746"/>
                                    <a:gd name="T4" fmla="+- 0 14013 13235"/>
                                    <a:gd name="T5" fmla="*/ T4 w 984"/>
                                    <a:gd name="T6" fmla="+- 0 8431 7270"/>
                                    <a:gd name="T7" fmla="*/ 8431 h 3746"/>
                                    <a:gd name="T8" fmla="+- 0 14006 13235"/>
                                    <a:gd name="T9" fmla="*/ T8 w 984"/>
                                    <a:gd name="T10" fmla="+- 0 8472 7270"/>
                                    <a:gd name="T11" fmla="*/ 8472 h 3746"/>
                                    <a:gd name="T12" fmla="+- 0 13996 13235"/>
                                    <a:gd name="T13" fmla="*/ T12 w 984"/>
                                    <a:gd name="T14" fmla="+- 0 8520 7270"/>
                                    <a:gd name="T15" fmla="*/ 8520 h 3746"/>
                                    <a:gd name="T16" fmla="+- 0 14085 13235"/>
                                    <a:gd name="T17" fmla="*/ T16 w 984"/>
                                    <a:gd name="T18" fmla="+- 0 8535 7270"/>
                                    <a:gd name="T19" fmla="*/ 8535 h 3746"/>
                                    <a:gd name="T20" fmla="+- 0 14095 13235"/>
                                    <a:gd name="T21" fmla="*/ T20 w 984"/>
                                    <a:gd name="T22" fmla="+- 0 8487 7270"/>
                                    <a:gd name="T23" fmla="*/ 8487 h 3746"/>
                                    <a:gd name="T24" fmla="+- 0 14102 13235"/>
                                    <a:gd name="T25" fmla="*/ T24 w 984"/>
                                    <a:gd name="T26" fmla="+- 0 8446 7270"/>
                                    <a:gd name="T27" fmla="*/ 8446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867" y="1176"/>
                                      </a:moveTo>
                                      <a:lnTo>
                                        <a:pt x="778" y="1161"/>
                                      </a:lnTo>
                                      <a:lnTo>
                                        <a:pt x="771" y="1202"/>
                                      </a:lnTo>
                                      <a:lnTo>
                                        <a:pt x="761" y="1250"/>
                                      </a:lnTo>
                                      <a:lnTo>
                                        <a:pt x="850" y="1265"/>
                                      </a:lnTo>
                                      <a:lnTo>
                                        <a:pt x="860" y="1217"/>
                                      </a:lnTo>
                                      <a:lnTo>
                                        <a:pt x="867" y="117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1" name="Freeform 2179"/>
                              <wps:cNvSpPr>
                                <a:spLocks/>
                              </wps:cNvSpPr>
                              <wps:spPr bwMode="auto">
                                <a:xfrm>
                                  <a:off x="13235" y="7270"/>
                                  <a:ext cx="984" cy="3746"/>
                                </a:xfrm>
                                <a:custGeom>
                                  <a:avLst/>
                                  <a:gdLst>
                                    <a:gd name="T0" fmla="+- 0 14071 13235"/>
                                    <a:gd name="T1" fmla="*/ T0 w 984"/>
                                    <a:gd name="T2" fmla="+- 0 8623 7270"/>
                                    <a:gd name="T3" fmla="*/ 8623 h 3746"/>
                                    <a:gd name="T4" fmla="+- 0 13982 13235"/>
                                    <a:gd name="T5" fmla="*/ T4 w 984"/>
                                    <a:gd name="T6" fmla="+- 0 8609 7270"/>
                                    <a:gd name="T7" fmla="*/ 8609 h 3746"/>
                                    <a:gd name="T8" fmla="+- 0 13972 13235"/>
                                    <a:gd name="T9" fmla="*/ T8 w 984"/>
                                    <a:gd name="T10" fmla="+- 0 8662 7270"/>
                                    <a:gd name="T11" fmla="*/ 8662 h 3746"/>
                                    <a:gd name="T12" fmla="+- 0 13967 13235"/>
                                    <a:gd name="T13" fmla="*/ T12 w 984"/>
                                    <a:gd name="T14" fmla="+- 0 8698 7270"/>
                                    <a:gd name="T15" fmla="*/ 8698 h 3746"/>
                                    <a:gd name="T16" fmla="+- 0 14056 13235"/>
                                    <a:gd name="T17" fmla="*/ T16 w 984"/>
                                    <a:gd name="T18" fmla="+- 0 8712 7270"/>
                                    <a:gd name="T19" fmla="*/ 8712 h 3746"/>
                                    <a:gd name="T20" fmla="+- 0 14061 13235"/>
                                    <a:gd name="T21" fmla="*/ T20 w 984"/>
                                    <a:gd name="T22" fmla="+- 0 8676 7270"/>
                                    <a:gd name="T23" fmla="*/ 8676 h 3746"/>
                                    <a:gd name="T24" fmla="+- 0 14071 13235"/>
                                    <a:gd name="T25" fmla="*/ T24 w 984"/>
                                    <a:gd name="T26" fmla="+- 0 8623 7270"/>
                                    <a:gd name="T27" fmla="*/ 8623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836" y="1353"/>
                                      </a:moveTo>
                                      <a:lnTo>
                                        <a:pt x="747" y="1339"/>
                                      </a:lnTo>
                                      <a:lnTo>
                                        <a:pt x="737" y="1392"/>
                                      </a:lnTo>
                                      <a:lnTo>
                                        <a:pt x="732" y="1428"/>
                                      </a:lnTo>
                                      <a:lnTo>
                                        <a:pt x="821" y="1442"/>
                                      </a:lnTo>
                                      <a:lnTo>
                                        <a:pt x="826" y="1406"/>
                                      </a:lnTo>
                                      <a:lnTo>
                                        <a:pt x="836" y="1353"/>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2" name="Freeform 2180"/>
                              <wps:cNvSpPr>
                                <a:spLocks/>
                              </wps:cNvSpPr>
                              <wps:spPr bwMode="auto">
                                <a:xfrm>
                                  <a:off x="13235" y="7270"/>
                                  <a:ext cx="984" cy="3746"/>
                                </a:xfrm>
                                <a:custGeom>
                                  <a:avLst/>
                                  <a:gdLst>
                                    <a:gd name="T0" fmla="+- 0 14039 13235"/>
                                    <a:gd name="T1" fmla="*/ T0 w 984"/>
                                    <a:gd name="T2" fmla="+- 0 8801 7270"/>
                                    <a:gd name="T3" fmla="*/ 8801 h 3746"/>
                                    <a:gd name="T4" fmla="+- 0 13951 13235"/>
                                    <a:gd name="T5" fmla="*/ T4 w 984"/>
                                    <a:gd name="T6" fmla="+- 0 8787 7270"/>
                                    <a:gd name="T7" fmla="*/ 8787 h 3746"/>
                                    <a:gd name="T8" fmla="+- 0 13948 13235"/>
                                    <a:gd name="T9" fmla="*/ T8 w 984"/>
                                    <a:gd name="T10" fmla="+- 0 8803 7270"/>
                                    <a:gd name="T11" fmla="*/ 8803 h 3746"/>
                                    <a:gd name="T12" fmla="+- 0 13936 13235"/>
                                    <a:gd name="T13" fmla="*/ T12 w 984"/>
                                    <a:gd name="T14" fmla="+- 0 8875 7270"/>
                                    <a:gd name="T15" fmla="*/ 8875 h 3746"/>
                                    <a:gd name="T16" fmla="+- 0 14025 13235"/>
                                    <a:gd name="T17" fmla="*/ T16 w 984"/>
                                    <a:gd name="T18" fmla="+- 0 8890 7270"/>
                                    <a:gd name="T19" fmla="*/ 8890 h 3746"/>
                                    <a:gd name="T20" fmla="+- 0 14037 13235"/>
                                    <a:gd name="T21" fmla="*/ T20 w 984"/>
                                    <a:gd name="T22" fmla="+- 0 8820 7270"/>
                                    <a:gd name="T23" fmla="*/ 8820 h 3746"/>
                                    <a:gd name="T24" fmla="+- 0 14039 13235"/>
                                    <a:gd name="T25" fmla="*/ T24 w 984"/>
                                    <a:gd name="T26" fmla="+- 0 8801 7270"/>
                                    <a:gd name="T27" fmla="*/ 8801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804" y="1531"/>
                                      </a:moveTo>
                                      <a:lnTo>
                                        <a:pt x="716" y="1517"/>
                                      </a:lnTo>
                                      <a:lnTo>
                                        <a:pt x="713" y="1533"/>
                                      </a:lnTo>
                                      <a:lnTo>
                                        <a:pt x="701" y="1605"/>
                                      </a:lnTo>
                                      <a:lnTo>
                                        <a:pt x="790" y="1620"/>
                                      </a:lnTo>
                                      <a:lnTo>
                                        <a:pt x="802" y="1550"/>
                                      </a:lnTo>
                                      <a:lnTo>
                                        <a:pt x="804" y="153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3" name="Freeform 2181"/>
                              <wps:cNvSpPr>
                                <a:spLocks/>
                              </wps:cNvSpPr>
                              <wps:spPr bwMode="auto">
                                <a:xfrm>
                                  <a:off x="13235" y="7270"/>
                                  <a:ext cx="984" cy="3746"/>
                                </a:xfrm>
                                <a:custGeom>
                                  <a:avLst/>
                                  <a:gdLst>
                                    <a:gd name="T0" fmla="+- 0 14008 13235"/>
                                    <a:gd name="T1" fmla="*/ T0 w 984"/>
                                    <a:gd name="T2" fmla="+- 0 8979 7270"/>
                                    <a:gd name="T3" fmla="*/ 8979 h 3746"/>
                                    <a:gd name="T4" fmla="+- 0 13919 13235"/>
                                    <a:gd name="T5" fmla="*/ T4 w 984"/>
                                    <a:gd name="T6" fmla="+- 0 8962 7270"/>
                                    <a:gd name="T7" fmla="*/ 8962 h 3746"/>
                                    <a:gd name="T8" fmla="+- 0 13905 13235"/>
                                    <a:gd name="T9" fmla="*/ T8 w 984"/>
                                    <a:gd name="T10" fmla="+- 0 9051 7270"/>
                                    <a:gd name="T11" fmla="*/ 9051 h 3746"/>
                                    <a:gd name="T12" fmla="+- 0 13994 13235"/>
                                    <a:gd name="T13" fmla="*/ T12 w 984"/>
                                    <a:gd name="T14" fmla="+- 0 9067 7270"/>
                                    <a:gd name="T15" fmla="*/ 9067 h 3746"/>
                                    <a:gd name="T16" fmla="+- 0 14008 13235"/>
                                    <a:gd name="T17" fmla="*/ T16 w 984"/>
                                    <a:gd name="T18" fmla="+- 0 8979 7270"/>
                                    <a:gd name="T19" fmla="*/ 8979 h 3746"/>
                                  </a:gdLst>
                                  <a:ahLst/>
                                  <a:cxnLst>
                                    <a:cxn ang="0">
                                      <a:pos x="T1" y="T3"/>
                                    </a:cxn>
                                    <a:cxn ang="0">
                                      <a:pos x="T5" y="T7"/>
                                    </a:cxn>
                                    <a:cxn ang="0">
                                      <a:pos x="T9" y="T11"/>
                                    </a:cxn>
                                    <a:cxn ang="0">
                                      <a:pos x="T13" y="T15"/>
                                    </a:cxn>
                                    <a:cxn ang="0">
                                      <a:pos x="T17" y="T19"/>
                                    </a:cxn>
                                  </a:cxnLst>
                                  <a:rect l="0" t="0" r="r" b="b"/>
                                  <a:pathLst>
                                    <a:path w="984" h="3746">
                                      <a:moveTo>
                                        <a:pt x="773" y="1709"/>
                                      </a:moveTo>
                                      <a:lnTo>
                                        <a:pt x="684" y="1692"/>
                                      </a:lnTo>
                                      <a:lnTo>
                                        <a:pt x="670" y="1781"/>
                                      </a:lnTo>
                                      <a:lnTo>
                                        <a:pt x="759" y="1797"/>
                                      </a:lnTo>
                                      <a:lnTo>
                                        <a:pt x="773" y="170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4" name="Freeform 2182"/>
                              <wps:cNvSpPr>
                                <a:spLocks/>
                              </wps:cNvSpPr>
                              <wps:spPr bwMode="auto">
                                <a:xfrm>
                                  <a:off x="13235" y="7270"/>
                                  <a:ext cx="984" cy="3746"/>
                                </a:xfrm>
                                <a:custGeom>
                                  <a:avLst/>
                                  <a:gdLst>
                                    <a:gd name="T0" fmla="+- 0 13977 13235"/>
                                    <a:gd name="T1" fmla="*/ T0 w 984"/>
                                    <a:gd name="T2" fmla="+- 0 9156 7270"/>
                                    <a:gd name="T3" fmla="*/ 9156 h 3746"/>
                                    <a:gd name="T4" fmla="+- 0 13888 13235"/>
                                    <a:gd name="T5" fmla="*/ T4 w 984"/>
                                    <a:gd name="T6" fmla="+- 0 9139 7270"/>
                                    <a:gd name="T7" fmla="*/ 9139 h 3746"/>
                                    <a:gd name="T8" fmla="+- 0 13874 13235"/>
                                    <a:gd name="T9" fmla="*/ T8 w 984"/>
                                    <a:gd name="T10" fmla="+- 0 9228 7270"/>
                                    <a:gd name="T11" fmla="*/ 9228 h 3746"/>
                                    <a:gd name="T12" fmla="+- 0 13963 13235"/>
                                    <a:gd name="T13" fmla="*/ T12 w 984"/>
                                    <a:gd name="T14" fmla="+- 0 9245 7270"/>
                                    <a:gd name="T15" fmla="*/ 9245 h 3746"/>
                                    <a:gd name="T16" fmla="+- 0 13977 13235"/>
                                    <a:gd name="T17" fmla="*/ T16 w 984"/>
                                    <a:gd name="T18" fmla="+- 0 9156 7270"/>
                                    <a:gd name="T19" fmla="*/ 9156 h 3746"/>
                                  </a:gdLst>
                                  <a:ahLst/>
                                  <a:cxnLst>
                                    <a:cxn ang="0">
                                      <a:pos x="T1" y="T3"/>
                                    </a:cxn>
                                    <a:cxn ang="0">
                                      <a:pos x="T5" y="T7"/>
                                    </a:cxn>
                                    <a:cxn ang="0">
                                      <a:pos x="T9" y="T11"/>
                                    </a:cxn>
                                    <a:cxn ang="0">
                                      <a:pos x="T13" y="T15"/>
                                    </a:cxn>
                                    <a:cxn ang="0">
                                      <a:pos x="T17" y="T19"/>
                                    </a:cxn>
                                  </a:cxnLst>
                                  <a:rect l="0" t="0" r="r" b="b"/>
                                  <a:pathLst>
                                    <a:path w="984" h="3746">
                                      <a:moveTo>
                                        <a:pt x="742" y="1886"/>
                                      </a:moveTo>
                                      <a:lnTo>
                                        <a:pt x="653" y="1869"/>
                                      </a:lnTo>
                                      <a:lnTo>
                                        <a:pt x="639" y="1958"/>
                                      </a:lnTo>
                                      <a:lnTo>
                                        <a:pt x="728" y="1975"/>
                                      </a:lnTo>
                                      <a:lnTo>
                                        <a:pt x="742" y="1886"/>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5" name="Freeform 2183"/>
                              <wps:cNvSpPr>
                                <a:spLocks/>
                              </wps:cNvSpPr>
                              <wps:spPr bwMode="auto">
                                <a:xfrm>
                                  <a:off x="13235" y="7270"/>
                                  <a:ext cx="984" cy="3746"/>
                                </a:xfrm>
                                <a:custGeom>
                                  <a:avLst/>
                                  <a:gdLst>
                                    <a:gd name="T0" fmla="+- 0 13946 13235"/>
                                    <a:gd name="T1" fmla="*/ T0 w 984"/>
                                    <a:gd name="T2" fmla="+- 0 9334 7270"/>
                                    <a:gd name="T3" fmla="*/ 9334 h 3746"/>
                                    <a:gd name="T4" fmla="+- 0 13857 13235"/>
                                    <a:gd name="T5" fmla="*/ T4 w 984"/>
                                    <a:gd name="T6" fmla="+- 0 9317 7270"/>
                                    <a:gd name="T7" fmla="*/ 9317 h 3746"/>
                                    <a:gd name="T8" fmla="+- 0 13840 13235"/>
                                    <a:gd name="T9" fmla="*/ T8 w 984"/>
                                    <a:gd name="T10" fmla="+- 0 9406 7270"/>
                                    <a:gd name="T11" fmla="*/ 9406 h 3746"/>
                                    <a:gd name="T12" fmla="+- 0 13929 13235"/>
                                    <a:gd name="T13" fmla="*/ T12 w 984"/>
                                    <a:gd name="T14" fmla="+- 0 9423 7270"/>
                                    <a:gd name="T15" fmla="*/ 9423 h 3746"/>
                                    <a:gd name="T16" fmla="+- 0 13946 13235"/>
                                    <a:gd name="T17" fmla="*/ T16 w 984"/>
                                    <a:gd name="T18" fmla="+- 0 9334 7270"/>
                                    <a:gd name="T19" fmla="*/ 9334 h 3746"/>
                                  </a:gdLst>
                                  <a:ahLst/>
                                  <a:cxnLst>
                                    <a:cxn ang="0">
                                      <a:pos x="T1" y="T3"/>
                                    </a:cxn>
                                    <a:cxn ang="0">
                                      <a:pos x="T5" y="T7"/>
                                    </a:cxn>
                                    <a:cxn ang="0">
                                      <a:pos x="T9" y="T11"/>
                                    </a:cxn>
                                    <a:cxn ang="0">
                                      <a:pos x="T13" y="T15"/>
                                    </a:cxn>
                                    <a:cxn ang="0">
                                      <a:pos x="T17" y="T19"/>
                                    </a:cxn>
                                  </a:cxnLst>
                                  <a:rect l="0" t="0" r="r" b="b"/>
                                  <a:pathLst>
                                    <a:path w="984" h="3746">
                                      <a:moveTo>
                                        <a:pt x="711" y="2064"/>
                                      </a:moveTo>
                                      <a:lnTo>
                                        <a:pt x="622" y="2047"/>
                                      </a:lnTo>
                                      <a:lnTo>
                                        <a:pt x="605" y="2136"/>
                                      </a:lnTo>
                                      <a:lnTo>
                                        <a:pt x="694" y="2153"/>
                                      </a:lnTo>
                                      <a:lnTo>
                                        <a:pt x="711" y="206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6" name="Freeform 2184"/>
                              <wps:cNvSpPr>
                                <a:spLocks/>
                              </wps:cNvSpPr>
                              <wps:spPr bwMode="auto">
                                <a:xfrm>
                                  <a:off x="13235" y="7270"/>
                                  <a:ext cx="984" cy="3746"/>
                                </a:xfrm>
                                <a:custGeom>
                                  <a:avLst/>
                                  <a:gdLst>
                                    <a:gd name="T0" fmla="+- 0 13915 13235"/>
                                    <a:gd name="T1" fmla="*/ T0 w 984"/>
                                    <a:gd name="T2" fmla="+- 0 9511 7270"/>
                                    <a:gd name="T3" fmla="*/ 9511 h 3746"/>
                                    <a:gd name="T4" fmla="+- 0 13826 13235"/>
                                    <a:gd name="T5" fmla="*/ T4 w 984"/>
                                    <a:gd name="T6" fmla="+- 0 9495 7270"/>
                                    <a:gd name="T7" fmla="*/ 9495 h 3746"/>
                                    <a:gd name="T8" fmla="+- 0 13809 13235"/>
                                    <a:gd name="T9" fmla="*/ T8 w 984"/>
                                    <a:gd name="T10" fmla="+- 0 9583 7270"/>
                                    <a:gd name="T11" fmla="*/ 9583 h 3746"/>
                                    <a:gd name="T12" fmla="+- 0 13898 13235"/>
                                    <a:gd name="T13" fmla="*/ T12 w 984"/>
                                    <a:gd name="T14" fmla="+- 0 9598 7270"/>
                                    <a:gd name="T15" fmla="*/ 9598 h 3746"/>
                                    <a:gd name="T16" fmla="+- 0 13915 13235"/>
                                    <a:gd name="T17" fmla="*/ T16 w 984"/>
                                    <a:gd name="T18" fmla="+- 0 9511 7270"/>
                                    <a:gd name="T19" fmla="*/ 9511 h 3746"/>
                                  </a:gdLst>
                                  <a:ahLst/>
                                  <a:cxnLst>
                                    <a:cxn ang="0">
                                      <a:pos x="T1" y="T3"/>
                                    </a:cxn>
                                    <a:cxn ang="0">
                                      <a:pos x="T5" y="T7"/>
                                    </a:cxn>
                                    <a:cxn ang="0">
                                      <a:pos x="T9" y="T11"/>
                                    </a:cxn>
                                    <a:cxn ang="0">
                                      <a:pos x="T13" y="T15"/>
                                    </a:cxn>
                                    <a:cxn ang="0">
                                      <a:pos x="T17" y="T19"/>
                                    </a:cxn>
                                  </a:cxnLst>
                                  <a:rect l="0" t="0" r="r" b="b"/>
                                  <a:pathLst>
                                    <a:path w="984" h="3746">
                                      <a:moveTo>
                                        <a:pt x="680" y="2241"/>
                                      </a:moveTo>
                                      <a:lnTo>
                                        <a:pt x="591" y="2225"/>
                                      </a:lnTo>
                                      <a:lnTo>
                                        <a:pt x="574" y="2313"/>
                                      </a:lnTo>
                                      <a:lnTo>
                                        <a:pt x="663" y="2328"/>
                                      </a:lnTo>
                                      <a:lnTo>
                                        <a:pt x="680" y="2241"/>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7" name="Freeform 2185"/>
                              <wps:cNvSpPr>
                                <a:spLocks/>
                              </wps:cNvSpPr>
                              <wps:spPr bwMode="auto">
                                <a:xfrm>
                                  <a:off x="13235" y="7270"/>
                                  <a:ext cx="984" cy="3746"/>
                                </a:xfrm>
                                <a:custGeom>
                                  <a:avLst/>
                                  <a:gdLst>
                                    <a:gd name="T0" fmla="+- 0 13881 13235"/>
                                    <a:gd name="T1" fmla="*/ T0 w 984"/>
                                    <a:gd name="T2" fmla="+- 0 9687 7270"/>
                                    <a:gd name="T3" fmla="*/ 9687 h 3746"/>
                                    <a:gd name="T4" fmla="+- 0 13795 13235"/>
                                    <a:gd name="T5" fmla="*/ T4 w 984"/>
                                    <a:gd name="T6" fmla="+- 0 9672 7270"/>
                                    <a:gd name="T7" fmla="*/ 9672 h 3746"/>
                                    <a:gd name="T8" fmla="+- 0 13778 13235"/>
                                    <a:gd name="T9" fmla="*/ T8 w 984"/>
                                    <a:gd name="T10" fmla="+- 0 9761 7270"/>
                                    <a:gd name="T11" fmla="*/ 9761 h 3746"/>
                                    <a:gd name="T12" fmla="+- 0 13867 13235"/>
                                    <a:gd name="T13" fmla="*/ T12 w 984"/>
                                    <a:gd name="T14" fmla="+- 0 9775 7270"/>
                                    <a:gd name="T15" fmla="*/ 9775 h 3746"/>
                                    <a:gd name="T16" fmla="+- 0 13881 13235"/>
                                    <a:gd name="T17" fmla="*/ T16 w 984"/>
                                    <a:gd name="T18" fmla="+- 0 9687 7270"/>
                                    <a:gd name="T19" fmla="*/ 9687 h 3746"/>
                                  </a:gdLst>
                                  <a:ahLst/>
                                  <a:cxnLst>
                                    <a:cxn ang="0">
                                      <a:pos x="T1" y="T3"/>
                                    </a:cxn>
                                    <a:cxn ang="0">
                                      <a:pos x="T5" y="T7"/>
                                    </a:cxn>
                                    <a:cxn ang="0">
                                      <a:pos x="T9" y="T11"/>
                                    </a:cxn>
                                    <a:cxn ang="0">
                                      <a:pos x="T13" y="T15"/>
                                    </a:cxn>
                                    <a:cxn ang="0">
                                      <a:pos x="T17" y="T19"/>
                                    </a:cxn>
                                  </a:cxnLst>
                                  <a:rect l="0" t="0" r="r" b="b"/>
                                  <a:pathLst>
                                    <a:path w="984" h="3746">
                                      <a:moveTo>
                                        <a:pt x="646" y="2417"/>
                                      </a:moveTo>
                                      <a:lnTo>
                                        <a:pt x="560" y="2402"/>
                                      </a:lnTo>
                                      <a:lnTo>
                                        <a:pt x="543" y="2491"/>
                                      </a:lnTo>
                                      <a:lnTo>
                                        <a:pt x="632" y="2505"/>
                                      </a:lnTo>
                                      <a:lnTo>
                                        <a:pt x="646" y="241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8" name="Freeform 2186"/>
                              <wps:cNvSpPr>
                                <a:spLocks/>
                              </wps:cNvSpPr>
                              <wps:spPr bwMode="auto">
                                <a:xfrm>
                                  <a:off x="13235" y="7270"/>
                                  <a:ext cx="984" cy="3746"/>
                                </a:xfrm>
                                <a:custGeom>
                                  <a:avLst/>
                                  <a:gdLst>
                                    <a:gd name="T0" fmla="+- 0 13850 13235"/>
                                    <a:gd name="T1" fmla="*/ T0 w 984"/>
                                    <a:gd name="T2" fmla="+- 0 9864 7270"/>
                                    <a:gd name="T3" fmla="*/ 9864 h 3746"/>
                                    <a:gd name="T4" fmla="+- 0 13761 13235"/>
                                    <a:gd name="T5" fmla="*/ T4 w 984"/>
                                    <a:gd name="T6" fmla="+- 0 9850 7270"/>
                                    <a:gd name="T7" fmla="*/ 9850 h 3746"/>
                                    <a:gd name="T8" fmla="+- 0 13747 13235"/>
                                    <a:gd name="T9" fmla="*/ T8 w 984"/>
                                    <a:gd name="T10" fmla="+- 0 9936 7270"/>
                                    <a:gd name="T11" fmla="*/ 9936 h 3746"/>
                                    <a:gd name="T12" fmla="+- 0 13835 13235"/>
                                    <a:gd name="T13" fmla="*/ T12 w 984"/>
                                    <a:gd name="T14" fmla="+- 0 9953 7270"/>
                                    <a:gd name="T15" fmla="*/ 9953 h 3746"/>
                                    <a:gd name="T16" fmla="+- 0 13850 13235"/>
                                    <a:gd name="T17" fmla="*/ T16 w 984"/>
                                    <a:gd name="T18" fmla="+- 0 9864 7270"/>
                                    <a:gd name="T19" fmla="*/ 9864 h 3746"/>
                                  </a:gdLst>
                                  <a:ahLst/>
                                  <a:cxnLst>
                                    <a:cxn ang="0">
                                      <a:pos x="T1" y="T3"/>
                                    </a:cxn>
                                    <a:cxn ang="0">
                                      <a:pos x="T5" y="T7"/>
                                    </a:cxn>
                                    <a:cxn ang="0">
                                      <a:pos x="T9" y="T11"/>
                                    </a:cxn>
                                    <a:cxn ang="0">
                                      <a:pos x="T13" y="T15"/>
                                    </a:cxn>
                                    <a:cxn ang="0">
                                      <a:pos x="T17" y="T19"/>
                                    </a:cxn>
                                  </a:cxnLst>
                                  <a:rect l="0" t="0" r="r" b="b"/>
                                  <a:pathLst>
                                    <a:path w="984" h="3746">
                                      <a:moveTo>
                                        <a:pt x="615" y="2594"/>
                                      </a:moveTo>
                                      <a:lnTo>
                                        <a:pt x="526" y="2580"/>
                                      </a:lnTo>
                                      <a:lnTo>
                                        <a:pt x="512" y="2666"/>
                                      </a:lnTo>
                                      <a:lnTo>
                                        <a:pt x="600" y="2683"/>
                                      </a:lnTo>
                                      <a:lnTo>
                                        <a:pt x="615" y="2594"/>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9" name="Freeform 2187"/>
                              <wps:cNvSpPr>
                                <a:spLocks/>
                              </wps:cNvSpPr>
                              <wps:spPr bwMode="auto">
                                <a:xfrm>
                                  <a:off x="13235" y="7270"/>
                                  <a:ext cx="984" cy="3746"/>
                                </a:xfrm>
                                <a:custGeom>
                                  <a:avLst/>
                                  <a:gdLst>
                                    <a:gd name="T0" fmla="+- 0 13819 13235"/>
                                    <a:gd name="T1" fmla="*/ T0 w 984"/>
                                    <a:gd name="T2" fmla="+- 0 10042 7270"/>
                                    <a:gd name="T3" fmla="*/ 10042 h 3746"/>
                                    <a:gd name="T4" fmla="+- 0 13730 13235"/>
                                    <a:gd name="T5" fmla="*/ T4 w 984"/>
                                    <a:gd name="T6" fmla="+- 0 10025 7270"/>
                                    <a:gd name="T7" fmla="*/ 10025 h 3746"/>
                                    <a:gd name="T8" fmla="+- 0 13727 13235"/>
                                    <a:gd name="T9" fmla="*/ T8 w 984"/>
                                    <a:gd name="T10" fmla="+- 0 10044 7270"/>
                                    <a:gd name="T11" fmla="*/ 10044 h 3746"/>
                                    <a:gd name="T12" fmla="+- 0 13713 13235"/>
                                    <a:gd name="T13" fmla="*/ T12 w 984"/>
                                    <a:gd name="T14" fmla="+- 0 10114 7270"/>
                                    <a:gd name="T15" fmla="*/ 10114 h 3746"/>
                                    <a:gd name="T16" fmla="+- 0 13802 13235"/>
                                    <a:gd name="T17" fmla="*/ T16 w 984"/>
                                    <a:gd name="T18" fmla="+- 0 10131 7270"/>
                                    <a:gd name="T19" fmla="*/ 10131 h 3746"/>
                                    <a:gd name="T20" fmla="+- 0 13814 13235"/>
                                    <a:gd name="T21" fmla="*/ T20 w 984"/>
                                    <a:gd name="T22" fmla="+- 0 10061 7270"/>
                                    <a:gd name="T23" fmla="*/ 10061 h 3746"/>
                                    <a:gd name="T24" fmla="+- 0 13819 13235"/>
                                    <a:gd name="T25" fmla="*/ T24 w 984"/>
                                    <a:gd name="T26" fmla="+- 0 10042 7270"/>
                                    <a:gd name="T27" fmla="*/ 10042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584" y="2772"/>
                                      </a:moveTo>
                                      <a:lnTo>
                                        <a:pt x="495" y="2755"/>
                                      </a:lnTo>
                                      <a:lnTo>
                                        <a:pt x="492" y="2774"/>
                                      </a:lnTo>
                                      <a:lnTo>
                                        <a:pt x="478" y="2844"/>
                                      </a:lnTo>
                                      <a:lnTo>
                                        <a:pt x="567" y="2861"/>
                                      </a:lnTo>
                                      <a:lnTo>
                                        <a:pt x="579" y="2791"/>
                                      </a:lnTo>
                                      <a:lnTo>
                                        <a:pt x="584" y="277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0" name="Freeform 2188"/>
                              <wps:cNvSpPr>
                                <a:spLocks/>
                              </wps:cNvSpPr>
                              <wps:spPr bwMode="auto">
                                <a:xfrm>
                                  <a:off x="13235" y="7270"/>
                                  <a:ext cx="984" cy="3746"/>
                                </a:xfrm>
                                <a:custGeom>
                                  <a:avLst/>
                                  <a:gdLst>
                                    <a:gd name="T0" fmla="+- 0 13785 13235"/>
                                    <a:gd name="T1" fmla="*/ T0 w 984"/>
                                    <a:gd name="T2" fmla="+- 0 10219 7270"/>
                                    <a:gd name="T3" fmla="*/ 10219 h 3746"/>
                                    <a:gd name="T4" fmla="+- 0 13699 13235"/>
                                    <a:gd name="T5" fmla="*/ T4 w 984"/>
                                    <a:gd name="T6" fmla="+- 0 10203 7270"/>
                                    <a:gd name="T7" fmla="*/ 10203 h 3746"/>
                                    <a:gd name="T8" fmla="+- 0 13689 13235"/>
                                    <a:gd name="T9" fmla="*/ T8 w 984"/>
                                    <a:gd name="T10" fmla="+- 0 10246 7270"/>
                                    <a:gd name="T11" fmla="*/ 10246 h 3746"/>
                                    <a:gd name="T12" fmla="+- 0 13682 13235"/>
                                    <a:gd name="T13" fmla="*/ T12 w 984"/>
                                    <a:gd name="T14" fmla="+- 0 10291 7270"/>
                                    <a:gd name="T15" fmla="*/ 10291 h 3746"/>
                                    <a:gd name="T16" fmla="+- 0 13771 13235"/>
                                    <a:gd name="T17" fmla="*/ T16 w 984"/>
                                    <a:gd name="T18" fmla="+- 0 10308 7270"/>
                                    <a:gd name="T19" fmla="*/ 10308 h 3746"/>
                                    <a:gd name="T20" fmla="+- 0 13785 13235"/>
                                    <a:gd name="T21" fmla="*/ T20 w 984"/>
                                    <a:gd name="T22" fmla="+- 0 10219 7270"/>
                                    <a:gd name="T23" fmla="*/ 10219 h 3746"/>
                                  </a:gdLst>
                                  <a:ahLst/>
                                  <a:cxnLst>
                                    <a:cxn ang="0">
                                      <a:pos x="T1" y="T3"/>
                                    </a:cxn>
                                    <a:cxn ang="0">
                                      <a:pos x="T5" y="T7"/>
                                    </a:cxn>
                                    <a:cxn ang="0">
                                      <a:pos x="T9" y="T11"/>
                                    </a:cxn>
                                    <a:cxn ang="0">
                                      <a:pos x="T13" y="T15"/>
                                    </a:cxn>
                                    <a:cxn ang="0">
                                      <a:pos x="T17" y="T19"/>
                                    </a:cxn>
                                    <a:cxn ang="0">
                                      <a:pos x="T21" y="T23"/>
                                    </a:cxn>
                                  </a:cxnLst>
                                  <a:rect l="0" t="0" r="r" b="b"/>
                                  <a:pathLst>
                                    <a:path w="984" h="3746">
                                      <a:moveTo>
                                        <a:pt x="550" y="2949"/>
                                      </a:moveTo>
                                      <a:lnTo>
                                        <a:pt x="464" y="2933"/>
                                      </a:lnTo>
                                      <a:lnTo>
                                        <a:pt x="454" y="2976"/>
                                      </a:lnTo>
                                      <a:lnTo>
                                        <a:pt x="447" y="3021"/>
                                      </a:lnTo>
                                      <a:lnTo>
                                        <a:pt x="536" y="3038"/>
                                      </a:lnTo>
                                      <a:lnTo>
                                        <a:pt x="550" y="2949"/>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1" name="Freeform 2189"/>
                              <wps:cNvSpPr>
                                <a:spLocks/>
                              </wps:cNvSpPr>
                              <wps:spPr bwMode="auto">
                                <a:xfrm>
                                  <a:off x="13235" y="7270"/>
                                  <a:ext cx="984" cy="3746"/>
                                </a:xfrm>
                                <a:custGeom>
                                  <a:avLst/>
                                  <a:gdLst>
                                    <a:gd name="T0" fmla="+- 0 13754 13235"/>
                                    <a:gd name="T1" fmla="*/ T0 w 984"/>
                                    <a:gd name="T2" fmla="+- 0 10397 7270"/>
                                    <a:gd name="T3" fmla="*/ 10397 h 3746"/>
                                    <a:gd name="T4" fmla="+- 0 13665 13235"/>
                                    <a:gd name="T5" fmla="*/ T4 w 984"/>
                                    <a:gd name="T6" fmla="+- 0 10380 7270"/>
                                    <a:gd name="T7" fmla="*/ 10380 h 3746"/>
                                    <a:gd name="T8" fmla="+- 0 13653 13235"/>
                                    <a:gd name="T9" fmla="*/ T8 w 984"/>
                                    <a:gd name="T10" fmla="+- 0 10452 7270"/>
                                    <a:gd name="T11" fmla="*/ 10452 h 3746"/>
                                    <a:gd name="T12" fmla="+- 0 13651 13235"/>
                                    <a:gd name="T13" fmla="*/ T12 w 984"/>
                                    <a:gd name="T14" fmla="+- 0 10469 7270"/>
                                    <a:gd name="T15" fmla="*/ 10469 h 3746"/>
                                    <a:gd name="T16" fmla="+- 0 13737 13235"/>
                                    <a:gd name="T17" fmla="*/ T16 w 984"/>
                                    <a:gd name="T18" fmla="+- 0 10486 7270"/>
                                    <a:gd name="T19" fmla="*/ 10486 h 3746"/>
                                    <a:gd name="T20" fmla="+- 0 13742 13235"/>
                                    <a:gd name="T21" fmla="*/ T20 w 984"/>
                                    <a:gd name="T22" fmla="+- 0 10467 7270"/>
                                    <a:gd name="T23" fmla="*/ 10467 h 3746"/>
                                    <a:gd name="T24" fmla="+- 0 13754 13235"/>
                                    <a:gd name="T25" fmla="*/ T24 w 984"/>
                                    <a:gd name="T26" fmla="+- 0 10397 7270"/>
                                    <a:gd name="T27" fmla="*/ 10397 h 3746"/>
                                  </a:gdLst>
                                  <a:ahLst/>
                                  <a:cxnLst>
                                    <a:cxn ang="0">
                                      <a:pos x="T1" y="T3"/>
                                    </a:cxn>
                                    <a:cxn ang="0">
                                      <a:pos x="T5" y="T7"/>
                                    </a:cxn>
                                    <a:cxn ang="0">
                                      <a:pos x="T9" y="T11"/>
                                    </a:cxn>
                                    <a:cxn ang="0">
                                      <a:pos x="T13" y="T15"/>
                                    </a:cxn>
                                    <a:cxn ang="0">
                                      <a:pos x="T17" y="T19"/>
                                    </a:cxn>
                                    <a:cxn ang="0">
                                      <a:pos x="T21" y="T23"/>
                                    </a:cxn>
                                    <a:cxn ang="0">
                                      <a:pos x="T25" y="T27"/>
                                    </a:cxn>
                                  </a:cxnLst>
                                  <a:rect l="0" t="0" r="r" b="b"/>
                                  <a:pathLst>
                                    <a:path w="984" h="3746">
                                      <a:moveTo>
                                        <a:pt x="519" y="3127"/>
                                      </a:moveTo>
                                      <a:lnTo>
                                        <a:pt x="430" y="3110"/>
                                      </a:lnTo>
                                      <a:lnTo>
                                        <a:pt x="418" y="3182"/>
                                      </a:lnTo>
                                      <a:lnTo>
                                        <a:pt x="416" y="3199"/>
                                      </a:lnTo>
                                      <a:lnTo>
                                        <a:pt x="502" y="3216"/>
                                      </a:lnTo>
                                      <a:lnTo>
                                        <a:pt x="507" y="3197"/>
                                      </a:lnTo>
                                      <a:lnTo>
                                        <a:pt x="519" y="312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2" name="Freeform 2190"/>
                              <wps:cNvSpPr>
                                <a:spLocks/>
                              </wps:cNvSpPr>
                              <wps:spPr bwMode="auto">
                                <a:xfrm>
                                  <a:off x="13235" y="7270"/>
                                  <a:ext cx="984" cy="3746"/>
                                </a:xfrm>
                                <a:custGeom>
                                  <a:avLst/>
                                  <a:gdLst>
                                    <a:gd name="T0" fmla="+- 0 13723 13235"/>
                                    <a:gd name="T1" fmla="*/ T0 w 984"/>
                                    <a:gd name="T2" fmla="+- 0 10572 7270"/>
                                    <a:gd name="T3" fmla="*/ 10572 h 3746"/>
                                    <a:gd name="T4" fmla="+- 0 13634 13235"/>
                                    <a:gd name="T5" fmla="*/ T4 w 984"/>
                                    <a:gd name="T6" fmla="+- 0 10558 7270"/>
                                    <a:gd name="T7" fmla="*/ 10558 h 3746"/>
                                    <a:gd name="T8" fmla="+- 0 13617 13235"/>
                                    <a:gd name="T9" fmla="*/ T8 w 984"/>
                                    <a:gd name="T10" fmla="+- 0 10647 7270"/>
                                    <a:gd name="T11" fmla="*/ 10647 h 3746"/>
                                    <a:gd name="T12" fmla="+- 0 13706 13235"/>
                                    <a:gd name="T13" fmla="*/ T12 w 984"/>
                                    <a:gd name="T14" fmla="+- 0 10661 7270"/>
                                    <a:gd name="T15" fmla="*/ 10661 h 3746"/>
                                    <a:gd name="T16" fmla="+- 0 13723 13235"/>
                                    <a:gd name="T17" fmla="*/ T16 w 984"/>
                                    <a:gd name="T18" fmla="+- 0 10572 7270"/>
                                    <a:gd name="T19" fmla="*/ 10572 h 3746"/>
                                  </a:gdLst>
                                  <a:ahLst/>
                                  <a:cxnLst>
                                    <a:cxn ang="0">
                                      <a:pos x="T1" y="T3"/>
                                    </a:cxn>
                                    <a:cxn ang="0">
                                      <a:pos x="T5" y="T7"/>
                                    </a:cxn>
                                    <a:cxn ang="0">
                                      <a:pos x="T9" y="T11"/>
                                    </a:cxn>
                                    <a:cxn ang="0">
                                      <a:pos x="T13" y="T15"/>
                                    </a:cxn>
                                    <a:cxn ang="0">
                                      <a:pos x="T17" y="T19"/>
                                    </a:cxn>
                                  </a:cxnLst>
                                  <a:rect l="0" t="0" r="r" b="b"/>
                                  <a:pathLst>
                                    <a:path w="984" h="3746">
                                      <a:moveTo>
                                        <a:pt x="488" y="3302"/>
                                      </a:moveTo>
                                      <a:lnTo>
                                        <a:pt x="399" y="3288"/>
                                      </a:lnTo>
                                      <a:lnTo>
                                        <a:pt x="382" y="3377"/>
                                      </a:lnTo>
                                      <a:lnTo>
                                        <a:pt x="471" y="3391"/>
                                      </a:lnTo>
                                      <a:lnTo>
                                        <a:pt x="488" y="3302"/>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3" name="Freeform 2191"/>
                              <wps:cNvSpPr>
                                <a:spLocks/>
                              </wps:cNvSpPr>
                              <wps:spPr bwMode="auto">
                                <a:xfrm>
                                  <a:off x="13235" y="7270"/>
                                  <a:ext cx="984" cy="3746"/>
                                </a:xfrm>
                                <a:custGeom>
                                  <a:avLst/>
                                  <a:gdLst>
                                    <a:gd name="T0" fmla="+- 0 13689 13235"/>
                                    <a:gd name="T1" fmla="*/ T0 w 984"/>
                                    <a:gd name="T2" fmla="+- 0 10750 7270"/>
                                    <a:gd name="T3" fmla="*/ 10750 h 3746"/>
                                    <a:gd name="T4" fmla="+- 0 13600 13235"/>
                                    <a:gd name="T5" fmla="*/ T4 w 984"/>
                                    <a:gd name="T6" fmla="+- 0 10735 7270"/>
                                    <a:gd name="T7" fmla="*/ 10735 h 3746"/>
                                    <a:gd name="T8" fmla="+- 0 13586 13235"/>
                                    <a:gd name="T9" fmla="*/ T8 w 984"/>
                                    <a:gd name="T10" fmla="+- 0 10822 7270"/>
                                    <a:gd name="T11" fmla="*/ 10822 h 3746"/>
                                    <a:gd name="T12" fmla="+- 0 13675 13235"/>
                                    <a:gd name="T13" fmla="*/ T12 w 984"/>
                                    <a:gd name="T14" fmla="+- 0 10839 7270"/>
                                    <a:gd name="T15" fmla="*/ 10839 h 3746"/>
                                    <a:gd name="T16" fmla="+- 0 13689 13235"/>
                                    <a:gd name="T17" fmla="*/ T16 w 984"/>
                                    <a:gd name="T18" fmla="+- 0 10750 7270"/>
                                    <a:gd name="T19" fmla="*/ 10750 h 3746"/>
                                  </a:gdLst>
                                  <a:ahLst/>
                                  <a:cxnLst>
                                    <a:cxn ang="0">
                                      <a:pos x="T1" y="T3"/>
                                    </a:cxn>
                                    <a:cxn ang="0">
                                      <a:pos x="T5" y="T7"/>
                                    </a:cxn>
                                    <a:cxn ang="0">
                                      <a:pos x="T9" y="T11"/>
                                    </a:cxn>
                                    <a:cxn ang="0">
                                      <a:pos x="T13" y="T15"/>
                                    </a:cxn>
                                    <a:cxn ang="0">
                                      <a:pos x="T17" y="T19"/>
                                    </a:cxn>
                                  </a:cxnLst>
                                  <a:rect l="0" t="0" r="r" b="b"/>
                                  <a:pathLst>
                                    <a:path w="984" h="3746">
                                      <a:moveTo>
                                        <a:pt x="454" y="3480"/>
                                      </a:moveTo>
                                      <a:lnTo>
                                        <a:pt x="365" y="3465"/>
                                      </a:lnTo>
                                      <a:lnTo>
                                        <a:pt x="351" y="3552"/>
                                      </a:lnTo>
                                      <a:lnTo>
                                        <a:pt x="440" y="3569"/>
                                      </a:lnTo>
                                      <a:lnTo>
                                        <a:pt x="454" y="3480"/>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4" name="Freeform 2192"/>
                              <wps:cNvSpPr>
                                <a:spLocks/>
                              </wps:cNvSpPr>
                              <wps:spPr bwMode="auto">
                                <a:xfrm>
                                  <a:off x="13235" y="7270"/>
                                  <a:ext cx="984" cy="3746"/>
                                </a:xfrm>
                                <a:custGeom>
                                  <a:avLst/>
                                  <a:gdLst>
                                    <a:gd name="T0" fmla="+- 0 13658 13235"/>
                                    <a:gd name="T1" fmla="*/ T0 w 984"/>
                                    <a:gd name="T2" fmla="+- 0 10927 7270"/>
                                    <a:gd name="T3" fmla="*/ 10927 h 3746"/>
                                    <a:gd name="T4" fmla="+- 0 13569 13235"/>
                                    <a:gd name="T5" fmla="*/ T4 w 984"/>
                                    <a:gd name="T6" fmla="+- 0 10911 7270"/>
                                    <a:gd name="T7" fmla="*/ 10911 h 3746"/>
                                    <a:gd name="T8" fmla="+- 0 13552 13235"/>
                                    <a:gd name="T9" fmla="*/ T8 w 984"/>
                                    <a:gd name="T10" fmla="+- 0 10999 7270"/>
                                    <a:gd name="T11" fmla="*/ 10999 h 3746"/>
                                    <a:gd name="T12" fmla="+- 0 13641 13235"/>
                                    <a:gd name="T13" fmla="*/ T12 w 984"/>
                                    <a:gd name="T14" fmla="+- 0 11016 7270"/>
                                    <a:gd name="T15" fmla="*/ 11016 h 3746"/>
                                    <a:gd name="T16" fmla="+- 0 13658 13235"/>
                                    <a:gd name="T17" fmla="*/ T16 w 984"/>
                                    <a:gd name="T18" fmla="+- 0 10927 7270"/>
                                    <a:gd name="T19" fmla="*/ 10927 h 3746"/>
                                  </a:gdLst>
                                  <a:ahLst/>
                                  <a:cxnLst>
                                    <a:cxn ang="0">
                                      <a:pos x="T1" y="T3"/>
                                    </a:cxn>
                                    <a:cxn ang="0">
                                      <a:pos x="T5" y="T7"/>
                                    </a:cxn>
                                    <a:cxn ang="0">
                                      <a:pos x="T9" y="T11"/>
                                    </a:cxn>
                                    <a:cxn ang="0">
                                      <a:pos x="T13" y="T15"/>
                                    </a:cxn>
                                    <a:cxn ang="0">
                                      <a:pos x="T17" y="T19"/>
                                    </a:cxn>
                                  </a:cxnLst>
                                  <a:rect l="0" t="0" r="r" b="b"/>
                                  <a:pathLst>
                                    <a:path w="984" h="3746">
                                      <a:moveTo>
                                        <a:pt x="423" y="3657"/>
                                      </a:moveTo>
                                      <a:lnTo>
                                        <a:pt x="334" y="3641"/>
                                      </a:lnTo>
                                      <a:lnTo>
                                        <a:pt x="317" y="3729"/>
                                      </a:lnTo>
                                      <a:lnTo>
                                        <a:pt x="406" y="3746"/>
                                      </a:lnTo>
                                      <a:lnTo>
                                        <a:pt x="423" y="3657"/>
                                      </a:lnTo>
                                    </a:path>
                                  </a:pathLst>
                                </a:custGeom>
                                <a:solidFill>
                                  <a:srgbClr val="00A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5" name="Group 2193"/>
                            <wpg:cNvGrpSpPr>
                              <a:grpSpLocks/>
                            </wpg:cNvGrpSpPr>
                            <wpg:grpSpPr bwMode="auto">
                              <a:xfrm>
                                <a:off x="11647" y="5952"/>
                                <a:ext cx="89" cy="89"/>
                                <a:chOff x="11647" y="5952"/>
                                <a:chExt cx="89" cy="89"/>
                              </a:xfrm>
                            </wpg:grpSpPr>
                            <wps:wsp>
                              <wps:cNvPr id="2206" name="Freeform 2194"/>
                              <wps:cNvSpPr>
                                <a:spLocks/>
                              </wps:cNvSpPr>
                              <wps:spPr bwMode="auto">
                                <a:xfrm>
                                  <a:off x="11647" y="5952"/>
                                  <a:ext cx="89" cy="89"/>
                                </a:xfrm>
                                <a:custGeom>
                                  <a:avLst/>
                                  <a:gdLst>
                                    <a:gd name="T0" fmla="+- 0 11691 11647"/>
                                    <a:gd name="T1" fmla="*/ T0 w 89"/>
                                    <a:gd name="T2" fmla="+- 0 5952 5952"/>
                                    <a:gd name="T3" fmla="*/ 5952 h 89"/>
                                    <a:gd name="T4" fmla="+- 0 11691 11647"/>
                                    <a:gd name="T5" fmla="*/ T4 w 89"/>
                                    <a:gd name="T6" fmla="+- 0 6041 5952"/>
                                    <a:gd name="T7" fmla="*/ 6041 h 89"/>
                                  </a:gdLst>
                                  <a:ahLst/>
                                  <a:cxnLst>
                                    <a:cxn ang="0">
                                      <a:pos x="T1" y="T3"/>
                                    </a:cxn>
                                    <a:cxn ang="0">
                                      <a:pos x="T5" y="T7"/>
                                    </a:cxn>
                                  </a:cxnLst>
                                  <a:rect l="0" t="0" r="r" b="b"/>
                                  <a:pathLst>
                                    <a:path w="89" h="89">
                                      <a:moveTo>
                                        <a:pt x="44" y="0"/>
                                      </a:moveTo>
                                      <a:lnTo>
                                        <a:pt x="44" y="89"/>
                                      </a:lnTo>
                                    </a:path>
                                  </a:pathLst>
                                </a:custGeom>
                                <a:noFill/>
                                <a:ln w="57658">
                                  <a:solidFill>
                                    <a:srgbClr val="00AF4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7" name="Group 2195"/>
                            <wpg:cNvGrpSpPr>
                              <a:grpSpLocks/>
                            </wpg:cNvGrpSpPr>
                            <wpg:grpSpPr bwMode="auto">
                              <a:xfrm>
                                <a:off x="11647" y="6132"/>
                                <a:ext cx="89" cy="89"/>
                                <a:chOff x="11647" y="6132"/>
                                <a:chExt cx="89" cy="89"/>
                              </a:xfrm>
                            </wpg:grpSpPr>
                            <wps:wsp>
                              <wps:cNvPr id="2208" name="Freeform 2196"/>
                              <wps:cNvSpPr>
                                <a:spLocks/>
                              </wps:cNvSpPr>
                              <wps:spPr bwMode="auto">
                                <a:xfrm>
                                  <a:off x="11647" y="6132"/>
                                  <a:ext cx="89" cy="89"/>
                                </a:xfrm>
                                <a:custGeom>
                                  <a:avLst/>
                                  <a:gdLst>
                                    <a:gd name="T0" fmla="+- 0 11691 11647"/>
                                    <a:gd name="T1" fmla="*/ T0 w 89"/>
                                    <a:gd name="T2" fmla="+- 0 6132 6132"/>
                                    <a:gd name="T3" fmla="*/ 6132 h 89"/>
                                    <a:gd name="T4" fmla="+- 0 11691 11647"/>
                                    <a:gd name="T5" fmla="*/ T4 w 89"/>
                                    <a:gd name="T6" fmla="+- 0 6221 6132"/>
                                    <a:gd name="T7" fmla="*/ 6221 h 89"/>
                                  </a:gdLst>
                                  <a:ahLst/>
                                  <a:cxnLst>
                                    <a:cxn ang="0">
                                      <a:pos x="T1" y="T3"/>
                                    </a:cxn>
                                    <a:cxn ang="0">
                                      <a:pos x="T5" y="T7"/>
                                    </a:cxn>
                                  </a:cxnLst>
                                  <a:rect l="0" t="0" r="r" b="b"/>
                                  <a:pathLst>
                                    <a:path w="89" h="89">
                                      <a:moveTo>
                                        <a:pt x="44" y="0"/>
                                      </a:moveTo>
                                      <a:lnTo>
                                        <a:pt x="44" y="89"/>
                                      </a:lnTo>
                                    </a:path>
                                  </a:pathLst>
                                </a:custGeom>
                                <a:noFill/>
                                <a:ln w="57658">
                                  <a:solidFill>
                                    <a:srgbClr val="00AF4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9" name="Group 2197"/>
                            <wpg:cNvGrpSpPr>
                              <a:grpSpLocks/>
                            </wpg:cNvGrpSpPr>
                            <wpg:grpSpPr bwMode="auto">
                              <a:xfrm>
                                <a:off x="11647" y="6312"/>
                                <a:ext cx="89" cy="89"/>
                                <a:chOff x="11647" y="6312"/>
                                <a:chExt cx="89" cy="89"/>
                              </a:xfrm>
                            </wpg:grpSpPr>
                            <wps:wsp>
                              <wps:cNvPr id="2210" name="Freeform 2198"/>
                              <wps:cNvSpPr>
                                <a:spLocks/>
                              </wps:cNvSpPr>
                              <wps:spPr bwMode="auto">
                                <a:xfrm>
                                  <a:off x="11647" y="6312"/>
                                  <a:ext cx="89" cy="89"/>
                                </a:xfrm>
                                <a:custGeom>
                                  <a:avLst/>
                                  <a:gdLst>
                                    <a:gd name="T0" fmla="+- 0 11691 11647"/>
                                    <a:gd name="T1" fmla="*/ T0 w 89"/>
                                    <a:gd name="T2" fmla="+- 0 6312 6312"/>
                                    <a:gd name="T3" fmla="*/ 6312 h 89"/>
                                    <a:gd name="T4" fmla="+- 0 11691 11647"/>
                                    <a:gd name="T5" fmla="*/ T4 w 89"/>
                                    <a:gd name="T6" fmla="+- 0 6401 6312"/>
                                    <a:gd name="T7" fmla="*/ 6401 h 89"/>
                                  </a:gdLst>
                                  <a:ahLst/>
                                  <a:cxnLst>
                                    <a:cxn ang="0">
                                      <a:pos x="T1" y="T3"/>
                                    </a:cxn>
                                    <a:cxn ang="0">
                                      <a:pos x="T5" y="T7"/>
                                    </a:cxn>
                                  </a:cxnLst>
                                  <a:rect l="0" t="0" r="r" b="b"/>
                                  <a:pathLst>
                                    <a:path w="89" h="89">
                                      <a:moveTo>
                                        <a:pt x="44" y="0"/>
                                      </a:moveTo>
                                      <a:lnTo>
                                        <a:pt x="44" y="89"/>
                                      </a:lnTo>
                                    </a:path>
                                  </a:pathLst>
                                </a:custGeom>
                                <a:noFill/>
                                <a:ln w="57658">
                                  <a:solidFill>
                                    <a:srgbClr val="00AF4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1" name="Group 2199"/>
                            <wpg:cNvGrpSpPr>
                              <a:grpSpLocks/>
                            </wpg:cNvGrpSpPr>
                            <wpg:grpSpPr bwMode="auto">
                              <a:xfrm>
                                <a:off x="11647" y="6492"/>
                                <a:ext cx="89" cy="89"/>
                                <a:chOff x="11647" y="6492"/>
                                <a:chExt cx="89" cy="89"/>
                              </a:xfrm>
                            </wpg:grpSpPr>
                            <wps:wsp>
                              <wps:cNvPr id="2212" name="Freeform 2200"/>
                              <wps:cNvSpPr>
                                <a:spLocks/>
                              </wps:cNvSpPr>
                              <wps:spPr bwMode="auto">
                                <a:xfrm>
                                  <a:off x="11647" y="6492"/>
                                  <a:ext cx="89" cy="89"/>
                                </a:xfrm>
                                <a:custGeom>
                                  <a:avLst/>
                                  <a:gdLst>
                                    <a:gd name="T0" fmla="+- 0 11691 11647"/>
                                    <a:gd name="T1" fmla="*/ T0 w 89"/>
                                    <a:gd name="T2" fmla="+- 0 6492 6492"/>
                                    <a:gd name="T3" fmla="*/ 6492 h 89"/>
                                    <a:gd name="T4" fmla="+- 0 11691 11647"/>
                                    <a:gd name="T5" fmla="*/ T4 w 89"/>
                                    <a:gd name="T6" fmla="+- 0 6581 6492"/>
                                    <a:gd name="T7" fmla="*/ 6581 h 89"/>
                                  </a:gdLst>
                                  <a:ahLst/>
                                  <a:cxnLst>
                                    <a:cxn ang="0">
                                      <a:pos x="T1" y="T3"/>
                                    </a:cxn>
                                    <a:cxn ang="0">
                                      <a:pos x="T5" y="T7"/>
                                    </a:cxn>
                                  </a:cxnLst>
                                  <a:rect l="0" t="0" r="r" b="b"/>
                                  <a:pathLst>
                                    <a:path w="89" h="89">
                                      <a:moveTo>
                                        <a:pt x="44" y="0"/>
                                      </a:moveTo>
                                      <a:lnTo>
                                        <a:pt x="44" y="89"/>
                                      </a:lnTo>
                                    </a:path>
                                  </a:pathLst>
                                </a:custGeom>
                                <a:noFill/>
                                <a:ln w="57658">
                                  <a:solidFill>
                                    <a:srgbClr val="00AF4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3" name="Group 2201"/>
                            <wpg:cNvGrpSpPr>
                              <a:grpSpLocks/>
                            </wpg:cNvGrpSpPr>
                            <wpg:grpSpPr bwMode="auto">
                              <a:xfrm>
                                <a:off x="11647" y="6672"/>
                                <a:ext cx="89" cy="89"/>
                                <a:chOff x="11647" y="6672"/>
                                <a:chExt cx="89" cy="89"/>
                              </a:xfrm>
                            </wpg:grpSpPr>
                            <wps:wsp>
                              <wps:cNvPr id="2214" name="Freeform 2202"/>
                              <wps:cNvSpPr>
                                <a:spLocks/>
                              </wps:cNvSpPr>
                              <wps:spPr bwMode="auto">
                                <a:xfrm>
                                  <a:off x="11647" y="6672"/>
                                  <a:ext cx="89" cy="89"/>
                                </a:xfrm>
                                <a:custGeom>
                                  <a:avLst/>
                                  <a:gdLst>
                                    <a:gd name="T0" fmla="+- 0 11691 11647"/>
                                    <a:gd name="T1" fmla="*/ T0 w 89"/>
                                    <a:gd name="T2" fmla="+- 0 6672 6672"/>
                                    <a:gd name="T3" fmla="*/ 6672 h 89"/>
                                    <a:gd name="T4" fmla="+- 0 11691 11647"/>
                                    <a:gd name="T5" fmla="*/ T4 w 89"/>
                                    <a:gd name="T6" fmla="+- 0 6761 6672"/>
                                    <a:gd name="T7" fmla="*/ 6761 h 89"/>
                                  </a:gdLst>
                                  <a:ahLst/>
                                  <a:cxnLst>
                                    <a:cxn ang="0">
                                      <a:pos x="T1" y="T3"/>
                                    </a:cxn>
                                    <a:cxn ang="0">
                                      <a:pos x="T5" y="T7"/>
                                    </a:cxn>
                                  </a:cxnLst>
                                  <a:rect l="0" t="0" r="r" b="b"/>
                                  <a:pathLst>
                                    <a:path w="89" h="89">
                                      <a:moveTo>
                                        <a:pt x="44" y="0"/>
                                      </a:moveTo>
                                      <a:lnTo>
                                        <a:pt x="44" y="89"/>
                                      </a:lnTo>
                                    </a:path>
                                  </a:pathLst>
                                </a:custGeom>
                                <a:noFill/>
                                <a:ln w="57658">
                                  <a:solidFill>
                                    <a:srgbClr val="00AF4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pic:pic xmlns:pic="http://schemas.openxmlformats.org/drawingml/2006/picture">
                          <pic:nvPicPr>
                            <pic:cNvPr id="2217" name="Image 2217"/>
                            <pic:cNvPicPr>
                              <a:picLocks noChangeAspect="1"/>
                            </pic:cNvPicPr>
                          </pic:nvPicPr>
                          <pic:blipFill>
                            <a:blip r:embed="rId12" cstate="email">
                              <a:extLst>
                                <a:ext uri="{28A0092B-C50C-407E-A947-70E740481C1C}">
                                  <a14:useLocalDpi xmlns:a14="http://schemas.microsoft.com/office/drawing/2010/main"/>
                                </a:ext>
                              </a:extLst>
                            </a:blip>
                            <a:stretch>
                              <a:fillRect/>
                            </a:stretch>
                          </pic:blipFill>
                          <pic:spPr>
                            <a:xfrm>
                              <a:off x="11845159" y="451945"/>
                              <a:ext cx="2575034" cy="2974427"/>
                            </a:xfrm>
                            <a:prstGeom prst="rect">
                              <a:avLst/>
                            </a:prstGeom>
                          </pic:spPr>
                        </pic:pic>
                      </wpg:grpSp>
                      <wps:wsp>
                        <wps:cNvPr id="38" name="Zone de texte 2"/>
                        <wps:cNvSpPr txBox="1">
                          <a:spLocks noChangeArrowheads="1"/>
                        </wps:cNvSpPr>
                        <wps:spPr bwMode="auto">
                          <a:xfrm>
                            <a:off x="11277600" y="1057275"/>
                            <a:ext cx="1495425" cy="295275"/>
                          </a:xfrm>
                          <a:prstGeom prst="rect">
                            <a:avLst/>
                          </a:prstGeom>
                          <a:solidFill>
                            <a:srgbClr val="FFFFFF"/>
                          </a:solidFill>
                          <a:ln w="9525">
                            <a:noFill/>
                            <a:miter lim="800000"/>
                            <a:headEnd/>
                            <a:tailEnd/>
                          </a:ln>
                        </wps:spPr>
                        <wps:txbx>
                          <w:txbxContent>
                            <w:p w14:paraId="7C79BEA0" w14:textId="51058AE8" w:rsidR="00C265F1" w:rsidRDefault="00C265F1">
                              <w:r>
                                <w:t>Sentiers de tranquillité</w:t>
                              </w:r>
                            </w:p>
                          </w:txbxContent>
                        </wps:txbx>
                        <wps:bodyPr rot="0" vert="horz" wrap="square" lIns="91440" tIns="45720" rIns="91440" bIns="45720" anchor="t" anchorCtr="0">
                          <a:noAutofit/>
                        </wps:bodyPr>
                      </wps:wsp>
                    </wpg:wgp>
                  </a:graphicData>
                </a:graphic>
              </wp:anchor>
            </w:drawing>
          </mc:Choice>
          <mc:Fallback>
            <w:pict>
              <v:group w14:anchorId="34DA366E" id="Groupe 39" o:spid="_x0000_s1026" style="position:absolute;margin-left:16.1pt;margin-top:21.35pt;width:1015.3pt;height:550.4pt;z-index:251659264" coordsize="128943,69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">
                <v:group id="Groupe 1" o:spid="_x0000_s1027" style="position:absolute;width:128943;height:69900" coordsize="144201,78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e 1736" o:spid="_x0000_s1028" style="position:absolute;width:109105;height:78943" coordorigin="866,-105" coordsize="17182,1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">
                    <v:shape id="Picture 1725" o:spid="_x0000_s1029" type="#_x0000_t75" style="position:absolute;left:878;top:-96;width:17160;height:12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">
                      <v:imagedata r:id="rId13" o:title=""/>
                    </v:shape>
                    <v:group id="Group 1726" o:spid="_x0000_s1030" style="position:absolute;left:866;top:-105;width:17182;height:12432" coordorigin="866,-105" coordsize="17182,1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">
                      <v:shape id="Freeform 1727" o:spid="_x0000_s1031" style="position:absolute;left:866;top:-105;width:17182;height:12432;visibility:visible;mso-wrap-style:square;v-text-anchor:top" coordsize="17182,1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" path="m17181,12427l17181,4r-2,-4l5,,,4,,12427r5,5l7,12432,7,14,17,7r,7l17167,14r,-7l17174,14r,12418l17179,12432r2,-5e" fillcolor="#7f7f7f" stroked="f">
                        <v:path arrowok="t" o:connecttype="custom" o:connectlocs="17181,12322;17181,-101;17179,-105;5,-105;0,-101;0,12322;5,12327;7,12327;7,-91;17,-98;17,-91;17167,-91;17167,-98;17174,-91;17174,12327;17179,12327;17181,12322" o:connectangles="0,0,0,0,0,0,0,0,0,0,0,0,0,0,0,0,0"/>
                      </v:shape>
                    </v:group>
                    <v:group id="Group 1728" o:spid="_x0000_s1032" style="position:absolute;left:873;top:-98;width:10;height:7" coordorigin="873,-98" coordsize="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3G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L9/ICHr+BwAA//8DAFBLAQItABQABgAIAAAAIQDb4fbL7gAAAIUBAAATAAAAAAAA&#10;AAAAAAAAAAAAAABbQ29udGVudF9UeXBlc10ueG1sUEsBAi0AFAAGAAgAAAAhAFr0LFu/AAAAFQEA&#10;AAsAAAAAAAAAAAAAAAAAHwEAAF9yZWxzLy5yZWxzUEsBAi0AFAAGAAgAAAAhADlaHcbHAAAA3QAA&#10;AA8AAAAAAAAAAAAAAAAABwIAAGRycy9kb3ducmV2LnhtbFBLBQYAAAAAAwADALcAAAD7AgAAAAA=&#10;">
                      <v:shape id="Freeform 1729" o:spid="_x0000_s1033" style="position:absolute;left:873;top:-98;width:10;height:7;visibility:visible;mso-wrap-style:square;v-text-anchor:top" coordsize="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" path="m10,7l10,,,7r10,e" fillcolor="#7f7f7f" stroked="f">
                        <v:path arrowok="t" o:connecttype="custom" o:connectlocs="10,-91;10,-98;0,-91;10,-91" o:connectangles="0,0,0,0"/>
                      </v:shape>
                    </v:group>
                    <v:group id="Group 1730" o:spid="_x0000_s1034" style="position:absolute;left:878;top:-91;width:2;height:12403" coordorigin="878,-91" coordsize="2,1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">
                      <v:shape id="Freeform 1731" o:spid="_x0000_s1035" style="position:absolute;left:878;top:-91;width:2;height:12403;visibility:visible;mso-wrap-style:square;v-text-anchor:top" coordsize="2,1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" path="m,l,12403e" filled="f" strokecolor="#7f7f7f" strokeweight=".58pt">
                        <v:path arrowok="t" o:connecttype="custom" o:connectlocs="0,-91;0,12312" o:connectangles="0,0"/>
                      </v:shape>
                    </v:group>
                    <v:group id="Group 1732" o:spid="_x0000_s1036" style="position:absolute;left:873;top:12312;width:17167;height:2" coordorigin="873,12312" coordsize="17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">
                      <v:shape id="Freeform 1733" o:spid="_x0000_s1037" style="position:absolute;left:873;top:12312;width:17167;height:2;visibility:visible;mso-wrap-style:square;v-text-anchor:top" coordsize="17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" path="m17167,l,e" filled="f" strokecolor="#7f7f7f" strokeweight=".1pt">
                        <v:path arrowok="t" o:connecttype="custom" o:connectlocs="17167,0;0,0" o:connectangles="0,0"/>
                      </v:shape>
                    </v:group>
                    <v:group id="Group 1734" o:spid="_x0000_s1038" style="position:absolute;left:873;top:12312;width:10;height:14" coordorigin="873,12312" coordsize="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Freeform 1735" o:spid="_x0000_s1039" style="position:absolute;left:873;top:12312;width:10;height:14;visibility:visible;mso-wrap-style:square;v-text-anchor:top" coordsize="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" path="m10,15r,-8l,,,15r10,e" fillcolor="#7f7f7f" stroked="f">
                        <v:path arrowok="t" o:connecttype="custom" o:connectlocs="10,12327;10,12319;0,12312;0,12327;10,12327" o:connectangles="0,0,0,0,0"/>
                      </v:shape>
                    </v:group>
                    <v:group id="Group 1736" o:spid="_x0000_s1040" style="position:absolute;left:18033;top:-98;width:7;height:7" coordorigin="18033,-98"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shape id="Freeform 1737" o:spid="_x0000_s1041" style="position:absolute;left:18033;top:-98;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" path="m7,7l,,,7r7,e" fillcolor="#7f7f7f" stroked="f">
                        <v:path arrowok="t" o:connecttype="custom" o:connectlocs="7,-91;0,-98;0,-91;7,-91" o:connectangles="0,0,0,0"/>
                      </v:shape>
                    </v:group>
                    <v:group id="Group 1738" o:spid="_x0000_s1042" style="position:absolute;left:18037;top:-91;width:2;height:12403" coordorigin="18037,-91" coordsize="2,1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shape id="Freeform 1739" o:spid="_x0000_s1043" style="position:absolute;left:18037;top:-91;width:2;height:12403;visibility:visible;mso-wrap-style:square;v-text-anchor:top" coordsize="2,1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" path="m,l,12403e" filled="f" strokecolor="#7f7f7f" strokeweight=".46pt">
                        <v:path arrowok="t" o:connecttype="custom" o:connectlocs="0,-91;0,12312" o:connectangles="0,0"/>
                      </v:shape>
                    </v:group>
                    <v:group id="Group 1740" o:spid="_x0000_s1044" style="position:absolute;left:18033;top:12312;width:7;height:14" coordorigin="18033,12312" coordsize="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">
                      <v:shape id="Freeform 1741" o:spid="_x0000_s1045" style="position:absolute;left:18033;top:12312;width:7;height:14;visibility:visible;mso-wrap-style:square;v-text-anchor:top" coordsize="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" path="m7,15l7,,,7r,8l7,15e" fillcolor="#7f7f7f" stroked="f">
                        <v:path arrowok="t" o:connecttype="custom" o:connectlocs="7,12327;7,12312;0,12319;0,12327;7,12327" o:connectangles="0,0,0,0,0"/>
                      </v:shape>
                    </v:group>
                    <v:group id="Group 1742" o:spid="_x0000_s1046" style="position:absolute;left:17299;top:53;width:624;height:850" coordorigin="17299,53" coordsize="62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">
                      <v:shape id="Freeform 1743" o:spid="_x0000_s1047" style="position:absolute;left:17299;top:53;width:624;height:850;visibility:visible;mso-wrap-style:square;v-text-anchor:top" coordsize="62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" path="m624,850l312,,,850r624,e" fillcolor="#0c0c0c" stroked="f">
                        <v:path arrowok="t" o:connecttype="custom" o:connectlocs="624,903;312,53;0,903;624,903" o:connectangles="0,0,0,0"/>
                      </v:shape>
                    </v:group>
                    <v:group id="Group 1744" o:spid="_x0000_s1048" style="position:absolute;left:17284;top:24;width:653;height:888" coordorigin="17284,24"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">
                      <v:shape id="Freeform 1745" o:spid="_x0000_s1049"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" path="m653,888l327,,,888r15,l15,869r14,l317,84r,-53l336,31r,53l624,869r15,l639,888r14,e" fillcolor="#7f7f7f" stroked="f">
                        <v:path arrowok="t" o:connecttype="custom" o:connectlocs="653,912;327,24;0,912;15,912;15,893;29,893;317,108;317,55;336,55;336,108;624,893;639,893;639,912;653,912" o:connectangles="0,0,0,0,0,0,0,0,0,0,0,0,0,0"/>
                      </v:shape>
                      <v:shape id="Freeform 1746" o:spid="_x0000_s1050"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" path="m29,869r-14,l24,883r5,-14e" fillcolor="#7f7f7f" stroked="f">
                        <v:path arrowok="t" o:connecttype="custom" o:connectlocs="29,893;15,893;24,907;29,893" o:connectangles="0,0,0,0"/>
                      </v:shape>
                      <v:shape id="Freeform 1747" o:spid="_x0000_s1051"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" path="m639,888r,-19l629,883r-5,-14l29,869r-5,14l15,869r,19l639,888e" fillcolor="#7f7f7f" stroked="f">
                        <v:path arrowok="t" o:connecttype="custom" o:connectlocs="639,912;639,893;629,907;624,893;29,893;24,907;15,893;15,912;639,912" o:connectangles="0,0,0,0,0,0,0,0,0"/>
                      </v:shape>
                      <v:shape id="Freeform 1748" o:spid="_x0000_s1052"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" path="m336,31r-19,l327,58r9,-27e" fillcolor="#7f7f7f" stroked="f">
                        <v:path arrowok="t" o:connecttype="custom" o:connectlocs="336,55;317,55;327,82;336,55" o:connectangles="0,0,0,0"/>
                      </v:shape>
                      <v:shape id="Freeform 1749" o:spid="_x0000_s1053"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" path="m327,58l317,31r,53l327,58e" fillcolor="#7f7f7f" stroked="f">
                        <v:path arrowok="t" o:connecttype="custom" o:connectlocs="327,82;317,55;317,108;327,82" o:connectangles="0,0,0,0"/>
                      </v:shape>
                      <v:shape id="Freeform 1750" o:spid="_x0000_s1054"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" path="m336,84r,-53l327,58r9,26e" fillcolor="#7f7f7f" stroked="f">
                        <v:path arrowok="t" o:connecttype="custom" o:connectlocs="336,108;336,55;327,82;336,108" o:connectangles="0,0,0,0"/>
                      </v:shape>
                      <v:shape id="Freeform 1751" o:spid="_x0000_s1055" style="position:absolute;left:17284;top:24;width:653;height:888;visibility:visible;mso-wrap-style:square;v-text-anchor:top" coordsize="65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" path="m639,869r-15,l629,883r10,-14e" fillcolor="#7f7f7f" stroked="f">
                        <v:path arrowok="t" o:connecttype="custom" o:connectlocs="639,893;624,893;629,907;639,893" o:connectangles="0,0,0,0"/>
                      </v:shape>
                      <v:shape id="Picture 1752" o:spid="_x0000_s1056" type="#_x0000_t75" style="position:absolute;left:4636;top:2290;width:7339;height:3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">
                        <v:imagedata r:id="rId14" o:title=""/>
                      </v:shape>
                    </v:group>
                    <v:group id="Group 1753" o:spid="_x0000_s1057" style="position:absolute;left:4581;top:2304;width:7428;height:3751" coordorigin="4581,2304"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">
                      <v:shape id="Freeform 1754" o:spid="_x0000_s105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" path="m1370,449r-33,-82l1253,401r36,82l1370,449e" fillcolor="#00af4f" stroked="f">
                        <v:path arrowok="t" o:connecttype="custom" o:connectlocs="1370,2753;1337,2671;1253,2705;1289,2787;1370,2753" o:connectangles="0,0,0,0,0"/>
                      </v:shape>
                      <v:shape id="Freeform 1755" o:spid="_x0000_s105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" path="m1303,283r-33,-84l1186,233r33,84l1303,283e" fillcolor="#00af4f" stroked="f">
                        <v:path arrowok="t" o:connecttype="custom" o:connectlocs="1303,2587;1270,2503;1186,2537;1219,2621;1303,2587" o:connectangles="0,0,0,0,0"/>
                      </v:shape>
                      <v:shape id="Freeform 1756" o:spid="_x0000_s106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" path="m1164,41l1082,r-40,82l1118,118r,-51l1159,51r5,-10e" fillcolor="#00af4f" stroked="f">
                        <v:path arrowok="t" o:connecttype="custom" o:connectlocs="1164,2345;1082,2304;1042,2386;1118,2422;1118,2371;1159,2355;1164,2345" o:connectangles="0,0,0,0,0,0,0"/>
                      </v:shape>
                      <v:shape id="Freeform 1757" o:spid="_x0000_s106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" path="m1159,51r-41,16l1132,102r27,-51e" fillcolor="#00af4f" stroked="f">
                        <v:path arrowok="t" o:connecttype="custom" o:connectlocs="1159,2355;1118,2371;1132,2406;1159,2355" o:connectangles="0,0,0,0"/>
                      </v:shape>
                      <v:shape id="Freeform 1758" o:spid="_x0000_s106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" path="m1132,102l1118,67r,51l1123,120r9,-18e" fillcolor="#00af4f" stroked="f">
                        <v:path arrowok="t" o:connecttype="custom" o:connectlocs="1132,2406;1118,2371;1118,2422;1123,2424;1132,2406" o:connectangles="0,0,0,0,0"/>
                      </v:shape>
                      <v:shape id="Freeform 1759" o:spid="_x0000_s106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" path="m1234,115l1200,34r-41,17l1132,102r20,49l1234,115e" fillcolor="#00af4f" stroked="f">
                        <v:path arrowok="t" o:connecttype="custom" o:connectlocs="1234,2419;1200,2338;1159,2355;1132,2406;1152,2455;1234,2419" o:connectangles="0,0,0,0,0,0"/>
                      </v:shape>
                      <v:shape id="Freeform 1760" o:spid="_x0000_s106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" path="m1082,202r-79,-41l962,243r80,38l1082,202e" fillcolor="#00af4f" stroked="f">
                        <v:path arrowok="t" o:connecttype="custom" o:connectlocs="1082,2506;1003,2465;962,2547;1042,2585;1082,2506" o:connectangles="0,0,0,0,0"/>
                      </v:shape>
                      <v:shape id="Freeform 1761" o:spid="_x0000_s106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" path="m1003,363l922,322r-41,81l962,442r41,-79e" fillcolor="#00af4f" stroked="f">
                        <v:path arrowok="t" o:connecttype="custom" o:connectlocs="1003,2667;922,2626;881,2707;962,2746;1003,2667" o:connectangles="0,0,0,0,0"/>
                      </v:shape>
                      <v:shape id="Freeform 1762" o:spid="_x0000_s106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" path="m922,523l840,483r-38,81l881,605r41,-82e" fillcolor="#00af4f" stroked="f">
                        <v:path arrowok="t" o:connecttype="custom" o:connectlocs="922,2827;840,2787;802,2868;881,2909;922,2827" o:connectangles="0,0,0,0,0"/>
                      </v:shape>
                      <v:shape id="Freeform 1763" o:spid="_x0000_s106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" path="m840,684l761,643r-41,82l802,766r38,-82e" fillcolor="#00af4f" stroked="f">
                        <v:path arrowok="t" o:connecttype="custom" o:connectlocs="840,2988;761,2947;720,3029;802,3070;840,2988" o:connectangles="0,0,0,0,0"/>
                      </v:shape>
                      <v:shape id="Freeform 1764" o:spid="_x0000_s106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" path="m761,845l679,804r-38,82l720,927r41,-82e" fillcolor="#00af4f" stroked="f">
                        <v:path arrowok="t" o:connecttype="custom" o:connectlocs="761,3149;679,3108;641,3190;720,3231;761,3149" o:connectangles="0,0,0,0,0"/>
                      </v:shape>
                      <v:shape id="Freeform 1765" o:spid="_x0000_s106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" path="m679,1006l600,965r-41,82l641,1087r38,-81e" fillcolor="#00af4f" stroked="f">
                        <v:path arrowok="t" o:connecttype="custom" o:connectlocs="679,3310;600,3269;559,3351;641,3391;679,3310" o:connectangles="0,0,0,0,0"/>
                      </v:shape>
                      <v:shape id="Freeform 1766" o:spid="_x0000_s107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" path="m600,1167r-82,-39l478,1207r81,41l600,1167e" fillcolor="#00af4f" stroked="f">
                        <v:path arrowok="t" o:connecttype="custom" o:connectlocs="600,3471;518,3432;478,3511;559,3552;600,3471" o:connectangles="0,0,0,0,0"/>
                      </v:shape>
                      <v:shape id="Freeform 1767" o:spid="_x0000_s107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" path="m518,1327r-79,-38l398,1368r80,41l518,1327e" fillcolor="#00af4f" stroked="f">
                        <v:path arrowok="t" o:connecttype="custom" o:connectlocs="518,3631;439,3593;398,3672;478,3713;518,3631" o:connectangles="0,0,0,0,0"/>
                      </v:shape>
                      <v:shape id="Freeform 1768" o:spid="_x0000_s107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" path="m439,1488r-81,-38l317,1529r81,41l439,1488e" fillcolor="#00af4f" stroked="f">
                        <v:path arrowok="t" o:connecttype="custom" o:connectlocs="439,3792;358,3754;317,3833;398,3874;439,3792" o:connectangles="0,0,0,0,0"/>
                      </v:shape>
                      <v:shape id="Freeform 1769" o:spid="_x0000_s107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" path="m358,1651r-80,-40l238,1690r79,41l358,1651e" fillcolor="#00af4f" stroked="f">
                        <v:path arrowok="t" o:connecttype="custom" o:connectlocs="358,3955;278,3915;238,3994;317,4035;358,3955" o:connectangles="0,0,0,0,0"/>
                      </v:shape>
                      <v:shape id="Freeform 1770" o:spid="_x0000_s107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" path="m278,1812r-81,-41l156,1851r82,40l278,1812e" fillcolor="#00af4f" stroked="f">
                        <v:path arrowok="t" o:connecttype="custom" o:connectlocs="278,4116;197,4075;156,4155;238,4195;278,4116" o:connectangles="0,0,0,0,0"/>
                      </v:shape>
                      <v:shape id="Freeform 1771" o:spid="_x0000_s107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" path="m197,1973r-82,-41l77,2011r79,41l197,1973e" fillcolor="#00af4f" stroked="f">
                        <v:path arrowok="t" o:connecttype="custom" o:connectlocs="197,4277;115,4236;77,4315;156,4356;197,4277" o:connectangles="0,0,0,0,0"/>
                      </v:shape>
                      <v:shape id="Freeform 1772" o:spid="_x0000_s107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" path="m115,2162r,-28l101,2163,85,2118,36,2093,,2165r96,41l115,2162e" fillcolor="#00af4f" stroked="f">
                        <v:path arrowok="t" o:connecttype="custom" o:connectlocs="115,4466;115,4438;101,4467;85,4422;36,4397;0,4469;96,4510;115,4466" o:connectangles="0,0,0,0,0,0,0,0"/>
                      </v:shape>
                      <v:shape id="Freeform 1773" o:spid="_x0000_s107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" path="m132,2124l79,2100r6,18l115,2134r,28l132,2124e" fillcolor="#00af4f" stroked="f">
                        <v:path arrowok="t" o:connecttype="custom" o:connectlocs="132,4428;79,4404;85,4422;115,4438;115,4466;132,4428" o:connectangles="0,0,0,0,0,0"/>
                      </v:shape>
                      <v:shape id="Freeform 1774" o:spid="_x0000_s107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" path="m115,2134l85,2118r16,45l115,2134e" fillcolor="#00af4f" stroked="f">
                        <v:path arrowok="t" o:connecttype="custom" o:connectlocs="115,4438;85,4422;101,4467;115,4438" o:connectangles="0,0,0,0"/>
                      </v:shape>
                      <v:shape id="Freeform 1775" o:spid="_x0000_s107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" path="m298,2194r-82,-36l180,2242r82,36l298,2194e" fillcolor="#00af4f" stroked="f">
                        <v:path arrowok="t" o:connecttype="custom" o:connectlocs="298,4498;216,4462;180,4546;262,4582;298,4498" o:connectangles="0,0,0,0,0"/>
                      </v:shape>
                      <v:shape id="Freeform 1776" o:spid="_x0000_s108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" path="m463,2263r-81,-33l346,2311r81,36l463,2263e" fillcolor="#00af4f" stroked="f">
                        <v:path arrowok="t" o:connecttype="custom" o:connectlocs="463,4567;382,4534;346,4615;427,4651;463,4567" o:connectangles="0,0,0,0,0"/>
                      </v:shape>
                      <v:shape id="Freeform 1777" o:spid="_x0000_s108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" path="m629,2335r-82,-36l511,2383r82,34l629,2335e" fillcolor="#00af4f" stroked="f">
                        <v:path arrowok="t" o:connecttype="custom" o:connectlocs="629,4639;547,4603;511,4687;593,4721;629,4639" o:connectangles="0,0,0,0,0"/>
                      </v:shape>
                      <v:shape id="Freeform 1778" o:spid="_x0000_s108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" path="m794,2405r-81,-34l677,2453r81,36l794,2405e" fillcolor="#00af4f" stroked="f">
                        <v:path arrowok="t" o:connecttype="custom" o:connectlocs="794,4709;713,4675;677,4757;758,4793;794,4709" o:connectangles="0,0,0,0,0"/>
                      </v:shape>
                      <v:shape id="Freeform 1779" o:spid="_x0000_s108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" path="m960,2477r-82,-36l842,2523r82,36l960,2477e" fillcolor="#00af4f" stroked="f">
                        <v:path arrowok="t" o:connecttype="custom" o:connectlocs="960,4781;878,4745;842,4827;924,4863;960,4781" o:connectangles="0,0,0,0,0"/>
                      </v:shape>
                      <v:shape id="Freeform 1780" o:spid="_x0000_s108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" path="m1126,2547r-84,-36l1008,2595r82,36l1126,2547e" fillcolor="#00af4f" stroked="f">
                        <v:path arrowok="t" o:connecttype="custom" o:connectlocs="1126,4851;1042,4815;1008,4899;1090,4935;1126,4851" o:connectangles="0,0,0,0,0"/>
                      </v:shape>
                      <v:shape id="Freeform 1781" o:spid="_x0000_s108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" path="m1291,2619r-84,-36l1174,2664r81,36l1291,2619e" fillcolor="#00af4f" stroked="f">
                        <v:path arrowok="t" o:connecttype="custom" o:connectlocs="1291,4923;1207,4887;1174,4968;1255,5004;1291,4923" o:connectangles="0,0,0,0,0"/>
                      </v:shape>
                      <v:shape id="Freeform 1782" o:spid="_x0000_s108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" path="m1457,2688r-84,-36l1339,2736r82,34l1457,2688e" fillcolor="#00af4f" stroked="f">
                        <v:path arrowok="t" o:connecttype="custom" o:connectlocs="1457,4992;1373,4956;1339,5040;1421,5074;1457,4992" o:connectangles="0,0,0,0,0"/>
                      </v:shape>
                      <v:shape id="Freeform 1783" o:spid="_x0000_s108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" path="m1598,2700r-84,-33l1481,2748r57,-23l1538,2724r3,l1541,2822r7,3l1598,2700e" fillcolor="#00af4f" stroked="f">
                        <v:path arrowok="t" o:connecttype="custom" o:connectlocs="1598,5004;1514,4971;1481,5052;1538,5029;1538,5028;1541,5028;1541,5126;1548,5129;1598,5004" o:connectangles="0,0,0,0,0,0,0,0,0"/>
                      </v:shape>
                      <v:shape id="Freeform 1784" o:spid="_x0000_s108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" path="m1541,2822r,-98l1538,2725r-33,81l1541,2822e" fillcolor="#00af4f" stroked="f">
                        <v:path arrowok="t" o:connecttype="custom" o:connectlocs="1541,5126;1541,5028;1538,5029;1505,5110;1541,5126" o:connectangles="0,0,0,0,0"/>
                      </v:shape>
                      <v:shape id="Freeform 1785" o:spid="_x0000_s108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" path="m1541,2724r-3,l1538,2725r3,-1e" fillcolor="#00af4f" stroked="f">
                        <v:path arrowok="t" o:connecttype="custom" o:connectlocs="1541,5028;1538,5028;1538,5029;1541,5028" o:connectangles="0,0,0,0"/>
                      </v:shape>
                      <v:shape id="Freeform 1786" o:spid="_x0000_s109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" path="m1666,2532r-84,-33l1548,2583r84,33l1666,2532e" fillcolor="#00af4f" stroked="f">
                        <v:path arrowok="t" o:connecttype="custom" o:connectlocs="1666,4836;1582,4803;1548,4887;1632,4920;1666,4836" o:connectangles="0,0,0,0,0"/>
                      </v:shape>
                      <v:shape id="Freeform 1787" o:spid="_x0000_s109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" path="m1764,2441r-84,-36l1646,2489r82,34l1764,2441e" fillcolor="#00af4f" stroked="f">
                        <v:path arrowok="t" o:connecttype="custom" o:connectlocs="1764,4745;1680,4709;1646,4793;1728,4827;1764,4745" o:connectangles="0,0,0,0,0"/>
                      </v:shape>
                      <v:shape id="Freeform 1788" o:spid="_x0000_s109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" path="m1930,2511r-84,-36l1812,2559r82,33l1930,2511e" fillcolor="#00af4f" stroked="f">
                        <v:path arrowok="t" o:connecttype="custom" o:connectlocs="1930,4815;1846,4779;1812,4863;1894,4896;1930,4815" o:connectangles="0,0,0,0,0"/>
                      </v:shape>
                      <v:shape id="Freeform 1789" o:spid="_x0000_s109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" path="m2095,2578r-84,-34l1978,2628r84,34l2095,2578e" fillcolor="#00af4f" stroked="f">
                        <v:path arrowok="t" o:connecttype="custom" o:connectlocs="2095,4882;2011,4848;1978,4932;2062,4966;2095,4882" o:connectangles="0,0,0,0,0"/>
                      </v:shape>
                      <v:shape id="Freeform 1790" o:spid="_x0000_s109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" path="m2261,2647r-82,-33l2143,2698r84,33l2261,2647e" fillcolor="#00af4f" stroked="f">
                        <v:path arrowok="t" o:connecttype="custom" o:connectlocs="2261,4951;2179,4918;2143,5002;2227,5035;2261,4951" o:connectangles="0,0,0,0,0"/>
                      </v:shape>
                      <v:shape id="Freeform 1791" o:spid="_x0000_s109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" path="m2429,2717r-84,-34l2311,2765r82,36l2429,2717e" fillcolor="#00af4f" stroked="f">
                        <v:path arrowok="t" o:connecttype="custom" o:connectlocs="2429,5021;2345,4987;2311,5069;2393,5105;2429,5021" o:connectangles="0,0,0,0,0"/>
                      </v:shape>
                      <v:shape id="Freeform 1792" o:spid="_x0000_s109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" path="m2594,2787r-84,-34l2477,2835r81,36l2594,2787e" fillcolor="#00af4f" stroked="f">
                        <v:path arrowok="t" o:connecttype="custom" o:connectlocs="2594,5091;2510,5057;2477,5139;2558,5175;2594,5091" o:connectangles="0,0,0,0,0"/>
                      </v:shape>
                      <v:shape id="Freeform 1793" o:spid="_x0000_s109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" path="m2760,2856r-84,-36l2642,2904r84,34l2760,2856e" fillcolor="#00af4f" stroked="f">
                        <v:path arrowok="t" o:connecttype="custom" o:connectlocs="2760,5160;2676,5124;2642,5208;2726,5242;2760,5160" o:connectangles="0,0,0,0,0"/>
                      </v:shape>
                      <v:shape id="Freeform 1794" o:spid="_x0000_s109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" path="m2926,2926r-82,-36l2808,2974r84,33l2926,2926e" fillcolor="#00af4f" stroked="f">
                        <v:path arrowok="t" o:connecttype="custom" o:connectlocs="2926,5230;2844,5194;2808,5278;2892,5311;2926,5230" o:connectangles="0,0,0,0,0"/>
                      </v:shape>
                      <v:shape id="Freeform 1795" o:spid="_x0000_s109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" path="m3094,2988r-87,-31l2978,3041r84,31l3094,2988e" fillcolor="#00af4f" stroked="f">
                        <v:path arrowok="t" o:connecttype="custom" o:connectlocs="3094,5292;3007,5261;2978,5345;3062,5376;3094,5292" o:connectangles="0,0,0,0,0"/>
                      </v:shape>
                      <v:shape id="Freeform 1796" o:spid="_x0000_s110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" path="m3250,3019r-82,-38l3137,3046r35,-14l3178,3017r14,7l3192,3119r10,4l3250,3019e" fillcolor="#00af4f" stroked="f">
                        <v:path arrowok="t" o:connecttype="custom" o:connectlocs="3250,5323;3168,5285;3137,5350;3172,5336;3178,5321;3192,5328;3192,5423;3202,5427;3250,5323" o:connectangles="0,0,0,0,0,0,0,0,0"/>
                      </v:shape>
                      <v:shape id="Freeform 1797" o:spid="_x0000_s110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" path="m3192,3119r,-95l3172,3032r-26,71l3192,3119e" fillcolor="#00af4f" stroked="f">
                        <v:path arrowok="t" o:connecttype="custom" o:connectlocs="3192,5423;3192,5328;3172,5336;3146,5407;3192,5423" o:connectangles="0,0,0,0,0"/>
                      </v:shape>
                      <v:shape id="Freeform 1798" o:spid="_x0000_s110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" path="m3192,3024r-14,-7l3172,3032r20,-8e" fillcolor="#00af4f" stroked="f">
                        <v:path arrowok="t" o:connecttype="custom" o:connectlocs="3192,5328;3178,5321;3172,5336;3192,5328" o:connectangles="0,0,0,0"/>
                      </v:shape>
                      <v:shape id="Freeform 1799" o:spid="_x0000_s110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" path="m3326,2856r-81,-38l3206,2899r82,39l3326,2856e" fillcolor="#00af4f" stroked="f">
                        <v:path arrowok="t" o:connecttype="custom" o:connectlocs="3326,5160;3245,5122;3206,5203;3288,5242;3326,5160" o:connectangles="0,0,0,0,0"/>
                      </v:shape>
                      <v:shape id="Freeform 1800" o:spid="_x0000_s110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" path="m3403,2693r-81,-38l3283,2736r82,39l3403,2693e" fillcolor="#00af4f" stroked="f">
                        <v:path arrowok="t" o:connecttype="custom" o:connectlocs="3403,4997;3322,4959;3283,5040;3365,5079;3403,4997" o:connectangles="0,0,0,0,0"/>
                      </v:shape>
                      <v:shape id="Freeform 1801" o:spid="_x0000_s110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" path="m3480,2530r-82,-39l3360,2573r82,38l3480,2530e" fillcolor="#00af4f" stroked="f">
                        <v:path arrowok="t" o:connecttype="custom" o:connectlocs="3480,4834;3398,4795;3360,4877;3442,4915;3480,4834" o:connectangles="0,0,0,0,0"/>
                      </v:shape>
                      <v:shape id="Freeform 1802" o:spid="_x0000_s110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" path="m3547,2345r-72,-22l3434,2410r53,25l3487,2422r41,-19l3547,2345e" fillcolor="#00af4f" stroked="f">
                        <v:path arrowok="t" o:connecttype="custom" o:connectlocs="3547,4649;3475,4627;3434,4714;3487,4739;3487,4726;3528,4707;3547,4649" o:connectangles="0,0,0,0,0,0,0"/>
                      </v:shape>
                      <v:shape id="Freeform 1803" o:spid="_x0000_s110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" path="m3528,2403r-41,19l3518,2431r10,-28e" fillcolor="#00af4f" stroked="f">
                        <v:path arrowok="t" o:connecttype="custom" o:connectlocs="3528,4707;3487,4726;3518,4735;3528,4707" o:connectangles="0,0,0,0"/>
                      </v:shape>
                      <v:shape id="Freeform 1804" o:spid="_x0000_s110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" path="m3540,2398r-12,5l3518,2431r-31,-9l3487,2435r29,13l3540,2398e" fillcolor="#00af4f" stroked="f">
                        <v:path arrowok="t" o:connecttype="custom" o:connectlocs="3540,4702;3528,4707;3518,4735;3487,4726;3487,4739;3516,4752;3540,4702" o:connectangles="0,0,0,0,0,0,0"/>
                      </v:shape>
                      <v:shape id="Freeform 1805" o:spid="_x0000_s110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" path="m3718,2400r-87,-26l3605,2460r86,27l3718,2400e" fillcolor="#00af4f" stroked="f">
                        <v:path arrowok="t" o:connecttype="custom" o:connectlocs="3718,4704;3631,4678;3605,4764;3691,4791;3718,4704" o:connectangles="0,0,0,0,0"/>
                      </v:shape>
                      <v:shape id="Freeform 1806" o:spid="_x0000_s111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" path="m3890,2455r-86,-26l3775,2513r87,29l3890,2455e" fillcolor="#00af4f" stroked="f">
                        <v:path arrowok="t" o:connecttype="custom" o:connectlocs="3890,4759;3804,4733;3775,4817;3862,4846;3890,4759" o:connectangles="0,0,0,0,0"/>
                      </v:shape>
                      <v:shape id="Freeform 1807" o:spid="_x0000_s111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" path="m4051,2508r-77,-24l3948,2568r50,17l3998,2527r5,-9l4012,2523r39,-15e" fillcolor="#00af4f" stroked="f">
                        <v:path arrowok="t" o:connecttype="custom" o:connectlocs="4051,4812;3974,4788;3948,4872;3998,4889;3998,4831;4003,4822;4012,4827;4051,4812" o:connectangles="0,0,0,0,0,0,0,0"/>
                      </v:shape>
                      <v:shape id="Freeform 1808" o:spid="_x0000_s111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" path="m4012,2523r-9,-5l3998,2527r14,-4e" fillcolor="#00af4f" stroked="f">
                        <v:path arrowok="t" o:connecttype="custom" o:connectlocs="4012,4827;4003,4822;3998,4831;4012,4827" o:connectangles="0,0,0,0"/>
                      </v:shape>
                      <v:shape id="Freeform 1809" o:spid="_x0000_s111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" path="m4082,2563r-70,-40l3998,2527r,58l4058,2604r24,-41e" fillcolor="#00af4f" stroked="f">
                        <v:path arrowok="t" o:connecttype="custom" o:connectlocs="4082,4867;4012,4827;3998,4831;3998,4889;4058,4908;4082,4867" o:connectangles="0,0,0,0,0,0"/>
                      </v:shape>
                      <v:shape id="Freeform 1810" o:spid="_x0000_s111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" path="m4157,2367r-53,-24l4049,2441r55,33l4104,2441r23,-8l4157,2367e" fillcolor="#00af4f" stroked="f">
                        <v:path arrowok="t" o:connecttype="custom" o:connectlocs="4157,4671;4104,4647;4049,4745;4104,4778;4104,4745;4127,4737;4157,4671" o:connectangles="0,0,0,0,0,0,0"/>
                      </v:shape>
                      <v:shape id="Freeform 1811" o:spid="_x0000_s111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" path="m4127,2433r-23,8l4121,2448r6,-15e" fillcolor="#00af4f" stroked="f">
                        <v:path arrowok="t" o:connecttype="custom" o:connectlocs="4127,4737;4104,4745;4121,4752;4127,4737" o:connectangles="0,0,0,0"/>
                      </v:shape>
                      <v:shape id="Freeform 1812" o:spid="_x0000_s111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" path="m4162,2422r-35,11l4121,2448r-17,-7l4104,2474r22,13l4162,2422e" fillcolor="#00af4f" stroked="f">
                        <v:path arrowok="t" o:connecttype="custom" o:connectlocs="4162,4726;4127,4737;4121,4752;4104,4745;4104,4778;4126,4791;4162,4726" o:connectangles="0,0,0,0,0,0,0"/>
                      </v:shape>
                      <v:shape id="Freeform 1813" o:spid="_x0000_s111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" path="m4322,2436r-84,-36l4202,2484r84,36l4322,2436e" fillcolor="#00af4f" stroked="f">
                        <v:path arrowok="t" o:connecttype="custom" o:connectlocs="4322,4740;4238,4704;4202,4788;4286,4824;4322,4740" o:connectangles="0,0,0,0,0"/>
                      </v:shape>
                      <v:shape id="Freeform 1814" o:spid="_x0000_s111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" path="m4488,2508r-84,-36l4368,2556r84,36l4488,2508e" fillcolor="#00af4f" stroked="f">
                        <v:path arrowok="t" o:connecttype="custom" o:connectlocs="4488,4812;4404,4776;4368,4860;4452,4896;4488,4812" o:connectangles="0,0,0,0,0"/>
                      </v:shape>
                      <v:shape id="Freeform 1815" o:spid="_x0000_s111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" path="m4651,2580r-81,-36l4534,2628r81,36l4651,2580e" fillcolor="#00af4f" stroked="f">
                        <v:path arrowok="t" o:connecttype="custom" o:connectlocs="4651,4884;4570,4848;4534,4932;4615,4968;4651,4884" o:connectangles="0,0,0,0,0"/>
                      </v:shape>
                      <v:shape id="Freeform 1816" o:spid="_x0000_s112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" path="m4817,2652r-82,-36l4699,2700r82,36l4817,2652e" fillcolor="#00af4f" stroked="f">
                        <v:path arrowok="t" o:connecttype="custom" o:connectlocs="4817,4956;4735,4920;4699,5004;4781,5040;4817,4956" o:connectangles="0,0,0,0,0"/>
                      </v:shape>
                      <v:shape id="Freeform 1817" o:spid="_x0000_s112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" path="m4982,2724r-81,-36l4865,2770r81,36l4982,2724e" fillcolor="#00af4f" stroked="f">
                        <v:path arrowok="t" o:connecttype="custom" o:connectlocs="4982,5028;4901,4992;4865,5074;4946,5110;4982,5028" o:connectangles="0,0,0,0,0"/>
                      </v:shape>
                      <v:shape id="Freeform 1818" o:spid="_x0000_s112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" path="m5148,2796r-84,-36l5028,2842r84,36l5148,2796e" fillcolor="#00af4f" stroked="f">
                        <v:path arrowok="t" o:connecttype="custom" o:connectlocs="5148,5100;5064,5064;5028,5146;5112,5182;5148,5100" o:connectangles="0,0,0,0,0"/>
                      </v:shape>
                      <v:shape id="Freeform 1819" o:spid="_x0000_s112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" path="m5311,2868r-81,-36l5194,2914r84,36l5311,2868e" fillcolor="#00af4f" stroked="f">
                        <v:path arrowok="t" o:connecttype="custom" o:connectlocs="5311,5172;5230,5136;5194,5218;5278,5254;5311,5172" o:connectangles="0,0,0,0,0"/>
                      </v:shape>
                      <v:shape id="Freeform 1820" o:spid="_x0000_s112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" path="m5477,2940r-82,-36l5359,2986r82,36l5477,2940e" fillcolor="#00af4f" stroked="f">
                        <v:path arrowok="t" o:connecttype="custom" o:connectlocs="5477,5244;5395,5208;5359,5290;5441,5326;5477,5244" o:connectangles="0,0,0,0,0"/>
                      </v:shape>
                      <v:shape id="Freeform 1821" o:spid="_x0000_s112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" path="m5642,3012r-81,-36l5525,3058r81,36l5642,3012e" fillcolor="#00af4f" stroked="f">
                        <v:path arrowok="t" o:connecttype="custom" o:connectlocs="5642,5316;5561,5280;5525,5362;5606,5398;5642,5316" o:connectangles="0,0,0,0,0"/>
                      </v:shape>
                      <v:shape id="Freeform 1822" o:spid="_x0000_s112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" path="m5808,3084r-84,-36l5688,3130r84,36l5808,3084e" fillcolor="#00af4f" stroked="f">
                        <v:path arrowok="t" o:connecttype="custom" o:connectlocs="5808,5388;5724,5352;5688,5434;5772,5470;5808,5388" o:connectangles="0,0,0,0,0"/>
                      </v:shape>
                      <v:shape id="Freeform 1823" o:spid="_x0000_s112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" path="m5974,3154r-84,-36l5854,3202r84,36l5974,3154e" fillcolor="#00af4f" stroked="f">
                        <v:path arrowok="t" o:connecttype="custom" o:connectlocs="5974,5458;5890,5422;5854,5506;5938,5542;5974,5458" o:connectangles="0,0,0,0,0"/>
                      </v:shape>
                      <v:shape id="Freeform 1824" o:spid="_x0000_s112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" path="m6137,3226r-82,-36l6019,3274r82,36l6137,3226e" fillcolor="#00af4f" stroked="f">
                        <v:path arrowok="t" o:connecttype="custom" o:connectlocs="6137,5530;6055,5494;6019,5578;6101,5614;6137,5530" o:connectangles="0,0,0,0,0"/>
                      </v:shape>
                      <v:shape id="Freeform 1825" o:spid="_x0000_s112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" path="m6302,3298r-81,-36l6185,3346r81,36l6302,3298e" fillcolor="#00af4f" stroked="f">
                        <v:path arrowok="t" o:connecttype="custom" o:connectlocs="6302,5602;6221,5566;6185,5650;6266,5686;6302,5602" o:connectangles="0,0,0,0,0"/>
                      </v:shape>
                      <v:shape id="Freeform 1826" o:spid="_x0000_s113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" path="m6468,3370r-82,-36l6350,3418r82,36l6468,3370e" fillcolor="#00af4f" stroked="f">
                        <v:path arrowok="t" o:connecttype="custom" o:connectlocs="6468,5674;6386,5638;6350,5722;6432,5758;6468,5674" o:connectangles="0,0,0,0,0"/>
                      </v:shape>
                      <v:shape id="Freeform 1827" o:spid="_x0000_s113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" path="m6634,3442r-84,-36l6514,3487r84,36l6634,3442e" fillcolor="#00af4f" stroked="f">
                        <v:path arrowok="t" o:connecttype="custom" o:connectlocs="6634,5746;6550,5710;6514,5791;6598,5827;6634,5746" o:connectangles="0,0,0,0,0"/>
                      </v:shape>
                      <v:shape id="Freeform 1828" o:spid="_x0000_s113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" path="m6799,3514r-84,-36l6679,3559r84,36l6799,3514e" fillcolor="#00af4f" stroked="f">
                        <v:path arrowok="t" o:connecttype="custom" o:connectlocs="6799,5818;6715,5782;6679,5863;6763,5899;6799,5818" o:connectangles="0,0,0,0,0"/>
                      </v:shape>
                      <v:shape id="Freeform 1829" o:spid="_x0000_s113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" path="m6962,3586r-81,-36l6845,3631r81,36l6962,3586e" fillcolor="#00af4f" stroked="f">
                        <v:path arrowok="t" o:connecttype="custom" o:connectlocs="6962,5890;6881,5854;6845,5935;6926,5971;6962,5890" o:connectangles="0,0,0,0,0"/>
                      </v:shape>
                      <v:shape id="Freeform 1830" o:spid="_x0000_s113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" path="m7106,3648r-60,-26l7010,3703r34,15l7044,3679r5,-21l7077,3663r29,-15e" fillcolor="#00af4f" stroked="f">
                        <v:path arrowok="t" o:connecttype="custom" o:connectlocs="7106,5952;7046,5926;7010,6007;7044,6022;7044,5983;7049,5962;7077,5967;7106,5952" o:connectangles="0,0,0,0,0,0,0,0"/>
                      </v:shape>
                      <v:shape id="Freeform 1831" o:spid="_x0000_s113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" path="m7077,3663r-28,-5l7044,3679r33,-16e" fillcolor="#00af4f" stroked="f">
                        <v:path arrowok="t" o:connecttype="custom" o:connectlocs="7077,5967;7049,5962;7044,5983;7077,5967" o:connectangles="0,0,0,0"/>
                      </v:shape>
                      <v:shape id="Freeform 1832" o:spid="_x0000_s113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" path="m7138,3675r-61,-12l7044,3679r,39l7121,3751r17,-76e" fillcolor="#00af4f" stroked="f">
                        <v:path arrowok="t" o:connecttype="custom" o:connectlocs="7138,5979;7077,5967;7044,5983;7044,6022;7121,6055;7138,5979" o:connectangles="0,0,0,0,0,0"/>
                      </v:shape>
                      <v:shape id="Freeform 1833" o:spid="_x0000_s113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" path="m7174,3499r-89,-19l7068,3569r89,17l7174,3499e" fillcolor="#00af4f" stroked="f">
                        <v:path arrowok="t" o:connecttype="custom" o:connectlocs="7174,5803;7085,5784;7068,5873;7157,5890;7174,5803" o:connectangles="0,0,0,0,0"/>
                      </v:shape>
                      <v:shape id="Freeform 1834" o:spid="_x0000_s113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" path="m7210,3322r-89,-17l7104,3391r89,20l7210,3322e" fillcolor="#00af4f" stroked="f">
                        <v:path arrowok="t" o:connecttype="custom" o:connectlocs="7210,5626;7121,5609;7104,5695;7193,5715;7210,5626" o:connectangles="0,0,0,0,0"/>
                      </v:shape>
                      <v:shape id="Freeform 1835" o:spid="_x0000_s113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" path="m7246,3147r-87,-20l7140,3216r89,19l7246,3147e" fillcolor="#00af4f" stroked="f">
                        <v:path arrowok="t" o:connecttype="custom" o:connectlocs="7246,5451;7159,5431;7140,5520;7229,5539;7246,5451" o:connectangles="0,0,0,0,0"/>
                      </v:shape>
                      <v:shape id="Freeform 1836" o:spid="_x0000_s114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" path="m7282,2969r-87,-17l7176,3041r89,17l7282,2969e" fillcolor="#00af4f" stroked="f">
                        <v:path arrowok="t" o:connecttype="custom" o:connectlocs="7282,5273;7195,5256;7176,5345;7265,5362;7282,5273" o:connectangles="0,0,0,0,0"/>
                      </v:shape>
                      <v:shape id="Freeform 1837" o:spid="_x0000_s114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" path="m7320,2794r-89,-19l7212,2863r89,20l7320,2794e" fillcolor="#00af4f" stroked="f">
                        <v:path arrowok="t" o:connecttype="custom" o:connectlocs="7320,5098;7231,5079;7212,5167;7301,5187;7320,5098" o:connectangles="0,0,0,0,0"/>
                      </v:shape>
                      <v:shape id="Freeform 1838" o:spid="_x0000_s114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" path="m7356,2616r-89,-17l7248,2688r89,17l7356,2616e" fillcolor="#00af4f" stroked="f">
                        <v:path arrowok="t" o:connecttype="custom" o:connectlocs="7356,4920;7267,4903;7248,4992;7337,5009;7356,4920" o:connectangles="0,0,0,0,0"/>
                      </v:shape>
                      <v:shape id="Freeform 1839" o:spid="_x0000_s114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" path="m7392,2441r-89,-19l7286,2511r87,19l7392,2441e" fillcolor="#00af4f" stroked="f">
                        <v:path arrowok="t" o:connecttype="custom" o:connectlocs="7392,4745;7303,4726;7286,4815;7373,4834;7392,4745" o:connectangles="0,0,0,0,0"/>
                      </v:shape>
                      <v:shape id="Freeform 1840" o:spid="_x0000_s114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" path="m7428,2266r-89,-19l7322,2335r87,17l7428,2266e" fillcolor="#00af4f" stroked="f">
                        <v:path arrowok="t" o:connecttype="custom" o:connectlocs="7428,4570;7339,4551;7322,4639;7409,4656;7428,4570" o:connectangles="0,0,0,0,0"/>
                      </v:shape>
                      <v:shape id="Freeform 1841" o:spid="_x0000_s114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" path="m7356,2158r-77,-43l7236,2194r77,43l7356,2158e" fillcolor="#00af4f" stroked="f">
                        <v:path arrowok="t" o:connecttype="custom" o:connectlocs="7356,4462;7279,4419;7236,4498;7313,4541;7356,4462" o:connectangles="0,0,0,0,0"/>
                      </v:shape>
                      <v:shape id="Freeform 1842" o:spid="_x0000_s114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" path="m7200,2071r-79,-43l7078,2107r79,44l7200,2071e" fillcolor="#00af4f" stroked="f">
                        <v:path arrowok="t" o:connecttype="custom" o:connectlocs="7200,4375;7121,4332;7078,4411;7157,4455;7200,4375" o:connectangles="0,0,0,0,0"/>
                      </v:shape>
                      <v:shape id="Freeform 1843" o:spid="_x0000_s114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" path="m7042,1985r-80,-43l6919,2021r79,43l7042,1985e" fillcolor="#00af4f" stroked="f">
                        <v:path arrowok="t" o:connecttype="custom" o:connectlocs="7042,4289;6962,4246;6919,4325;6998,4368;7042,4289" o:connectangles="0,0,0,0,0"/>
                      </v:shape>
                      <v:shape id="Freeform 1844" o:spid="_x0000_s114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" path="m6883,1899r-77,-44l6761,1932r79,46l6883,1899e" fillcolor="#00af4f" stroked="f">
                        <v:path arrowok="t" o:connecttype="custom" o:connectlocs="6883,4203;6806,4159;6761,4236;6840,4282;6883,4203" o:connectangles="0,0,0,0,0"/>
                      </v:shape>
                      <v:shape id="Freeform 1845" o:spid="_x0000_s114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" path="m6708,1827r-89,-20l6600,1894r89,19l6708,1827e" fillcolor="#00af4f" stroked="f">
                        <v:path arrowok="t" o:connecttype="custom" o:connectlocs="6708,4131;6619,4111;6600,4198;6689,4217;6708,4131" o:connectangles="0,0,0,0,0"/>
                      </v:shape>
                      <v:shape id="Freeform 1846" o:spid="_x0000_s115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" path="m6530,1788r-86,-19l6425,1855r86,20l6530,1788e" fillcolor="#00af4f" stroked="f">
                        <v:path arrowok="t" o:connecttype="custom" o:connectlocs="6530,4092;6444,4073;6425,4159;6511,4179;6530,4092" o:connectangles="0,0,0,0,0"/>
                      </v:shape>
                      <v:shape id="Freeform 1847" o:spid="_x0000_s115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" path="m6355,1750r-86,-19l6250,1817r86,19l6355,1750e" fillcolor="#00af4f" stroked="f">
                        <v:path arrowok="t" o:connecttype="custom" o:connectlocs="6355,4054;6269,4035;6250,4121;6336,4140;6355,4054" o:connectangles="0,0,0,0,0"/>
                      </v:shape>
                      <v:shape id="Freeform 1848" o:spid="_x0000_s115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" path="m6180,1711r-89,-19l6072,1779r89,19l6180,1711e" fillcolor="#00af4f" stroked="f">
                        <v:path arrowok="t" o:connecttype="custom" o:connectlocs="6180,4015;6091,3996;6072,4083;6161,4102;6180,4015" o:connectangles="0,0,0,0,0"/>
                      </v:shape>
                      <v:shape id="Freeform 1849" o:spid="_x0000_s115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" path="m6005,1673r-89,-19l5897,1740r89,19l6005,1673e" fillcolor="#00af4f" stroked="f">
                        <v:path arrowok="t" o:connecttype="custom" o:connectlocs="6005,3977;5916,3958;5897,4044;5986,4063;6005,3977" o:connectangles="0,0,0,0,0"/>
                      </v:shape>
                      <v:shape id="Freeform 1850" o:spid="_x0000_s115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" path="m5827,1635r-86,-20l5722,1702r86,19l5827,1635e" fillcolor="#00af4f" stroked="f">
                        <v:path arrowok="t" o:connecttype="custom" o:connectlocs="5827,3939;5741,3919;5722,4006;5808,4025;5827,3939" o:connectangles="0,0,0,0,0"/>
                      </v:shape>
                      <v:shape id="Freeform 1851" o:spid="_x0000_s115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" path="m5652,1596r-62,-14l5554,1582r2,91l5575,1671r10,l5585,1673r48,10l5652,1596e" fillcolor="#00af4f" stroked="f">
                        <v:path arrowok="t" o:connecttype="custom" o:connectlocs="5652,3900;5590,3886;5554,3886;5556,3977;5575,3975;5575,3975;5585,3975;5585,3977;5633,3987;5652,3900" o:connectangles="0,0,0,0,0,0,0,0,0,0"/>
                      </v:shape>
                      <v:shape id="Freeform 1852" o:spid="_x0000_s115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" path="m5585,1671r-10,l5578,1671r7,e" fillcolor="#00af4f" stroked="f">
                        <v:path arrowok="t" o:connecttype="custom" o:connectlocs="5585,3975;5575,3975;5578,3975;5585,3975" o:connectangles="0,0,0,0"/>
                      </v:shape>
                      <v:shape id="Freeform 1853" o:spid="_x0000_s115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" path="m5578,1671r-3,l5578,1671e" fillcolor="#00af4f" stroked="f">
                        <v:path arrowok="t" o:connecttype="custom" o:connectlocs="5578,3975;5575,3975;5575,3975;5578,3975" o:connectangles="0,0,0,0"/>
                      </v:shape>
                      <v:shape id="Freeform 1854" o:spid="_x0000_s115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" path="m5585,1673r,-2l5578,1671r7,2e" fillcolor="#00af4f" stroked="f">
                        <v:path arrowok="t" o:connecttype="custom" o:connectlocs="5585,3977;5585,3975;5578,3975;5585,3977" o:connectangles="0,0,0,0"/>
                      </v:shape>
                      <v:shape id="Freeform 1855" o:spid="_x0000_s115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" path="m5465,1673r-3,-89l5374,1587r2,88l5465,1673e" fillcolor="#00af4f" stroked="f">
                        <v:path arrowok="t" o:connecttype="custom" o:connectlocs="5465,3977;5462,3888;5374,3891;5376,3979;5465,3977" o:connectangles="0,0,0,0,0"/>
                      </v:shape>
                      <v:shape id="Freeform 1856" o:spid="_x0000_s116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" path="m5285,1678r-3,-89l5194,1589r2,91l5285,1678e" fillcolor="#00af4f" stroked="f">
                        <v:path arrowok="t" o:connecttype="custom" o:connectlocs="5285,3982;5282,3893;5194,3893;5196,3984;5285,3982" o:connectangles="0,0,0,0,0"/>
                      </v:shape>
                      <v:shape id="Freeform 1857" o:spid="_x0000_s116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" path="m5105,1683r-3,-92l5014,1594r2,89l5105,1683e" fillcolor="#00af4f" stroked="f">
                        <v:path arrowok="t" o:connecttype="custom" o:connectlocs="5105,3987;5102,3895;5014,3898;5016,3987;5105,3987" o:connectangles="0,0,0,0,0"/>
                      </v:shape>
                      <v:shape id="Freeform 1858" o:spid="_x0000_s116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" path="m4925,1685r-3,-89l4834,1599r2,88l4925,1685e" fillcolor="#00af4f" stroked="f">
                        <v:path arrowok="t" o:connecttype="custom" o:connectlocs="4925,3989;4922,3900;4834,3903;4836,3991;4925,3989" o:connectangles="0,0,0,0,0"/>
                      </v:shape>
                      <v:shape id="Freeform 1859" o:spid="_x0000_s116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" path="m4745,1690r-3,-91l4654,1601r2,91l4745,1690e" fillcolor="#00af4f" stroked="f">
                        <v:path arrowok="t" o:connecttype="custom" o:connectlocs="4745,3994;4742,3903;4654,3905;4656,3996;4745,3994" o:connectangles="0,0,0,0,0"/>
                      </v:shape>
                      <v:shape id="Freeform 1860" o:spid="_x0000_s116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" path="m4565,1692r,-89l4474,1603r,89l4565,1692e" fillcolor="#00af4f" stroked="f">
                        <v:path arrowok="t" o:connecttype="custom" o:connectlocs="4565,3996;4565,3907;4474,3907;4474,3996;4565,3996" o:connectangles="0,0,0,0,0"/>
                      </v:shape>
                      <v:shape id="Freeform 1861" o:spid="_x0000_s116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" path="m4385,1692r,-89l4294,1603r,89l4385,1692e" fillcolor="#00af4f" stroked="f">
                        <v:path arrowok="t" o:connecttype="custom" o:connectlocs="4385,3996;4385,3907;4294,3907;4294,3996;4385,3996" o:connectangles="0,0,0,0,0"/>
                      </v:shape>
                      <v:shape id="Freeform 1862" o:spid="_x0000_s116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" path="m4205,1692r,-89l4114,1603r,89l4205,1692e" fillcolor="#00af4f" stroked="f">
                        <v:path arrowok="t" o:connecttype="custom" o:connectlocs="4205,3996;4205,3907;4114,3907;4114,3996;4205,3996" o:connectangles="0,0,0,0,0"/>
                      </v:shape>
                      <v:shape id="Freeform 1863" o:spid="_x0000_s116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" path="m3960,1603r-17,-2l3924,1687r22,5l3950,1692r,-89l3960,1603e" fillcolor="#00af4f" stroked="f">
                        <v:path arrowok="t" o:connecttype="custom" o:connectlocs="3960,3907;3943,3905;3924,3991;3946,3996;3950,3996;3950,3907;3960,3907" o:connectangles="0,0,0,0,0,0,0"/>
                      </v:shape>
                      <v:shape id="Freeform 1864" o:spid="_x0000_s116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" path="m4025,1692r,-89l3950,1603r,89l4025,1692e" fillcolor="#00af4f" stroked="f">
                        <v:path arrowok="t" o:connecttype="custom" o:connectlocs="4025,3996;4025,3907;3950,3907;3950,3996;4025,3996" o:connectangles="0,0,0,0,0"/>
                      </v:shape>
                      <v:shape id="Freeform 1865" o:spid="_x0000_s116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" path="m3857,1582r-89,-19l3749,1651r89,20l3857,1582e" fillcolor="#00af4f" stroked="f">
                        <v:path arrowok="t" o:connecttype="custom" o:connectlocs="3857,3886;3768,3867;3749,3955;3838,3975;3857,3886" o:connectangles="0,0,0,0,0"/>
                      </v:shape>
                      <v:shape id="Freeform 1866" o:spid="_x0000_s117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" path="m3679,1543r-86,-16l3574,1613r86,19l3679,1543e" fillcolor="#00af4f" stroked="f">
                        <v:path arrowok="t" o:connecttype="custom" o:connectlocs="3679,3847;3593,3831;3574,3917;3660,3936;3679,3847" o:connectangles="0,0,0,0,0"/>
                      </v:shape>
                      <v:shape id="Freeform 1867" o:spid="_x0000_s117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" path="m3504,1507r-89,-19l3396,1577r89,19l3504,1507e" fillcolor="#00af4f" stroked="f">
                        <v:path arrowok="t" o:connecttype="custom" o:connectlocs="3504,3811;3415,3792;3396,3881;3485,3900;3504,3811" o:connectangles="0,0,0,0,0"/>
                      </v:shape>
                      <v:shape id="Freeform 1868" o:spid="_x0000_s117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" path="m3326,1469r-74,-14l3240,1452r-22,87l3233,1541r77,17l3326,1469e" fillcolor="#00af4f" stroked="f">
                        <v:path arrowok="t" o:connecttype="custom" o:connectlocs="3326,3773;3252,3759;3240,3756;3218,3843;3233,3845;3310,3862;3326,3773" o:connectangles="0,0,0,0,0,0,0"/>
                      </v:shape>
                      <v:shape id="Freeform 1869" o:spid="_x0000_s117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" path="m3154,1431r-87,-22l3046,1495r86,22l3154,1431e" fillcolor="#00af4f" stroked="f">
                        <v:path arrowok="t" o:connecttype="custom" o:connectlocs="3154,3735;3067,3713;3046,3799;3132,3821;3154,3735" o:connectangles="0,0,0,0,0"/>
                      </v:shape>
                      <v:shape id="Freeform 1870" o:spid="_x0000_s117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" path="m2978,1387r-86,-21l2870,1452r87,22l2978,1387e" fillcolor="#00af4f" stroked="f">
                        <v:path arrowok="t" o:connecttype="custom" o:connectlocs="2978,3691;2892,3670;2870,3756;2957,3778;2978,3691" o:connectangles="0,0,0,0,0"/>
                      </v:shape>
                      <v:shape id="Freeform 1871" o:spid="_x0000_s117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" path="m2803,1344r-86,-21l2695,1409r87,22l2803,1344e" fillcolor="#00af4f" stroked="f">
                        <v:path arrowok="t" o:connecttype="custom" o:connectlocs="2803,3648;2717,3627;2695,3713;2782,3735;2803,3648" o:connectangles="0,0,0,0,0"/>
                      </v:shape>
                      <v:shape id="Freeform 1872" o:spid="_x0000_s1176"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" path="m2628,1301r-86,-22l2520,1368r89,22l2628,1301e" fillcolor="#00af4f" stroked="f">
                        <v:path arrowok="t" o:connecttype="custom" o:connectlocs="2628,3605;2542,3583;2520,3672;2609,3694;2628,3605" o:connectangles="0,0,0,0,0"/>
                      </v:shape>
                      <v:shape id="Freeform 1873" o:spid="_x0000_s1177"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" path="m2455,1258r-89,-22l2345,1325r89,22l2455,1258e" fillcolor="#00af4f" stroked="f">
                        <v:path arrowok="t" o:connecttype="custom" o:connectlocs="2455,3562;2366,3540;2345,3629;2434,3651;2455,3562" o:connectangles="0,0,0,0,0"/>
                      </v:shape>
                      <v:shape id="Freeform 1874" o:spid="_x0000_s1178"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" path="m2213,1292r,-92l2206,1198r-46,77l2172,1282r41,10e" fillcolor="#00af4f" stroked="f">
                        <v:path arrowok="t" o:connecttype="custom" o:connectlocs="2213,3596;2213,3504;2206,3502;2160,3579;2172,3586;2213,3596" o:connectangles="0,0,0,0,0,0"/>
                      </v:shape>
                      <v:shape id="Freeform 1875" o:spid="_x0000_s1179"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" path="m2280,1215r-79,-20l2213,1200r,92l2258,1303r22,-88e" fillcolor="#00af4f" stroked="f">
                        <v:path arrowok="t" o:connecttype="custom" o:connectlocs="2280,3519;2201,3499;2213,3504;2213,3596;2258,3607;2280,3519" o:connectangles="0,0,0,0,0,0"/>
                      </v:shape>
                      <v:shape id="Freeform 1876" o:spid="_x0000_s1180"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" path="m2126,1152r-76,-45l2004,1183r77,46l2126,1152e" fillcolor="#00af4f" stroked="f">
                        <v:path arrowok="t" o:connecttype="custom" o:connectlocs="2126,3456;2050,3411;2004,3487;2081,3533;2126,3456" o:connectangles="0,0,0,0,0"/>
                      </v:shape>
                      <v:shape id="Freeform 1877" o:spid="_x0000_s1181"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" path="m1973,1061r-77,-48l1850,1092r77,46l1973,1061e" fillcolor="#00af4f" stroked="f">
                        <v:path arrowok="t" o:connecttype="custom" o:connectlocs="1973,3365;1896,3317;1850,3396;1927,3442;1973,3365" o:connectangles="0,0,0,0,0"/>
                      </v:shape>
                      <v:shape id="Freeform 1878" o:spid="_x0000_s1182"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" path="m1817,967r-77,-45l1694,1001r77,46l1817,967e" fillcolor="#00af4f" stroked="f">
                        <v:path arrowok="t" o:connecttype="custom" o:connectlocs="1817,3271;1740,3226;1694,3305;1771,3351;1817,3271" o:connectangles="0,0,0,0,0"/>
                      </v:shape>
                      <v:shape id="Freeform 1879" o:spid="_x0000_s1183"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" path="m1697,862r-55,-70l1570,847r55,72l1697,862e" fillcolor="#00af4f" stroked="f">
                        <v:path arrowok="t" o:connecttype="custom" o:connectlocs="1697,3166;1642,3096;1570,3151;1625,3223;1697,3166" o:connectangles="0,0,0,0,0"/>
                      </v:shape>
                      <v:shape id="Freeform 1880" o:spid="_x0000_s1184"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" path="m1586,720r-55,-69l1459,706r55,72l1586,720e" fillcolor="#00af4f" stroked="f">
                        <v:path arrowok="t" o:connecttype="custom" o:connectlocs="1586,3024;1531,2955;1459,3010;1514,3082;1586,3024" o:connectangles="0,0,0,0,0"/>
                      </v:shape>
                      <v:shape id="Freeform 1881" o:spid="_x0000_s1185" style="position:absolute;left:4581;top:2304;width:7428;height:3751;visibility:visible;mso-wrap-style:square;v-text-anchor:top" coordsize="7428,3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" path="m1476,579r-58,-70l1349,564r55,70l1476,579e" fillcolor="#00af4f" stroked="f">
                        <v:path arrowok="t" o:connecttype="custom" o:connectlocs="1476,2883;1418,2813;1349,2868;1404,2938;1476,2883" o:connectangles="0,0,0,0,0"/>
                      </v:shape>
                    </v:group>
                    <v:group id="Group 1882" o:spid="_x0000_s1186" style="position:absolute;left:979;top:63;width:3946;height:5503" coordorigin="979,63"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shape id="Freeform 1883" o:spid="_x0000_s118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" path="m108,16l19,,,86r88,19l108,16e" fillcolor="#00af4f" stroked="f">
                        <v:path arrowok="t" o:connecttype="custom" o:connectlocs="108,79;19,63;0,149;88,168;108,79" o:connectangles="0,0,0,0,0"/>
                      </v:shape>
                      <v:shape id="Freeform 1884" o:spid="_x0000_s118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" path="m283,52l194,36r-17,86l266,141,283,52e" fillcolor="#00af4f" stroked="f">
                        <v:path arrowok="t" o:connecttype="custom" o:connectlocs="283,115;194,99;177,185;266,204;283,115" o:connectangles="0,0,0,0,0"/>
                      </v:shape>
                      <v:shape id="Freeform 1885" o:spid="_x0000_s118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" path="m460,88l372,69r-20,89l441,177,460,88e" fillcolor="#00af4f" stroked="f">
                        <v:path arrowok="t" o:connecttype="custom" o:connectlocs="460,151;372,132;352,221;441,240;460,151" o:connectangles="0,0,0,0,0"/>
                      </v:shape>
                      <v:shape id="Freeform 1886" o:spid="_x0000_s119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" path="m636,124r-41,-9l547,105r-17,89l578,204r41,9l636,124e" fillcolor="#00af4f" stroked="f">
                        <v:path arrowok="t" o:connecttype="custom" o:connectlocs="636,187;595,178;547,168;530,257;578,267;619,276;636,187" o:connectangles="0,0,0,0,0,0,0"/>
                      </v:shape>
                      <v:shape id="Freeform 1887" o:spid="_x0000_s119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" path="m813,160l724,141r-19,89l794,249r19,-89e" fillcolor="#00af4f" stroked="f">
                        <v:path arrowok="t" o:connecttype="custom" o:connectlocs="813,223;724,204;705,293;794,312;813,223" o:connectangles="0,0,0,0,0"/>
                      </v:shape>
                      <v:shape id="Freeform 1888" o:spid="_x0000_s119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" path="m988,196l900,177r-17,89l972,285r16,-89e" fillcolor="#00af4f" stroked="f">
                        <v:path arrowok="t" o:connecttype="custom" o:connectlocs="988,259;900,240;883,329;972,348;988,259" o:connectangles="0,0,0,0,0"/>
                      </v:shape>
                      <v:shape id="Freeform 1889" o:spid="_x0000_s119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" path="m1166,232r-5,-2l1077,213r-19,89l1142,319r5,2l1166,232e" fillcolor="#00af4f" stroked="f">
                        <v:path arrowok="t" o:connecttype="custom" o:connectlocs="1166,295;1161,293;1077,276;1058,365;1142,382;1147,384;1166,295" o:connectangles="0,0,0,0,0,0,0"/>
                      </v:shape>
                      <v:shape id="Freeform 1890" o:spid="_x0000_s119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" path="m1341,268r-89,-19l1236,338r88,19l1341,268e" fillcolor="#00af4f" stroked="f">
                        <v:path arrowok="t" o:connecttype="custom" o:connectlocs="1341,331;1252,312;1236,401;1324,420;1341,331" o:connectangles="0,0,0,0,0"/>
                      </v:shape>
                      <v:shape id="Freeform 1891" o:spid="_x0000_s119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" path="m1519,304r-82,-16l1430,288r-19,86l1418,376r82,17l1519,304e" fillcolor="#00af4f" stroked="f">
                        <v:path arrowok="t" o:connecttype="custom" o:connectlocs="1519,367;1437,351;1430,351;1411,437;1418,439;1500,456;1519,367" o:connectangles="0,0,0,0,0,0,0"/>
                      </v:shape>
                      <v:shape id="Freeform 1892" o:spid="_x0000_s119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" path="m1694,343r-89,-19l1588,412r87,20l1694,343e" fillcolor="#00af4f" stroked="f">
                        <v:path arrowok="t" o:connecttype="custom" o:connectlocs="1694,406;1605,387;1588,475;1675,495;1694,406" o:connectangles="0,0,0,0,0"/>
                      </v:shape>
                      <v:shape id="Freeform 1893" o:spid="_x0000_s119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" path="m1869,379r-33,-7l1783,362r-19,86l1816,460r36,8l1869,379e" fillcolor="#00af4f" stroked="f">
                        <v:path arrowok="t" o:connecttype="custom" o:connectlocs="1869,442;1836,435;1783,425;1764,511;1816,523;1852,531;1869,442" o:connectangles="0,0,0,0,0,0,0"/>
                      </v:shape>
                      <v:shape id="Freeform 1894" o:spid="_x0000_s119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" path="m2047,417r-84,-17l1958,398r-19,89l1944,487r84,19l2047,417e" fillcolor="#00af4f" stroked="f">
                        <v:path arrowok="t" o:connecttype="custom" o:connectlocs="2047,480;1963,463;1958,461;1939,550;1944,550;2028,569;2047,480" o:connectangles="0,0,0,0,0,0,0"/>
                      </v:shape>
                      <v:shape id="Freeform 1895" o:spid="_x0000_s119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" path="m2222,456r-10,l2133,436r-19,89l2193,542r10,2l2222,456e" fillcolor="#00af4f" stroked="f">
                        <v:path arrowok="t" o:connecttype="custom" o:connectlocs="2222,519;2212,519;2133,499;2114,588;2193,605;2203,607;2222,519" o:connectangles="0,0,0,0,0,0,0"/>
                      </v:shape>
                      <v:shape id="Freeform 1896" o:spid="_x0000_s120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" path="m2397,496r-86,-19l2292,564r86,19l2397,496e" fillcolor="#00af4f" stroked="f">
                        <v:path arrowok="t" o:connecttype="custom" o:connectlocs="2397,559;2311,540;2292,627;2378,646;2397,559" o:connectangles="0,0,0,0,0"/>
                      </v:shape>
                      <v:shape id="Freeform 1897" o:spid="_x0000_s120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" path="m2575,537r-10,-2l2486,516r-19,88l2544,621r9,3l2575,537e" fillcolor="#00af4f" stroked="f">
                        <v:path arrowok="t" o:connecttype="custom" o:connectlocs="2575,600;2565,598;2486,579;2467,667;2544,684;2553,687;2575,600" o:connectangles="0,0,0,0,0,0,0"/>
                      </v:shape>
                      <v:shape id="Freeform 1898" o:spid="_x0000_s120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" path="m2750,578r-74,-19l2661,556r-19,89l2654,648r74,16l2750,578e" fillcolor="#00af4f" stroked="f">
                        <v:path arrowok="t" o:connecttype="custom" o:connectlocs="2750,641;2676,622;2661,619;2642,708;2654,711;2728,727;2750,641" o:connectangles="0,0,0,0,0,0,0"/>
                      </v:shape>
                      <v:shape id="Freeform 1899" o:spid="_x0000_s120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" path="m2925,621r-38,-9l2836,600r-21,86l2865,698r39,10l2925,621e" fillcolor="#00af4f" stroked="f">
                        <v:path arrowok="t" o:connecttype="custom" o:connectlocs="2925,684;2887,675;2836,663;2815,749;2865,761;2904,771;2925,684" o:connectangles="0,0,0,0,0,0,0"/>
                      </v:shape>
                      <v:shape id="Freeform 1900" o:spid="_x0000_s120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" path="m3100,664r-19,-4l3012,643r-22,86l3060,746r16,5l3100,664e" fillcolor="#00af4f" stroked="f">
                        <v:path arrowok="t" o:connecttype="custom" o:connectlocs="3100,727;3081,723;3012,706;2990,792;3060,809;3076,814;3100,727" o:connectangles="0,0,0,0,0,0,0"/>
                      </v:shape>
                      <v:shape id="Freeform 1901" o:spid="_x0000_s120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" path="m3273,712r-14,-4l3187,688r-24,87l3237,794r,1l3249,799r24,-87e" fillcolor="#00af4f" stroked="f">
                        <v:path arrowok="t" o:connecttype="custom" o:connectlocs="3273,775;3259,771;3187,751;3163,838;3237,857;3237,858;3249,862;3273,775" o:connectangles="0,0,0,0,0,0,0,0"/>
                      </v:shape>
                      <v:shape id="Freeform 1902" o:spid="_x0000_s120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" path="m3237,795r,-1l3235,794r2,1e" fillcolor="#00af4f" stroked="f">
                        <v:path arrowok="t" o:connecttype="custom" o:connectlocs="3237,858;3237,857;3235,857;3237,858" o:connectangles="0,0,0,0"/>
                      </v:shape>
                      <v:shape id="Freeform 1903" o:spid="_x0000_s120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" path="m3448,763r-28,-10l3362,736r-26,87l3393,840r29,9l3448,763e" fillcolor="#00af4f" stroked="f">
                        <v:path arrowok="t" o:connecttype="custom" o:connectlocs="3448,826;3420,816;3362,799;3336,886;3393,903;3422,912;3448,826" o:connectangles="0,0,0,0,0,0,0"/>
                      </v:shape>
                      <v:shape id="Freeform 1904" o:spid="_x0000_s120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" path="m3621,818r-62,-22l3535,789r-29,87l3532,883r60,19l3621,818e" fillcolor="#00af4f" stroked="f">
                        <v:path arrowok="t" o:connecttype="custom" o:connectlocs="3621,881;3559,859;3535,852;3506,939;3532,946;3532,946;3592,965;3621,881" o:connectangles="0,0,0,0,0,0,0,0"/>
                      </v:shape>
                      <v:shape id="Freeform 1905" o:spid="_x0000_s120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" path="m3532,883r,l3530,883r2,e" fillcolor="#00af4f" stroked="f">
                        <v:path arrowok="t" o:connecttype="custom" o:connectlocs="3532,946;3532,946;3530,946;3532,946" o:connectangles="0,0,0,0"/>
                      </v:shape>
                      <v:shape id="Freeform 1906" o:spid="_x0000_s121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" path="m3792,888r-17,-8l3753,871r-24,-12l3708,852r-34,81l3717,952r19,10l3753,969r39,-81e" fillcolor="#00af4f" stroked="f">
                        <v:path arrowok="t" o:connecttype="custom" o:connectlocs="3792,951;3775,943;3753,934;3729,922;3708,915;3674,996;3717,1015;3736,1025;3753,1032;3792,951" o:connectangles="0,0,0,0,0,0,0,0,0,0"/>
                      </v:shape>
                      <v:shape id="Freeform 1907" o:spid="_x0000_s121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" path="m3823,1012r-3,-2l3823,1012e" fillcolor="#00af4f" stroked="f">
                        <v:path arrowok="t" o:connecttype="custom" o:connectlocs="3823,1075;3820,1073;3823,1075;3823,1075" o:connectangles="0,0,0,0"/>
                      </v:shape>
                      <v:shape id="Freeform 1908" o:spid="_x0000_s121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" path="m3945,1041r,-7l3940,1020r-50,-70l3878,940r-2,l3823,1012r7,6l3830,1017r14,15l3849,1039r5,5l3856,1051r,2l3945,1041e" fillcolor="#00af4f" stroked="f">
                        <v:path arrowok="t" o:connecttype="custom" o:connectlocs="3945,1104;3945,1097;3940,1083;3890,1013;3878,1003;3876,1003;3823,1075;3830,1081;3830,1080;3844,1095;3844,1095;3849,1102;3854,1107;3856,1114;3856,1116;3945,1104" o:connectangles="0,0,0,0,0,0,0,0,0,0,0,0,0,0,0,0"/>
                      </v:shape>
                      <v:shape id="Freeform 1909" o:spid="_x0000_s121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" path="m3832,1020r-2,-3l3830,1018r2,2e" fillcolor="#00af4f" stroked="f">
                        <v:path arrowok="t" o:connecttype="custom" o:connectlocs="3832,1083;3830,1080;3830,1081;3832,1083" o:connectangles="0,0,0,0"/>
                      </v:shape>
                      <v:shape id="Freeform 1910" o:spid="_x0000_s121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" path="m3844,1032r,l3842,1029r2,3e" fillcolor="#00af4f" stroked="f">
                        <v:path arrowok="t" o:connecttype="custom" o:connectlocs="3844,1095;3844,1095;3842,1092;3844,1095" o:connectangles="0,0,0,0"/>
                      </v:shape>
                      <v:shape id="Freeform 1911" o:spid="_x0000_s121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" path="m3854,1048r,-4l3852,1041r2,7e" fillcolor="#00af4f" stroked="f">
                        <v:path arrowok="t" o:connecttype="custom" o:connectlocs="3854,1111;3854,1107;3852,1104;3854,1111" o:connectangles="0,0,0,0"/>
                      </v:shape>
                      <v:shape id="Freeform 1912" o:spid="_x0000_s121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" path="m3856,1056r,-5l3854,1048r2,8e" fillcolor="#00af4f" stroked="f">
                        <v:path arrowok="t" o:connecttype="custom" o:connectlocs="3856,1119;3856,1114;3854,1111;3856,1119" o:connectangles="0,0,0,0"/>
                      </v:shape>
                      <v:shape id="Freeform 1913" o:spid="_x0000_s121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" path="m3792,1181r,-61l3768,1132r2,l3770,1139r22,42e" fillcolor="#00af4f" stroked="f">
                        <v:path arrowok="t" o:connecttype="custom" o:connectlocs="3792,1244;3792,1183;3768,1195;3770,1195;3770,1202;3792,1244" o:connectangles="0,0,0,0,0,0"/>
                      </v:shape>
                      <v:shape id="Freeform 1914" o:spid="_x0000_s121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" path="m3770,1139r,-7l3768,1135r2,4e" fillcolor="#00af4f" stroked="f">
                        <v:path arrowok="t" o:connecttype="custom" o:connectlocs="3770,1202;3770,1195;3768,1198;3770,1202" o:connectangles="0,0,0,0"/>
                      </v:shape>
                      <v:shape id="Freeform 1915" o:spid="_x0000_s121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" path="m3811,1213r,-105l3789,1120r3,l3792,1181r16,33l3811,1213e" fillcolor="#00af4f" stroked="f">
                        <v:path arrowok="t" o:connecttype="custom" o:connectlocs="3811,1276;3811,1171;3789,1183;3792,1183;3792,1244;3808,1277;3811,1276" o:connectangles="0,0,0,0,0,0,0"/>
                      </v:shape>
                      <v:shape id="Freeform 1916" o:spid="_x0000_s122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" path="m3828,1203r,-107l3808,1108r3,l3811,1213r2,-1l3828,1203e" fillcolor="#00af4f" stroked="f">
                        <v:path arrowok="t" o:connecttype="custom" o:connectlocs="3828,1266;3828,1159;3808,1171;3811,1171;3811,1276;3813,1275;3828,1266" o:connectangles="0,0,0,0,0,0,0"/>
                      </v:shape>
                      <v:shape id="Freeform 1917" o:spid="_x0000_s122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" path="m3892,1159r-60,-70l3823,1099r5,-3l3828,1203r33,-20l3883,1168r9,-9e" fillcolor="#00af4f" stroked="f">
                        <v:path arrowok="t" o:connecttype="custom" o:connectlocs="3892,1222;3832,1152;3823,1162;3828,1159;3828,1266;3861,1246;3883,1231;3892,1222" o:connectangles="0,0,0,0,0,0,0,0"/>
                      </v:shape>
                      <v:shape id="Freeform 1918" o:spid="_x0000_s122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" path="m3724,1252r-36,-81l3667,1180r-60,24l3609,1204r,6l3640,1288r60,-24l3724,1252e" fillcolor="#00af4f" stroked="f">
                        <v:path arrowok="t" o:connecttype="custom" o:connectlocs="3724,1315;3688,1234;3667,1243;3607,1267;3609,1267;3609,1273;3640,1351;3700,1327;3724,1315" o:connectangles="0,0,0,0,0,0,0,0,0"/>
                      </v:shape>
                      <v:shape id="Freeform 1919" o:spid="_x0000_s122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" path="m3609,1210r,-6l3607,1204r2,6e" fillcolor="#00af4f" stroked="f">
                        <v:path arrowok="t" o:connecttype="custom" o:connectlocs="3609,1273;3609,1267;3607,1267;3609,1273" o:connectangles="0,0,0,0"/>
                      </v:shape>
                      <v:shape id="Freeform 1920" o:spid="_x0000_s122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" path="m3554,1320r-31,-84l3520,1238r-28,10l3463,1260r-24,9l3472,1353r24,-12l3496,1344r27,-12l3552,1322r2,-2e" fillcolor="#00af4f" stroked="f">
                        <v:path arrowok="t" o:connecttype="custom" o:connectlocs="3554,1383;3523,1299;3520,1301;3492,1311;3463,1323;3439,1332;3472,1416;3496,1404;3496,1407;3523,1395;3552,1385;3554,1383" o:connectangles="0,0,0,0,0,0,0,0,0,0,0,0"/>
                      </v:shape>
                      <v:shape id="Freeform 1921" o:spid="_x0000_s122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" path="m3295,1410r,-90l3278,1322r14,89l3295,1410e" fillcolor="#00af4f" stroked="f">
                        <v:path arrowok="t" o:connecttype="custom" o:connectlocs="3295,1473;3295,1383;3278,1385;3292,1474;3295,1473" o:connectangles="0,0,0,0,0"/>
                      </v:shape>
                      <v:shape id="Freeform 1922" o:spid="_x0000_s122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" path="m3321,1406r,-91l3292,1320r3,l3295,1410r14,-2l3321,1406e" fillcolor="#00af4f" stroked="f">
                        <v:path arrowok="t" o:connecttype="custom" o:connectlocs="3321,1469;3321,1378;3292,1383;3295,1383;3295,1473;3309,1471;3321,1469" o:connectangles="0,0,0,0,0,0,0"/>
                      </v:shape>
                      <v:shape id="Freeform 1923" o:spid="_x0000_s122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" path="m3345,1400r,-92l3319,1315r2,l3321,1406r19,-5l3345,1400e" fillcolor="#00af4f" stroked="f">
                        <v:path arrowok="t" o:connecttype="custom" o:connectlocs="3345,1463;3345,1371;3319,1378;3321,1378;3321,1469;3340,1464;3345,1463" o:connectangles="0,0,0,0,0,0,0"/>
                      </v:shape>
                      <v:shape id="Freeform 1924" o:spid="_x0000_s122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" path="m3386,1389r-29,-86l3343,1308r2,l3345,1400r24,-6l3386,1389e" fillcolor="#00af4f" stroked="f">
                        <v:path arrowok="t" o:connecttype="custom" o:connectlocs="3386,1452;3357,1366;3343,1371;3345,1371;3345,1463;3369,1457;3386,1452" o:connectangles="0,0,0,0,0,0,0"/>
                      </v:shape>
                      <v:shape id="Freeform 1925" o:spid="_x0000_s122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" path="m3136,1428r,-89l3103,1339r5,91l3136,1428e" fillcolor="#00af4f" stroked="f">
                        <v:path arrowok="t" o:connecttype="custom" o:connectlocs="3136,1491;3136,1402;3103,1402;3108,1493;3136,1491" o:connectangles="0,0,0,0,0"/>
                      </v:shape>
                      <v:shape id="Freeform 1926" o:spid="_x0000_s123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" path="m3199,1423r-7,-89l3170,1336r-36,3l3136,1339r,89l3141,1428r36,-3l3199,1423e" fillcolor="#00af4f" stroked="f">
                        <v:path arrowok="t" o:connecttype="custom" o:connectlocs="3199,1486;3192,1397;3170,1399;3134,1402;3136,1402;3136,1491;3141,1491;3177,1488;3199,1486" o:connectangles="0,0,0,0,0,0,0,0,0"/>
                      </v:shape>
                      <v:shape id="Freeform 1927" o:spid="_x0000_s123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" path="m3019,1432r-5,-88l2947,1346r-22,l2928,1437r21,-2l3019,1432e" fillcolor="#00af4f" stroked="f">
                        <v:path arrowok="t" o:connecttype="custom" o:connectlocs="3019,1495;3014,1407;2947,1409;2925,1409;2928,1500;2949,1498;3019,1495" o:connectangles="0,0,0,0,0,0,0"/>
                      </v:shape>
                      <v:shape id="Freeform 1928" o:spid="_x0000_s123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" path="m2839,1442r-5,-91l2784,1353r-41,5l2750,1447r38,-2l2839,1442e" fillcolor="#00af4f" stroked="f">
                        <v:path arrowok="t" o:connecttype="custom" o:connectlocs="2839,1505;2834,1414;2784,1416;2743,1421;2750,1510;2788,1508;2839,1505" o:connectangles="0,0,0,0,0,0,0"/>
                      </v:shape>
                      <v:shape id="Freeform 1929" o:spid="_x0000_s123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" path="m2791,1444r-3,l2791,1444e" fillcolor="#00af4f" stroked="f">
                        <v:path arrowok="t" o:connecttype="custom" o:connectlocs="2791,1507;2788,1507;2791,1507" o:connectangles="0,0,0"/>
                      </v:shape>
                      <v:shape id="Freeform 1930" o:spid="_x0000_s123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" path="m2664,1456r-12,-88l2616,1372r-44,8l2560,1382r17,89l2589,1468r39,-6l2628,1461r36,-5e" fillcolor="#00af4f" stroked="f">
                        <v:path arrowok="t" o:connecttype="custom" o:connectlocs="2664,1519;2652,1431;2616,1435;2572,1443;2560,1445;2577,1534;2589,1531;2628,1525;2628,1524;2664,1519" o:connectangles="0,0,0,0,0,0,0,0,0,0"/>
                      </v:shape>
                      <v:shape id="Freeform 1931" o:spid="_x0000_s123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" path="m2630,1461r-2,l2628,1462r2,-1e" fillcolor="#00af4f" stroked="f">
                        <v:path arrowok="t" o:connecttype="custom" o:connectlocs="2630,1524;2628,1524;2628,1525;2630,1524" o:connectangles="0,0,0,0"/>
                      </v:shape>
                      <v:shape id="Freeform 1932" o:spid="_x0000_s123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" path="m2491,1490r-22,-89l2450,1408r-41,12l2380,1430r29,84l2436,1505r,-1l2474,1495r17,-5e" fillcolor="#00af4f" stroked="f">
                        <v:path arrowok="t" o:connecttype="custom" o:connectlocs="2491,1553;2469,1464;2450,1471;2409,1483;2380,1493;2409,1577;2436,1568;2436,1567;2474,1558;2491,1553" o:connectangles="0,0,0,0,0,0,0,0,0,0"/>
                      </v:shape>
                      <v:shape id="Freeform 1933" o:spid="_x0000_s123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" path="m2438,1504r-2,l2436,1505r2,-1e" fillcolor="#00af4f" stroked="f">
                        <v:path arrowok="t" o:connecttype="custom" o:connectlocs="2438,1567;2436,1567;2436,1568;2438,1567" o:connectangles="0,0,0,0"/>
                      </v:shape>
                      <v:shape id="Freeform 1934" o:spid="_x0000_s123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" path="m2332,1548r-40,-80l2256,1488r-36,21l2210,1516r50,75l2270,1584r31,-20l2301,1565r31,-17e" fillcolor="#00af4f" stroked="f">
                        <v:path arrowok="t" o:connecttype="custom" o:connectlocs="2332,1611;2292,1531;2256,1551;2220,1572;2210,1579;2260,1654;2270,1647;2270,1647;2301,1627;2301,1628;2332,1611" o:connectangles="0,0,0,0,0,0,0,0,0,0,0"/>
                      </v:shape>
                      <v:shape id="Freeform 1935" o:spid="_x0000_s123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" path="m2270,1584r,l2268,1586r2,-2e" fillcolor="#00af4f" stroked="f">
                        <v:path arrowok="t" o:connecttype="custom" o:connectlocs="2270,1647;2270,1647;2268,1649;2270,1647" o:connectangles="0,0,0,0"/>
                      </v:shape>
                      <v:shape id="Freeform 1936" o:spid="_x0000_s124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" path="m2301,1565r,-1l2299,1567r2,-2e" fillcolor="#00af4f" stroked="f">
                        <v:path arrowok="t" o:connecttype="custom" o:connectlocs="2301,1628;2301,1627;2299,1630;2301,1628" o:connectangles="0,0,0,0"/>
                      </v:shape>
                      <v:shape id="Freeform 1937" o:spid="_x0000_s124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" path="m2188,1641r-55,-72l2090,1603r-29,21l2116,1696r29,-24l2145,1675r43,-34e" fillcolor="#00af4f" stroked="f">
                        <v:path arrowok="t" o:connecttype="custom" o:connectlocs="2188,1704;2133,1632;2090,1666;2061,1687;2116,1759;2145,1735;2145,1738;2188,1704" o:connectangles="0,0,0,0,0,0,0,0"/>
                      </v:shape>
                      <v:shape id="Freeform 1938" o:spid="_x0000_s124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" path="m1922,1874r-65,-62l1850,1819r-55,60l1862,1939r26,-29l1915,1879r,2l1922,1874e" fillcolor="#00af4f" stroked="f">
                        <v:path arrowok="t" o:connecttype="custom" o:connectlocs="1922,1937;1857,1875;1850,1882;1795,1942;1862,2002;1888,1973;1915,1942;1915,1944;1922,1937" o:connectangles="0,0,0,0,0,0,0,0,0"/>
                      </v:shape>
                      <v:shape id="Freeform 1939" o:spid="_x0000_s124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" path="m2049,1752r-57,-68l1968,1704r-29,26l1922,1747r62,65l1999,1797r29,-26l2049,1752e" fillcolor="#00af4f" stroked="f">
                        <v:path arrowok="t" o:connecttype="custom" o:connectlocs="2049,1815;1992,1747;1968,1767;1939,1793;1922,1810;1984,1875;1999,1860;2028,1834;2049,1815" o:connectangles="0,0,0,0,0,0,0,0,0"/>
                      </v:shape>
                      <v:shape id="Freeform 1940" o:spid="_x0000_s124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" path="m1804,2006r-67,-58l1735,1948r-29,36l1680,2020r72,56l1778,2040r26,-34e" fillcolor="#00af4f" stroked="f">
                        <v:path arrowok="t" o:connecttype="custom" o:connectlocs="1804,2069;1737,2011;1735,2011;1706,2047;1680,2083;1752,2139;1778,2103;1804,2069" o:connectangles="0,0,0,0,0,0,0,0"/>
                      </v:shape>
                      <v:shape id="Freeform 1941" o:spid="_x0000_s124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" path="m1699,2148r-72,-53l1622,2100r-29,40l1574,2169r74,51l1668,2191r26,-35l1694,2152r5,-4e" fillcolor="#00af4f" stroked="f">
                        <v:path arrowok="t" o:connecttype="custom" o:connectlocs="1699,2211;1627,2158;1622,2163;1593,2203;1574,2232;1648,2283;1668,2254;1694,2219;1694,2215;1699,2211" o:connectangles="0,0,0,0,0,0,0,0,0,0"/>
                      </v:shape>
                      <v:shape id="Freeform 1942" o:spid="_x0000_s124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" path="m1696,2152r-2,l1694,2156r2,-4e" fillcolor="#00af4f" stroked="f">
                        <v:path arrowok="t" o:connecttype="custom" o:connectlocs="1696,2215;1694,2215;1694,2219;1696,2215" o:connectangles="0,0,0,0"/>
                      </v:shape>
                      <v:shape id="Freeform 1943" o:spid="_x0000_s124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" path="m1600,2294r-76,-48l1507,2275r-31,48l1552,2368r29,-45l1600,2294e" fillcolor="#00af4f" stroked="f">
                        <v:path arrowok="t" o:connecttype="custom" o:connectlocs="1600,2357;1524,2309;1507,2338;1476,2386;1552,2431;1581,2386;1600,2357" o:connectangles="0,0,0,0,0,0,0"/>
                      </v:shape>
                      <v:shape id="Freeform 1944" o:spid="_x0000_s124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" path="m1507,2445r-77,-45l1416,2424r-29,52l1384,2479r80,45l1464,2520r31,-53l1507,2445e" fillcolor="#00af4f" stroked="f">
                        <v:path arrowok="t" o:connecttype="custom" o:connectlocs="1507,2508;1430,2463;1416,2487;1387,2539;1384,2542;1464,2587;1464,2583;1495,2530;1507,2508" o:connectangles="0,0,0,0,0,0,0,0,0"/>
                      </v:shape>
                      <v:shape id="Freeform 1945" o:spid="_x0000_s124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" path="m1418,2601r-79,-43l1324,2589r-26,48l1375,2680r29,-50l1404,2632r14,-31e" fillcolor="#00af4f" stroked="f">
                        <v:path arrowok="t" o:connecttype="custom" o:connectlocs="1418,2664;1339,2621;1324,2652;1298,2700;1375,2743;1404,2693;1404,2695;1418,2664" o:connectangles="0,0,0,0,0,0,0,0"/>
                      </v:shape>
                      <v:shape id="Freeform 1946" o:spid="_x0000_s125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" path="m1334,2760r-79,-41l1214,2798r79,41l1334,2760e" fillcolor="#00af4f" stroked="f">
                        <v:path arrowok="t" o:connecttype="custom" o:connectlocs="1334,2823;1255,2782;1214,2861;1293,2902;1334,2823" o:connectangles="0,0,0,0,0"/>
                      </v:shape>
                      <v:shape id="Freeform 1947" o:spid="_x0000_s125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" path="m1255,2918r-82,-38l1135,2961r79,39l1255,2918e" fillcolor="#00af4f" stroked="f">
                        <v:path arrowok="t" o:connecttype="custom" o:connectlocs="1255,2981;1173,2943;1135,3024;1214,3063;1255,2981" o:connectangles="0,0,0,0,0"/>
                      </v:shape>
                      <v:shape id="Freeform 1948" o:spid="_x0000_s125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" path="m1178,3081r-82,-38l1058,3124r82,39l1140,3160r38,-79e" fillcolor="#00af4f" stroked="f">
                        <v:path arrowok="t" o:connecttype="custom" o:connectlocs="1178,3144;1096,3106;1058,3187;1140,3226;1140,3223;1178,3144" o:connectangles="0,0,0,0,0,0"/>
                      </v:shape>
                      <v:shape id="Freeform 1949" o:spid="_x0000_s125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" path="m1104,3244r-84,-36l988,3278r-4,12l1065,3326r7,-12l1104,3244e" fillcolor="#00af4f" stroked="f">
                        <v:path arrowok="t" o:connecttype="custom" o:connectlocs="1104,3307;1020,3271;988,3341;984,3353;1065,3389;1072,3377;1104,3307" o:connectangles="0,0,0,0,0,0,0"/>
                      </v:shape>
                      <v:shape id="Freeform 1950" o:spid="_x0000_s125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" path="m1032,3408r-84,-36l912,3456r84,36l1032,3408e" fillcolor="#00af4f" stroked="f">
                        <v:path arrowok="t" o:connecttype="custom" o:connectlocs="1032,3471;948,3435;912,3519;996,3555;1032,3471" o:connectangles="0,0,0,0,0"/>
                      </v:shape>
                      <v:shape id="Freeform 1951" o:spid="_x0000_s125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" path="m960,3573r-82,-33l849,3607r-7,14l926,3657r5,-17l960,3573e" fillcolor="#00af4f" stroked="f">
                        <v:path arrowok="t" o:connecttype="custom" o:connectlocs="960,3636;878,3603;849,3670;842,3684;926,3720;931,3703;960,3636" o:connectangles="0,0,0,0,0,0,0"/>
                      </v:shape>
                      <v:shape id="Freeform 1952" o:spid="_x0000_s125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" path="m892,3739r-84,-34l777,3780r-2,9l856,3823r5,-10l892,3739e" fillcolor="#00af4f" stroked="f">
                        <v:path arrowok="t" o:connecttype="custom" o:connectlocs="892,3802;808,3768;777,3843;775,3852;856,3886;861,3876;892,3802" o:connectangles="0,0,0,0,0,0,0"/>
                      </v:shape>
                      <v:shape id="Freeform 1953" o:spid="_x0000_s1257"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" path="m823,3907r-82,-34l708,3957r84,31l823,3907e" fillcolor="#00af4f" stroked="f">
                        <v:path arrowok="t" o:connecttype="custom" o:connectlocs="823,3970;741,3936;708,4020;792,4051;823,3970" o:connectangles="0,0,0,0,0"/>
                      </v:shape>
                      <v:shape id="Freeform 1954" o:spid="_x0000_s1258"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" path="m758,4072r-84,-33l640,4123r84,33l758,4072e" fillcolor="#00af4f" stroked="f">
                        <v:path arrowok="t" o:connecttype="custom" o:connectlocs="758,4135;674,4102;640,4186;724,4219;758,4135" o:connectangles="0,0,0,0,0"/>
                      </v:shape>
                      <v:shape id="Freeform 1955" o:spid="_x0000_s1259"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" path="m691,4240r-84,-33l576,4291r84,33l691,4240e" fillcolor="#00af4f" stroked="f">
                        <v:path arrowok="t" o:connecttype="custom" o:connectlocs="691,4303;607,4270;576,4354;660,4387;691,4303" o:connectangles="0,0,0,0,0"/>
                      </v:shape>
                      <v:shape id="Freeform 1956" o:spid="_x0000_s1260"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" path="m626,4408r-84,-33l511,4459r84,33l626,4408e" fillcolor="#00af4f" stroked="f">
                        <v:path arrowok="t" o:connecttype="custom" o:connectlocs="626,4471;542,4438;511,4522;595,4555;626,4471" o:connectangles="0,0,0,0,0"/>
                      </v:shape>
                      <v:shape id="Freeform 1957" o:spid="_x0000_s1261"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" path="m564,4576r-84,-31l446,4629r84,31l564,4576e" fillcolor="#00af4f" stroked="f">
                        <v:path arrowok="t" o:connecttype="custom" o:connectlocs="564,4639;480,4608;446,4692;530,4723;564,4639" o:connectangles="0,0,0,0,0"/>
                      </v:shape>
                      <v:shape id="Freeform 1958" o:spid="_x0000_s1262"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" path="m499,4747r,-3l415,4713r-31,84l468,4828r31,-81e" fillcolor="#00af4f" stroked="f">
                        <v:path arrowok="t" o:connecttype="custom" o:connectlocs="499,4810;499,4807;415,4776;384,4860;468,4891;499,4810" o:connectangles="0,0,0,0,0,0"/>
                      </v:shape>
                      <v:shape id="Freeform 1959" o:spid="_x0000_s1263"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" path="m436,4912r-84,-31l319,4965r86,31l436,4912e" fillcolor="#00af4f" stroked="f">
                        <v:path arrowok="t" o:connecttype="custom" o:connectlocs="436,4975;352,4944;319,5028;405,5059;436,4975" o:connectangles="0,0,0,0,0"/>
                      </v:shape>
                      <v:shape id="Freeform 1960" o:spid="_x0000_s1264"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" path="m372,5080r-84,-31l266,5109r-10,24l340,5164r10,-24l372,5080e" fillcolor="#00af4f" stroked="f">
                        <v:path arrowok="t" o:connecttype="custom" o:connectlocs="372,5143;288,5112;266,5172;256,5196;340,5227;350,5203;372,5143" o:connectangles="0,0,0,0,0,0,0"/>
                      </v:shape>
                      <v:shape id="Freeform 1961" o:spid="_x0000_s1265"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" path="m309,5251r-84,-31l194,5304r84,31l309,5251e" fillcolor="#00af4f" stroked="f">
                        <v:path arrowok="t" o:connecttype="custom" o:connectlocs="309,5314;225,5283;194,5367;278,5398;309,5314" o:connectangles="0,0,0,0,0"/>
                      </v:shape>
                      <v:shape id="Freeform 1962" o:spid="_x0000_s1266" style="position:absolute;left:979;top:63;width:3946;height:5503;visibility:visible;mso-wrap-style:square;v-text-anchor:top" coordsize="3946,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" path="m247,5419r-84,-31l132,5472r84,31l247,5419e" fillcolor="#00af4f" stroked="f">
                        <v:path arrowok="t" o:connecttype="custom" o:connectlocs="247,5482;163,5451;132,5535;216,5566;247,5482" o:connectangles="0,0,0,0,0"/>
                      </v:shape>
                    </v:group>
                    <v:group id="Group 1963" o:spid="_x0000_s1267" style="position:absolute;left:2126;top:3070;width:11150;height:4322" coordorigin="2126,3070"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Freeform 1964" o:spid="_x0000_s126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" path="m144,7l113,5,53,,45,91r60,2l137,96,144,7e" fillcolor="#00af4f" stroked="f">
                        <v:path arrowok="t" o:connecttype="custom" o:connectlocs="144,3077;113,3075;53,3070;45,3161;105,3163;137,3166;144,3077" o:connectangles="0,0,0,0,0,0,0"/>
                      </v:shape>
                      <v:shape id="Freeform 1965" o:spid="_x0000_s126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" path="m326,26l290,21,235,14r-12,91l281,110r,1l312,115,326,26e" fillcolor="#00af4f" stroked="f">
                        <v:path arrowok="t" o:connecttype="custom" o:connectlocs="326,3096;290,3091;235,3084;223,3175;281,3180;281,3181;312,3185;326,3096" o:connectangles="0,0,0,0,0,0,0,0"/>
                      </v:shape>
                      <v:shape id="Freeform 1966" o:spid="_x0000_s127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" path="m281,111r,-1l278,110r3,1e" fillcolor="#00af4f" stroked="f">
                        <v:path arrowok="t" o:connecttype="custom" o:connectlocs="281,3181;281,3180;278,3180;281,3181" o:connectangles="0,0,0,0"/>
                      </v:shape>
                      <v:shape id="Freeform 1967" o:spid="_x0000_s127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" path="m509,69r-3,l482,60,456,53,417,43r-21,89l432,141r,-2l456,146r,1l477,153,509,69e" fillcolor="#00af4f" stroked="f">
                        <v:path arrowok="t" o:connecttype="custom" o:connectlocs="509,3139;506,3139;482,3130;456,3123;417,3113;396,3202;432,3211;432,3209;456,3216;456,3217;477,3223;509,3139" o:connectangles="0,0,0,0,0,0,0,0,0,0,0,0"/>
                      </v:shape>
                      <v:shape id="Freeform 1968" o:spid="_x0000_s127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" path="m434,141r-2,-2l432,141r2,e" fillcolor="#00af4f" stroked="f">
                        <v:path arrowok="t" o:connecttype="custom" o:connectlocs="434,3211;432,3209;432,3211;434,3211" o:connectangles="0,0,0,0"/>
                      </v:shape>
                      <v:shape id="Freeform 1969" o:spid="_x0000_s127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" path="m456,147r,-1l453,146r3,1e" fillcolor="#00af4f" stroked="f">
                        <v:path arrowok="t" o:connecttype="custom" o:connectlocs="456,3217;456,3216;453,3216;456,3217" o:connectangles="0,0,0,0"/>
                      </v:shape>
                      <v:shape id="Freeform 1970" o:spid="_x0000_s127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" path="m677,182r-5,-7l655,156,636,141,617,125,600,113r-51,76l566,199r,2l578,209r29,28l677,182e" fillcolor="#00af4f" stroked="f">
                        <v:path arrowok="t" o:connecttype="custom" o:connectlocs="677,3252;672,3245;655,3226;636,3211;617,3195;600,3183;549,3259;566,3269;566,3271;578,3279;578,3279;607,3307;677,3252" o:connectangles="0,0,0,0,0,0,0,0,0,0,0,0,0"/>
                      </v:shape>
                      <v:shape id="Freeform 1971" o:spid="_x0000_s127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" path="m566,201r,-2l564,199r2,2e" fillcolor="#00af4f" stroked="f">
                        <v:path arrowok="t" o:connecttype="custom" o:connectlocs="566,3271;566,3269;564,3269;566,3271" o:connectangles="0,0,0,0"/>
                      </v:shape>
                      <v:shape id="Freeform 1972" o:spid="_x0000_s127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" path="m581,211r-3,-2l581,211e" fillcolor="#00af4f" stroked="f">
                        <v:path arrowok="t" o:connecttype="custom" o:connectlocs="581,3281;578,3279;578,3279;581,3281" o:connectangles="0,0,0,0"/>
                      </v:shape>
                      <v:shape id="Freeform 1973" o:spid="_x0000_s127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" path="m739,379r,-41l729,285r-2,-9l641,302r2,7l643,317r2,12l645,324r3,24l648,345r2,24l650,377r89,2e" fillcolor="#00af4f" stroked="f">
                        <v:path arrowok="t" o:connecttype="custom" o:connectlocs="739,3449;739,3408;729,3355;727,3346;641,3372;643,3379;643,3387;645,3399;645,3394;648,3418;648,3415;650,3439;650,3447;739,3449" o:connectangles="0,0,0,0,0,0,0,0,0,0,0,0,0,0"/>
                      </v:shape>
                      <v:shape id="Freeform 1974" o:spid="_x0000_s127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" path="m643,317r,-8l641,305r2,12e" fillcolor="#00af4f" stroked="f">
                        <v:path arrowok="t" o:connecttype="custom" o:connectlocs="643,3387;643,3379;641,3375;643,3387" o:connectangles="0,0,0,0"/>
                      </v:shape>
                      <v:shape id="Freeform 1975" o:spid="_x0000_s127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" path="m605,530r,-26l593,523r12,7e" fillcolor="#00af4f" stroked="f">
                        <v:path arrowok="t" o:connecttype="custom" o:connectlocs="605,3600;605,3574;593,3593;605,3600" o:connectangles="0,0,0,0"/>
                      </v:shape>
                      <v:shape id="Freeform 1976" o:spid="_x0000_s128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" path="m621,540r,-70l602,506r3,-2l605,530r16,10e" fillcolor="#00af4f" stroked="f">
                        <v:path arrowok="t" o:connecttype="custom" o:connectlocs="621,3610;621,3540;602,3576;605,3574;605,3600;621,3610" o:connectangles="0,0,0,0,0,0"/>
                      </v:shape>
                      <v:shape id="Freeform 1977" o:spid="_x0000_s128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" path="m629,544r,-91l619,473r2,-3l621,540r8,4e" fillcolor="#00af4f" stroked="f">
                        <v:path arrowok="t" o:connecttype="custom" o:connectlocs="629,3614;629,3523;619,3543;621,3540;621,3610;629,3614" o:connectangles="0,0,0,0,0,0"/>
                      </v:shape>
                      <v:shape id="Freeform 1978" o:spid="_x0000_s128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" path="m715,482l631,449r-5,7l629,453r,91l672,569r12,-22l703,509r7,-20l715,482e" fillcolor="#00af4f" stroked="f">
                        <v:path arrowok="t" o:connecttype="custom" o:connectlocs="715,3552;631,3519;626,3526;629,3523;629,3614;672,3639;684,3617;703,3579;710,3559;715,3552" o:connectangles="0,0,0,0,0,0,0,0,0,0"/>
                      </v:shape>
                      <v:shape id="Freeform 1979" o:spid="_x0000_s128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" path="m624,648l549,600r-14,19l509,662r,-2l499,672r74,53l583,710r29,-41l624,648e" fillcolor="#00af4f" stroked="f">
                        <v:path arrowok="t" o:connecttype="custom" o:connectlocs="624,3718;549,3670;535,3689;509,3732;509,3730;499,3742;573,3795;583,3780;612,3739;624,3718" o:connectangles="0,0,0,0,0,0,0,0,0,0"/>
                      </v:shape>
                      <v:shape id="Freeform 1980" o:spid="_x0000_s128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" path="m523,797l449,746r-3,3l415,794r-19,24l470,871r17,-24l521,801r2,-4e" fillcolor="#00af4f" stroked="f">
                        <v:path arrowok="t" o:connecttype="custom" o:connectlocs="523,3867;449,3816;446,3819;415,3864;396,3888;470,3941;487,3917;521,3871;523,3867" o:connectangles="0,0,0,0,0,0,0,0,0"/>
                      </v:shape>
                      <v:shape id="Freeform 1981" o:spid="_x0000_s128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" path="m417,943l343,893r-53,72l365,1017r52,-74e" fillcolor="#00af4f" stroked="f">
                        <v:path arrowok="t" o:connecttype="custom" o:connectlocs="417,4013;343,3963;290,4035;365,4087;417,4013" o:connectangles="0,0,0,0,0"/>
                      </v:shape>
                      <v:shape id="Freeform 1982" o:spid="_x0000_s128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" path="m314,1089r-74,-50l213,1080r-24,36l264,1164r24,-36l288,1130r26,-41e" fillcolor="#00af4f" stroked="f">
                        <v:path arrowok="t" o:connecttype="custom" o:connectlocs="314,4159;240,4109;213,4150;189,4186;264,4234;288,4198;288,4200;314,4159" o:connectangles="0,0,0,0,0,0,0,0"/>
                      </v:shape>
                      <v:shape id="Freeform 1983" o:spid="_x0000_s128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" path="m218,1241r-77,-46l122,1226r-26,48l175,1315r24,-41l199,1269r19,-28e" fillcolor="#00af4f" stroked="f">
                        <v:path arrowok="t" o:connecttype="custom" o:connectlocs="218,4311;141,4265;122,4296;96,4344;175,4385;199,4344;199,4339;218,4311" o:connectangles="0,0,0,0,0,0,0,0"/>
                      </v:shape>
                      <v:shape id="Freeform 1984" o:spid="_x0000_s128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" path="m201,1269r-2,l199,1274r2,-5e" fillcolor="#00af4f" stroked="f">
                        <v:path arrowok="t" o:connecttype="custom" o:connectlocs="201,4339;199,4339;199,4344;201,4339" o:connectangles="0,0,0,0"/>
                      </v:shape>
                      <v:shape id="Freeform 1985" o:spid="_x0000_s128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" path="m137,1394l55,1358r-5,10l33,1413r-9,24l21,1447r87,26l110,1464r,2l117,1445r,2l134,1401r,3l137,1394e" fillcolor="#00af4f" stroked="f">
                        <v:path arrowok="t" o:connecttype="custom" o:connectlocs="137,4464;55,4428;50,4438;33,4483;24,4507;21,4517;108,4543;110,4534;110,4536;117,4515;117,4517;134,4471;134,4474;137,4464" o:connectangles="0,0,0,0,0,0,0,0,0,0,0,0,0,0"/>
                      </v:shape>
                      <v:shape id="Freeform 1986" o:spid="_x0000_s129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" path="m91,1557r,-4l2,1543r-2,7l,1617r5,22l5,1646r84,-16l89,1577r2,-20e" fillcolor="#00af4f" stroked="f">
                        <v:path arrowok="t" o:connecttype="custom" o:connectlocs="91,4627;91,4623;2,4613;0,4620;0,4687;5,4709;5,4716;89,4700;89,4647;91,4627" o:connectangles="0,0,0,0,0,0,0,0,0,0"/>
                      </v:shape>
                      <v:shape id="Freeform 1987" o:spid="_x0000_s129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" path="m93,1629r,-4l91,1605r,5l89,1591r,39l93,1629e" fillcolor="#00af4f" stroked="f">
                        <v:path arrowok="t" o:connecttype="custom" o:connectlocs="93,4699;93,4695;91,4675;91,4680;89,4661;89,4700;93,4699" o:connectangles="0,0,0,0,0,0,0"/>
                      </v:shape>
                      <v:shape id="Freeform 1988" o:spid="_x0000_s129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" path="m129,1706r-7,-9l45,1747r10,12l69,1776r15,19l110,1821r17,-16l127,1706r2,e" fillcolor="#00af4f" stroked="f">
                        <v:path arrowok="t" o:connecttype="custom" o:connectlocs="129,4776;122,4767;45,4817;55,4829;69,4846;84,4865;110,4891;127,4875;127,4776;129,4776" o:connectangles="0,0,0,0,0,0,0,0,0,0"/>
                      </v:shape>
                      <v:shape id="Freeform 1989" o:spid="_x0000_s129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" path="m165,1749r-14,-14l127,1706r,99l163,1769r,-20l165,1749e" fillcolor="#00af4f" stroked="f">
                        <v:path arrowok="t" o:connecttype="custom" o:connectlocs="165,4819;151,4805;127,4776;127,4875;163,4839;163,4819;165,4819" o:connectangles="0,0,0,0,0,0,0"/>
                      </v:shape>
                      <v:shape id="Freeform 1990" o:spid="_x0000_s129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" path="m173,1759r-10,-10l163,1769r10,-10e" fillcolor="#00af4f" stroked="f">
                        <v:path arrowok="t" o:connecttype="custom" o:connectlocs="173,4829;163,4819;163,4839;173,4829" o:connectangles="0,0,0,0"/>
                      </v:shape>
                      <v:shape id="Freeform 1991" o:spid="_x0000_s129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" path="m273,1913r,-72l252,1824r-15,-12l182,1884r15,12l245,1929r12,10l273,1913e" fillcolor="#00af4f" stroked="f">
                        <v:path arrowok="t" o:connecttype="custom" o:connectlocs="273,4983;273,4911;252,4894;237,4882;182,4954;197,4966;245,4999;257,5009;273,4983" o:connectangles="0,0,0,0,0,0,0,0,0"/>
                      </v:shape>
                      <v:shape id="Freeform 1992" o:spid="_x0000_s129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" path="m295,1855r-24,-17l273,1841r,72l293,1884r,-29l295,1855e" fillcolor="#00af4f" stroked="f">
                        <v:path arrowok="t" o:connecttype="custom" o:connectlocs="295,4925;271,4908;273,4911;273,4983;293,4954;293,4925;295,4925" o:connectangles="0,0,0,0,0,0,0"/>
                      </v:shape>
                      <v:shape id="Freeform 1993" o:spid="_x0000_s129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" path="m307,1862r-14,-7l293,1884r14,-22e" fillcolor="#00af4f" stroked="f">
                        <v:path arrowok="t" o:connecttype="custom" o:connectlocs="307,4932;293,4925;293,4954;307,4932" o:connectangles="0,0,0,0"/>
                      </v:shape>
                      <v:shape id="Freeform 1994" o:spid="_x0000_s129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" path="m393,1915r-12,-5l336,1987r12,7l391,2019r,-104l393,1915e" fillcolor="#00af4f" stroked="f">
                        <v:path arrowok="t" o:connecttype="custom" o:connectlocs="393,4985;381,4980;336,5057;348,5064;391,5089;391,4985;393,4985" o:connectangles="0,0,0,0,0,0,0"/>
                      </v:shape>
                      <v:shape id="Freeform 1995" o:spid="_x0000_s129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" path="m458,1951r-12,-7l446,1946r-55,-31l391,2019r12,6l417,2030r41,-79e" fillcolor="#00af4f" stroked="f">
                        <v:path arrowok="t" o:connecttype="custom" o:connectlocs="458,5021;446,5014;446,5016;391,4985;391,5089;403,5095;417,5100;458,5021" o:connectangles="0,0,0,0,0,0,0,0"/>
                      </v:shape>
                      <v:shape id="Freeform 1996" o:spid="_x0000_s130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" path="m619,2028r-55,-24l537,1992r-38,79l525,2085r56,27l619,2028e" fillcolor="#00af4f" stroked="f">
                        <v:path arrowok="t" o:connecttype="custom" o:connectlocs="619,5098;564,5074;537,5062;499,5141;525,5155;581,5182;619,5098" o:connectangles="0,0,0,0,0,0,0"/>
                      </v:shape>
                      <v:shape id="Freeform 1997" o:spid="_x0000_s130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" path="m756,2088r-55,-24l665,2148r55,21l749,2181r4,-12l753,2088r3,e" fillcolor="#00af4f" stroked="f">
                        <v:path arrowok="t" o:connecttype="custom" o:connectlocs="756,5158;701,5134;665,5218;720,5239;749,5251;753,5239;753,5158;756,5158" o:connectangles="0,0,0,0,0,0,0,0"/>
                      </v:shape>
                      <v:shape id="Freeform 1998" o:spid="_x0000_s130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" path="m782,2097r-29,-9l753,2169r29,-72e" fillcolor="#00af4f" stroked="f">
                        <v:path arrowok="t" o:connecttype="custom" o:connectlocs="782,5167;753,5158;753,5239;782,5167" o:connectangles="0,0,0,0"/>
                      </v:shape>
                      <v:shape id="Freeform 1999" o:spid="_x0000_s130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" path="m890,2138r-24,-7l833,2215r24,7l888,2234r,-96l890,2138e" fillcolor="#00af4f" stroked="f">
                        <v:path arrowok="t" o:connecttype="custom" o:connectlocs="890,5208;866,5201;833,5285;857,5292;888,5304;888,5208;890,5208" o:connectangles="0,0,0,0,0,0,0"/>
                      </v:shape>
                      <v:shape id="Freeform 2000" o:spid="_x0000_s130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" path="m950,2160r-62,-22l888,2234r31,12l950,2160e" fillcolor="#00af4f" stroked="f">
                        <v:path arrowok="t" o:connecttype="custom" o:connectlocs="950,5230;888,5208;888,5304;919,5316;950,5230" o:connectangles="0,0,0,0,0"/>
                      </v:shape>
                      <v:shape id="Freeform 2001" o:spid="_x0000_s130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" path="m1094,2210r-60,-19l1005,2275r60,19l1092,2304r,-94l1094,2210e" fillcolor="#00af4f" stroked="f">
                        <v:path arrowok="t" o:connecttype="custom" o:connectlocs="1094,5280;1034,5261;1005,5345;1065,5364;1092,5374;1092,5280;1094,5280" o:connectangles="0,0,0,0,0,0,0"/>
                      </v:shape>
                      <v:shape id="Freeform 2002" o:spid="_x0000_s130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" path="m1118,2217r-26,-7l1092,2304r26,-87e" fillcolor="#00af4f" stroked="f">
                        <v:path arrowok="t" o:connecttype="custom" o:connectlocs="1118,5287;1092,5280;1092,5374;1118,5287" o:connectangles="0,0,0,0"/>
                      </v:shape>
                      <v:shape id="Freeform 2003" o:spid="_x0000_s130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" path="m1289,2270r-63,-19l1226,2253r-21,-9l1178,2330r22,7l1265,2357r24,-87e" fillcolor="#00af4f" stroked="f">
                        <v:path arrowok="t" o:connecttype="custom" o:connectlocs="1289,5340;1226,5321;1226,5323;1205,5314;1178,5400;1200,5407;1265,5427;1289,5340" o:connectangles="0,0,0,0,0,0,0,0"/>
                      </v:shape>
                      <v:shape id="Freeform 2004" o:spid="_x0000_s130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" path="m1418,2306r-43,-12l1351,2381r43,12l1416,2398r,-92l1418,2306e" fillcolor="#00af4f" stroked="f">
                        <v:path arrowok="t" o:connecttype="custom" o:connectlocs="1418,5376;1375,5364;1351,5451;1394,5463;1416,5468;1416,5376;1418,5376" o:connectangles="0,0,0,0,0,0,0"/>
                      </v:shape>
                      <v:shape id="Freeform 2005" o:spid="_x0000_s130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" path="m1461,2318r-45,-12l1416,2398r24,7l1461,2318e" fillcolor="#00af4f" stroked="f">
                        <v:path arrowok="t" o:connecttype="custom" o:connectlocs="1461,5388;1416,5376;1416,5468;1440,5475;1461,5388" o:connectangles="0,0,0,0,0"/>
                      </v:shape>
                      <v:shape id="Freeform 2006" o:spid="_x0000_s131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" path="m1634,2359r-21,-5l1586,2347r-38,-7l1529,2426r38,10l1593,2441r24,7l1634,2359e" fillcolor="#00af4f" stroked="f">
                        <v:path arrowok="t" o:connecttype="custom" o:connectlocs="1634,5429;1613,5424;1586,5417;1548,5410;1529,5496;1567,5506;1593,5511;1617,5518;1634,5429" o:connectangles="0,0,0,0,0,0,0,0,0"/>
                      </v:shape>
                      <v:shape id="Freeform 2007" o:spid="_x0000_s131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" path="m1807,2388r-12,-3l1781,2383r-17,-2l1725,2376r-4,l1706,2465r5,l1730,2467r19,5l1769,2474r16,3l1800,2477r7,-89e" fillcolor="#00af4f" stroked="f">
                        <v:path arrowok="t" o:connecttype="custom" o:connectlocs="1807,5458;1795,5455;1781,5453;1764,5451;1725,5446;1721,5446;1706,5535;1711,5535;1730,5537;1749,5542;1769,5544;1785,5547;1800,5547;1807,5458" o:connectangles="0,0,0,0,0,0,0,0,0,0,0,0,0,0"/>
                      </v:shape>
                      <v:shape id="Freeform 2008" o:spid="_x0000_s131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" path="m1871,2374r-6,4l1869,2385r,-9l1871,2374e" fillcolor="#00af4f" stroked="f">
                        <v:path arrowok="t" o:connecttype="custom" o:connectlocs="1871,5444;1865,5448;1869,5455;1869,5446;1871,5444" o:connectangles="0,0,0,0,0"/>
                      </v:shape>
                      <v:shape id="Freeform 2009" o:spid="_x0000_s131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" path="m1877,2371r-6,3l1869,2376r8,-5e" fillcolor="#00af4f" stroked="f">
                        <v:path arrowok="t" o:connecttype="custom" o:connectlocs="1877,5441;1871,5444;1869,5446;1877,5441" o:connectangles="0,0,0,0"/>
                      </v:shape>
                      <v:shape id="Freeform 2010" o:spid="_x0000_s131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" path="m1877,2396r,-25l1869,2376r,9l1877,2396e" fillcolor="#00af4f" stroked="f">
                        <v:path arrowok="t" o:connecttype="custom" o:connectlocs="1877,5466;1877,5441;1869,5446;1869,5455;1877,5466" o:connectangles="0,0,0,0,0"/>
                      </v:shape>
                      <v:shape id="Freeform 2011" o:spid="_x0000_s131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" path="m1889,2414r,-60l1884,2361r,3l1871,2374r6,-3l1877,2396r12,18e" fillcolor="#00af4f" stroked="f">
                        <v:path arrowok="t" o:connecttype="custom" o:connectlocs="1889,5484;1889,5424;1884,5431;1884,5434;1871,5444;1877,5441;1877,5466;1889,5484" o:connectangles="0,0,0,0,0,0,0,0"/>
                      </v:shape>
                      <v:shape id="Freeform 2012" o:spid="_x0000_s131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" path="m1885,2359r-8,10l1884,2364r,-3l1885,2359e" fillcolor="#00af4f" stroked="f">
                        <v:path arrowok="t" o:connecttype="custom" o:connectlocs="1885,5429;1877,5439;1884,5434;1884,5431;1885,5429" o:connectangles="0,0,0,0,0"/>
                      </v:shape>
                      <v:shape id="Freeform 2013" o:spid="_x0000_s131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" path="m1889,2354r-4,5l1884,2361r5,-7e" fillcolor="#00af4f" stroked="f">
                        <v:path arrowok="t" o:connecttype="custom" o:connectlocs="1889,5424;1885,5429;1884,5431;1889,5424" o:connectangles="0,0,0,0"/>
                      </v:shape>
                      <v:shape id="Freeform 2014" o:spid="_x0000_s131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" path="m1982,2357r-86,-27l1891,2349r,-7l1885,2359r4,-5l1889,2414r26,39l1932,2443r19,-19l1965,2400r10,-22l1982,2357e" fillcolor="#00af4f" stroked="f">
                        <v:path arrowok="t" o:connecttype="custom" o:connectlocs="1982,5427;1896,5400;1891,5419;1891,5412;1885,5429;1889,5424;1889,5484;1915,5523;1932,5513;1951,5494;1965,5470;1975,5448;1982,5427" o:connectangles="0,0,0,0,0,0,0,0,0,0,0,0,0"/>
                      </v:shape>
                      <v:shape id="Freeform 2015" o:spid="_x0000_s131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" path="m1992,2253r,-2l1989,2227r-2,-53l1987,2162r-91,5l1898,2179r3,50l1901,2253r91,e" fillcolor="#00af4f" stroked="f">
                        <v:path arrowok="t" o:connecttype="custom" o:connectlocs="1992,5323;1992,5321;1989,5297;1987,5244;1987,5232;1896,5237;1898,5249;1901,5299;1901,5323;1992,5323" o:connectangles="0,0,0,0,0,0,0,0,0,0"/>
                      </v:shape>
                      <v:shape id="Freeform 2016" o:spid="_x0000_s132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" path="m1993,2003r-80,-35l1908,1975r-5,24l1898,2025r-2,24l1893,2071r92,5l1985,2057r2,-22l1987,2040r2,-22l1989,2023r3,-11l1992,2009r1,-6e" fillcolor="#00af4f" stroked="f">
                        <v:path arrowok="t" o:connecttype="custom" o:connectlocs="1993,5073;1913,5038;1908,5045;1903,5069;1898,5095;1896,5119;1893,5141;1985,5146;1985,5127;1987,5105;1987,5110;1989,5088;1989,5093;1992,5082;1992,5079;1993,5073" o:connectangles="0,0,0,0,0,0,0,0,0,0,0,0,0,0,0,0"/>
                      </v:shape>
                      <v:shape id="Freeform 2017" o:spid="_x0000_s132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" path="m1994,2004r-1,-1l1992,2009r1,-3l1994,2004e" fillcolor="#00af4f" stroked="f">
                        <v:path arrowok="t" o:connecttype="custom" o:connectlocs="1994,5074;1993,5073;1992,5079;1993,5076;1994,5074" o:connectangles="0,0,0,0,0"/>
                      </v:shape>
                      <v:shape id="Freeform 2018" o:spid="_x0000_s132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" path="m1993,2006r-1,3l1992,2012r1,-6e" fillcolor="#00af4f" stroked="f">
                        <v:path arrowok="t" o:connecttype="custom" o:connectlocs="1993,5076;1992,5079;1992,5082;1993,5076" o:connectangles="0,0,0,0"/>
                      </v:shape>
                      <v:shape id="Freeform 2019" o:spid="_x0000_s132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" path="m1994,2004r,l1993,2006r1,-2e" fillcolor="#00af4f" stroked="f">
                        <v:path arrowok="t" o:connecttype="custom" o:connectlocs="1994,5074;1994,5074;1993,5076;1994,5074" o:connectangles="0,0,0,0"/>
                      </v:shape>
                      <v:shape id="Freeform 2020" o:spid="_x0000_s132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" path="m1994,2001r-1,2l1994,2004r,-3e" fillcolor="#00af4f" stroked="f">
                        <v:path arrowok="t" o:connecttype="custom" o:connectlocs="1994,5071;1993,5073;1994,5074;1994,5071" o:connectangles="0,0,0,0"/>
                      </v:shape>
                      <v:shape id="Freeform 2021" o:spid="_x0000_s132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" path="m2109,1872r-14,-3l2045,1869r-17,3l1999,1881r-5,l2033,1963r2,l2035,1964r10,-2l2045,1961r7,l2064,1959r,-1l2076,1958r,1l2090,1961r7,l2109,1872e" fillcolor="#00af4f" stroked="f">
                        <v:path arrowok="t" o:connecttype="custom" o:connectlocs="2109,4942;2095,4939;2045,4939;2028,4942;1999,4951;1994,4951;2033,5033;2035,5033;2035,5034;2045,5032;2045,5031;2052,5031;2064,5029;2064,5028;2076,5028;2076,5029;2090,5031;2097,5031;2109,4942" o:connectangles="0,0,0,0,0,0,0,0,0,0,0,0,0,0,0,0,0,0,0"/>
                      </v:shape>
                      <v:shape id="Freeform 2022" o:spid="_x0000_s132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" path="m2035,1964r,-1l2028,1965r7,-1e" fillcolor="#00af4f" stroked="f">
                        <v:path arrowok="t" o:connecttype="custom" o:connectlocs="2035,5034;2035,5033;2028,5035;2035,5034" o:connectangles="0,0,0,0"/>
                      </v:shape>
                      <v:shape id="Freeform 2023" o:spid="_x0000_s132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" path="m2049,1961r-4,l2045,1962r4,-1e" fillcolor="#00af4f" stroked="f">
                        <v:path arrowok="t" o:connecttype="custom" o:connectlocs="2049,5031;2045,5031;2045,5032;2049,5031" o:connectangles="0,0,0,0"/>
                      </v:shape>
                      <v:shape id="Freeform 2024" o:spid="_x0000_s132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" path="m2066,1958r-2,l2064,1959r2,-1e" fillcolor="#00af4f" stroked="f">
                        <v:path arrowok="t" o:connecttype="custom" o:connectlocs="2066,5028;2064,5028;2064,5029;2066,5028" o:connectangles="0,0,0,0"/>
                      </v:shape>
                      <v:shape id="Freeform 2025" o:spid="_x0000_s132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" path="m2076,1959r,-1l2073,1958r3,1e" fillcolor="#00af4f" stroked="f">
                        <v:path arrowok="t" o:connecttype="custom" o:connectlocs="2076,5029;2076,5028;2073,5028;2076,5029" o:connectangles="0,0,0,0"/>
                      </v:shape>
                      <v:shape id="Freeform 2026" o:spid="_x0000_s133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" path="m2292,1915r-39,-12l2210,1891r-7,-2l2181,1977r8,l2189,1978r38,11l2265,2001r27,-86e" fillcolor="#00af4f" stroked="f">
                        <v:path arrowok="t" o:connecttype="custom" o:connectlocs="2292,4985;2253,4973;2210,4961;2203,4959;2181,5047;2189,5047;2189,5048;2227,5059;2265,5071;2292,4985" o:connectangles="0,0,0,0,0,0,0,0,0,0"/>
                      </v:shape>
                      <v:shape id="Freeform 2027" o:spid="_x0000_s133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" path="m2189,1978r,-1l2186,1977r3,1e" fillcolor="#00af4f" stroked="f">
                        <v:path arrowok="t" o:connecttype="custom" o:connectlocs="2189,5048;2189,5047;2186,5047;2189,5048" o:connectangles="0,0,0,0"/>
                      </v:shape>
                      <v:shape id="Freeform 2028" o:spid="_x0000_s133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" path="m2465,1977r-20,-7l2395,1951r-17,-5l2347,2030r17,5l2364,2036r48,18l2431,2061r34,-84e" fillcolor="#00af4f" stroked="f">
                        <v:path arrowok="t" o:connecttype="custom" o:connectlocs="2465,5047;2445,5040;2395,5021;2378,5016;2347,5100;2364,5105;2364,5106;2412,5124;2431,5131;2465,5047" o:connectangles="0,0,0,0,0,0,0,0,0,0"/>
                      </v:shape>
                      <v:shape id="Freeform 2029" o:spid="_x0000_s133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" path="m2364,2036r,-1l2361,2035r3,1e" fillcolor="#00af4f" stroked="f">
                        <v:path arrowok="t" o:connecttype="custom" o:connectlocs="2364,5106;2364,5105;2361,5105;2364,5106" o:connectangles="0,0,0,0"/>
                      </v:shape>
                      <v:shape id="Freeform 2030" o:spid="_x0000_s133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" path="m2630,2049r-24,-12l2551,2016r-2,-3l2513,2095r4,2l2573,2121r,1l2594,2131r36,-82e" fillcolor="#00af4f" stroked="f">
                        <v:path arrowok="t" o:connecttype="custom" o:connectlocs="2630,5119;2606,5107;2551,5086;2549,5083;2513,5165;2517,5167;2573,5191;2573,5192;2594,5201;2630,5119" o:connectangles="0,0,0,0,0,0,0,0,0,0"/>
                      </v:shape>
                      <v:shape id="Freeform 2031" o:spid="_x0000_s133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" path="m2573,2122r,-1l2570,2121r3,1e" fillcolor="#00af4f" stroked="f">
                        <v:path arrowok="t" o:connecttype="custom" o:connectlocs="2573,5192;2573,5191;2570,5191;2573,5192" o:connectangles="0,0,0,0"/>
                      </v:shape>
                      <v:shape id="Freeform 2032" o:spid="_x0000_s133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" path="m2796,2124r-15,-7l2721,2090r-7,-5l2676,2167r9,5l2743,2198r14,7l2796,2124e" fillcolor="#00af4f" stroked="f">
                        <v:path arrowok="t" o:connecttype="custom" o:connectlocs="2796,5194;2781,5187;2721,5160;2714,5155;2676,5237;2685,5242;2743,5268;2757,5275;2796,5194" o:connectangles="0,0,0,0,0,0,0,0,0"/>
                      </v:shape>
                      <v:shape id="Freeform 2033" o:spid="_x0000_s133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" path="m2959,2198r-58,-26l2877,2160r-38,81l2863,2253r58,27l2959,2198e" fillcolor="#00af4f" stroked="f">
                        <v:path arrowok="t" o:connecttype="custom" o:connectlocs="2959,5268;2901,5242;2877,5230;2839,5311;2863,5323;2921,5350;2959,5268" o:connectangles="0,0,0,0,0,0,0"/>
                      </v:shape>
                      <v:shape id="Freeform 2034" o:spid="_x0000_s133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" path="m3122,2273r-81,-36l3005,2318r81,36l3122,2273e" fillcolor="#00af4f" stroked="f">
                        <v:path arrowok="t" o:connecttype="custom" o:connectlocs="3122,5343;3041,5307;3005,5388;3086,5424;3122,5343" o:connectangles="0,0,0,0,0"/>
                      </v:shape>
                      <v:shape id="Freeform 2035" o:spid="_x0000_s133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" path="m3285,2347r-21,-10l3204,2311r-36,82l3228,2419r21,10l3285,2347e" fillcolor="#00af4f" stroked="f">
                        <v:path arrowok="t" o:connecttype="custom" o:connectlocs="3285,5417;3264,5407;3204,5381;3168,5463;3228,5489;3249,5499;3285,5417" o:connectangles="0,0,0,0,0,0,0"/>
                      </v:shape>
                      <v:shape id="Freeform 2036" o:spid="_x0000_s134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" path="m3451,2417r-12,-5l3381,2388r-12,-5l3333,2465r12,7l3417,2501r34,-84e" fillcolor="#00af4f" stroked="f">
                        <v:path arrowok="t" o:connecttype="custom" o:connectlocs="3451,5487;3439,5482;3381,5458;3369,5453;3333,5535;3345,5542;3417,5571;3451,5487" o:connectangles="0,0,0,0,0,0,0,0"/>
                      </v:shape>
                      <v:shape id="Freeform 2037" o:spid="_x0000_s134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" path="m3552,2457r-17,-7l3501,2534r17,7l3549,2552r,-95l3552,2457e" fillcolor="#00af4f" stroked="f">
                        <v:path arrowok="t" o:connecttype="custom" o:connectlocs="3552,5527;3535,5520;3501,5604;3518,5611;3549,5622;3549,5527;3552,5527" o:connectangles="0,0,0,0,0,0,0"/>
                      </v:shape>
                      <v:shape id="Freeform 2038" o:spid="_x0000_s134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" path="m3617,2481r-12,-4l3549,2457r,95l3573,2561r15,4l3617,2481e" fillcolor="#00af4f" stroked="f">
                        <v:path arrowok="t" o:connecttype="custom" o:connectlocs="3617,5551;3605,5547;3549,5527;3549,5622;3573,5631;3588,5635;3617,5551" o:connectangles="0,0,0,0,0,0,0"/>
                      </v:shape>
                      <v:shape id="Freeform 2039" o:spid="_x0000_s134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" path="m3756,2525r-51,-15l3701,2510r-27,84l3679,2597r74,21l3753,2525r3,e" fillcolor="#00af4f" stroked="f">
                        <v:path arrowok="t" o:connecttype="custom" o:connectlocs="3756,5595;3705,5580;3701,5580;3674,5664;3679,5667;3753,5688;3753,5595;3756,5595" o:connectangles="0,0,0,0,0,0,0,0"/>
                      </v:shape>
                      <v:shape id="Freeform 2040" o:spid="_x0000_s134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" path="m3785,2534r-32,-9l3753,2618r10,3l3785,2534e" fillcolor="#00af4f" stroked="f">
                        <v:path arrowok="t" o:connecttype="custom" o:connectlocs="3785,5604;3753,5595;3753,5688;3763,5691;3785,5604" o:connectangles="0,0,0,0,0"/>
                      </v:shape>
                      <v:shape id="Freeform 2041" o:spid="_x0000_s134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" path="m3890,2558r-19,-5l3852,2642r17,5l3888,2651r,-93l3890,2558e" fillcolor="#00af4f" stroked="f">
                        <v:path arrowok="t" o:connecttype="custom" o:connectlocs="3890,5628;3871,5623;3852,5712;3869,5717;3888,5721;3888,5628;3890,5628" o:connectangles="0,0,0,0,0,0,0"/>
                      </v:shape>
                      <v:shape id="Freeform 2042" o:spid="_x0000_s134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" path="m3957,2573r-26,-5l3888,2558r,93l3912,2657r29,4l3957,2573e" fillcolor="#00af4f" stroked="f">
                        <v:path arrowok="t" o:connecttype="custom" o:connectlocs="3957,5643;3931,5638;3888,5628;3888,5721;3912,5727;3941,5731;3957,5643" o:connectangles="0,0,0,0,0,0,0"/>
                      </v:shape>
                      <v:shape id="Freeform 2043" o:spid="_x0000_s134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" path="m4133,2604r-3,l4053,2592r-7,-3l4029,2678r10,3l4118,2693r3,l4133,2604e" fillcolor="#00af4f" stroked="f">
                        <v:path arrowok="t" o:connecttype="custom" o:connectlocs="4133,5674;4130,5674;4053,5662;4046,5659;4029,5748;4039,5751;4118,5763;4121,5763;4133,5674" o:connectangles="0,0,0,0,0,0,0,0,0"/>
                      </v:shape>
                      <v:shape id="Freeform 2044" o:spid="_x0000_s134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" path="m4277,2621r-58,-8l4212,2705r55,4l4274,2710r,-89l4277,2621e" fillcolor="#00af4f" stroked="f">
                        <v:path arrowok="t" o:connecttype="custom" o:connectlocs="4277,5691;4219,5683;4212,5775;4267,5779;4274,5780;4274,5691;4277,5691" o:connectangles="0,0,0,0,0,0,0"/>
                      </v:shape>
                      <v:shape id="Freeform 2045" o:spid="_x0000_s134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" path="m4308,2623r-34,-2l4274,2710r29,2l4308,2623e" fillcolor="#00af4f" stroked="f">
                        <v:path arrowok="t" o:connecttype="custom" o:connectlocs="4308,5693;4274,5691;4274,5780;4303,5782;4308,5693" o:connectangles="0,0,0,0,0"/>
                      </v:shape>
                      <v:shape id="Freeform 2046" o:spid="_x0000_s135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" path="m4485,2719r,-91l4397,2628r-3,89l4413,2717r72,2e" fillcolor="#00af4f" stroked="f">
                        <v:path arrowok="t" o:connecttype="custom" o:connectlocs="4485,5789;4485,5698;4397,5698;4394,5787;4413,5787;4485,5789" o:connectangles="0,0,0,0,0,0"/>
                      </v:shape>
                      <v:shape id="Freeform 2047" o:spid="_x0000_s135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" path="m4668,2714r-5,-89l4629,2625r-55,3l4577,2717r57,l4668,2714e" fillcolor="#00af4f" stroked="f">
                        <v:path arrowok="t" o:connecttype="custom" o:connectlocs="4668,5784;4663,5695;4629,5695;4574,5698;4577,5787;4634,5787;4668,5784" o:connectangles="0,0,0,0,0,0,0"/>
                      </v:shape>
                      <v:shape id="Freeform 2048" o:spid="_x0000_s135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" path="m4848,2705r-7,-92l4819,2616r-38,2l4752,2621r5,88l4785,2709r41,-2l4848,2705e" fillcolor="#00af4f" stroked="f">
                        <v:path arrowok="t" o:connecttype="custom" o:connectlocs="4848,5775;4841,5683;4819,5686;4781,5688;4752,5691;4757,5779;4785,5779;4826,5777;4848,5775" o:connectangles="0,0,0,0,0,0,0,0,0"/>
                      </v:shape>
                      <v:shape id="Freeform 2049" o:spid="_x0000_s135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" path="m5028,2693r-7,-92l4987,2604r-43,2l4932,2609r7,88l4951,2697r43,-2l5028,2693e" fillcolor="#00af4f" stroked="f">
                        <v:path arrowok="t" o:connecttype="custom" o:connectlocs="5028,5763;5021,5671;4987,5674;4944,5676;4932,5679;4939,5767;4951,5767;4994,5765;5028,5763" o:connectangles="0,0,0,0,0,0,0,0,0"/>
                      </v:shape>
                      <v:shape id="Freeform 2050" o:spid="_x0000_s135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" path="m5124,2682r,-90l5109,2594r10,89l5124,2682e" fillcolor="#00af4f" stroked="f">
                        <v:path arrowok="t" o:connecttype="custom" o:connectlocs="5124,5752;5124,5662;5109,5664;5119,5753;5124,5752" o:connectangles="0,0,0,0,0"/>
                      </v:shape>
                      <v:shape id="Freeform 2051" o:spid="_x0000_s135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" path="m5210,2669r-14,-89l5169,2585r-48,7l5124,2592r,90l5133,2681r51,-8l5210,2669e" fillcolor="#00af4f" stroked="f">
                        <v:path arrowok="t" o:connecttype="custom" o:connectlocs="5210,5739;5196,5650;5169,5655;5121,5662;5124,5662;5124,5752;5133,5751;5184,5743;5210,5739" o:connectangles="0,0,0,0,0,0,0,0,0"/>
                      </v:shape>
                      <v:shape id="Freeform 2052" o:spid="_x0000_s135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" path="m5390,2635r-19,-89l5316,2558r-34,7l5299,2654r36,-7l5390,2635e" fillcolor="#00af4f" stroked="f">
                        <v:path arrowok="t" o:connecttype="custom" o:connectlocs="5390,5705;5371,5616;5316,5628;5282,5635;5299,5724;5335,5717;5390,5705" o:connectangles="0,0,0,0,0,0,0"/>
                      </v:shape>
                      <v:shape id="Freeform 2053" o:spid="_x0000_s135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" path="m5565,2594r-21,-89l5522,2510r-65,17l5477,2613r67,-14l5565,2594e" fillcolor="#00af4f" stroked="f">
                        <v:path arrowok="t" o:connecttype="custom" o:connectlocs="5565,5664;5544,5575;5522,5580;5457,5597;5477,5683;5544,5669;5565,5664" o:connectangles="0,0,0,0,0,0,0"/>
                      </v:shape>
                      <v:shape id="Freeform 2054" o:spid="_x0000_s135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" path="m5741,2549r-22,-87l5630,2484r24,86l5741,2549e" fillcolor="#00af4f" stroked="f">
                        <v:path arrowok="t" o:connecttype="custom" o:connectlocs="5741,5619;5719,5532;5630,5554;5654,5640;5741,5619" o:connectangles="0,0,0,0,0"/>
                      </v:shape>
                      <v:shape id="Freeform 2055" o:spid="_x0000_s135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" path="m5916,2505r-22,-86l5844,2431r-39,10l5827,2527r38,-10l5916,2505e" fillcolor="#00af4f" stroked="f">
                        <v:path arrowok="t" o:connecttype="custom" o:connectlocs="5916,5575;5894,5489;5844,5501;5805,5511;5827,5597;5865,5587;5916,5575" o:connectangles="0,0,0,0,0,0,0"/>
                      </v:shape>
                      <v:shape id="Freeform 2056" o:spid="_x0000_s136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" path="m6089,2467r-20,-89l6062,2378r-79,19l6002,2486r79,-19l6089,2467e" fillcolor="#00af4f" stroked="f">
                        <v:path arrowok="t" o:connecttype="custom" o:connectlocs="6089,5537;6069,5448;6062,5448;5983,5467;6002,5556;6081,5537;6089,5537" o:connectangles="0,0,0,0,0,0,0"/>
                      </v:shape>
                      <v:shape id="Freeform 2057" o:spid="_x0000_s136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" path="m6264,2433r-15,-88l6228,2347r-55,10l6158,2359r19,89l6189,2445r53,-9l6264,2433e" fillcolor="#00af4f" stroked="f">
                        <v:path arrowok="t" o:connecttype="custom" o:connectlocs="6264,5503;6249,5415;6228,5417;6173,5427;6158,5429;6177,5518;6189,5515;6242,5506;6264,5503" o:connectangles="0,0,0,0,0,0,0,0,0"/>
                      </v:shape>
                      <v:shape id="Freeform 2058" o:spid="_x0000_s136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" path="m6439,2412r-7,-91l6389,2325r-48,5l6350,2421r46,-6l6396,2414r43,-2e" fillcolor="#00af4f" stroked="f">
                        <v:path arrowok="t" o:connecttype="custom" o:connectlocs="6439,5482;6432,5391;6389,5395;6341,5400;6350,5491;6396,5485;6396,5484;6439,5482" o:connectangles="0,0,0,0,0,0,0,0"/>
                      </v:shape>
                      <v:shape id="Freeform 2059" o:spid="_x0000_s136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" path="m6398,2414r-2,l6396,2415r2,-1e" fillcolor="#00af4f" stroked="f">
                        <v:path arrowok="t" o:connecttype="custom" o:connectlocs="6398,5484;6396,5484;6396,5485;6398,5484" o:connectangles="0,0,0,0"/>
                      </v:shape>
                      <v:shape id="Freeform 2060" o:spid="_x0000_s136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" path="m6617,2316r-94,l6525,2407r20,-2l6595,2405r19,2l6617,2316e" fillcolor="#00af4f" stroked="f">
                        <v:path arrowok="t" o:connecttype="custom" o:connectlocs="6617,5386;6523,5386;6525,5477;6545,5475;6545,5475;6595,5475;6595,5475;6614,5477;6617,5386" o:connectangles="0,0,0,0,0,0,0,0,0"/>
                      </v:shape>
                      <v:shape id="Freeform 2061" o:spid="_x0000_s136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" path="m6547,2405r-2,l6547,2405e" fillcolor="#00af4f" stroked="f">
                        <v:path arrowok="t" o:connecttype="custom" o:connectlocs="6547,5475;6545,5475;6545,5475;6547,5475" o:connectangles="0,0,0,0"/>
                      </v:shape>
                      <v:shape id="Freeform 2062" o:spid="_x0000_s136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" path="m6595,2405r,l6593,2405r2,e" fillcolor="#00af4f" stroked="f">
                        <v:path arrowok="t" o:connecttype="custom" o:connectlocs="6595,5475;6595,5475;6593,5475;6595,5475" o:connectangles="0,0,0,0"/>
                      </v:shape>
                      <v:shape id="Freeform 2063" o:spid="_x0000_s136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" path="m6801,2335r-9,l6744,2328r-34,-5l6698,2412r34,5l6777,2424r8,l6801,2335e" fillcolor="#00af4f" stroked="f">
                        <v:path arrowok="t" o:connecttype="custom" o:connectlocs="6801,5405;6792,5405;6744,5398;6710,5393;6698,5482;6732,5487;6777,5494;6785,5494;6801,5405" o:connectangles="0,0,0,0,0,0,0,0,0"/>
                      </v:shape>
                      <v:shape id="Freeform 2064" o:spid="_x0000_s136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" path="m6981,2376r-48,-12l6893,2354r-22,87l6912,2450r45,12l6981,2376e" fillcolor="#00af4f" stroked="f">
                        <v:path arrowok="t" o:connecttype="custom" o:connectlocs="6981,5446;6933,5434;6893,5424;6871,5511;6912,5520;6957,5532;6981,5446" o:connectangles="0,0,0,0,0,0,0"/>
                      </v:shape>
                      <v:shape id="Freeform 2065" o:spid="_x0000_s136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" path="m7157,2433r-39,-14l7073,2405r-3,-3l7041,2489r3,l7089,2503r,1l7125,2517r32,-84e" fillcolor="#00af4f" stroked="f">
                        <v:path arrowok="t" o:connecttype="custom" o:connectlocs="7157,5503;7118,5489;7073,5475;7070,5472;7041,5559;7044,5559;7089,5573;7089,5574;7125,5587;7157,5503" o:connectangles="0,0,0,0,0,0,0,0,0,0"/>
                      </v:shape>
                      <v:shape id="Freeform 2066" o:spid="_x0000_s137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" path="m7089,2504r,-1l7087,2503r2,1e" fillcolor="#00af4f" stroked="f">
                        <v:path arrowok="t" o:connecttype="custom" o:connectlocs="7089,5574;7089,5573;7087,5573;7089,5574" o:connectangles="0,0,0,0"/>
                      </v:shape>
                      <v:shape id="Freeform 2067" o:spid="_x0000_s137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" path="m7325,2503r-72,-31l7241,2467r-34,84l7219,2553r,1l7289,2585r36,-82e" fillcolor="#00af4f" stroked="f">
                        <v:path arrowok="t" o:connecttype="custom" o:connectlocs="7325,5573;7253,5542;7241,5537;7207,5621;7219,5623;7219,5624;7289,5655;7325,5573" o:connectangles="0,0,0,0,0,0,0,0"/>
                      </v:shape>
                      <v:shape id="Freeform 2068" o:spid="_x0000_s137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" path="m7219,2554r,-1l7217,2553r2,1e" fillcolor="#00af4f" stroked="f">
                        <v:path arrowok="t" o:connecttype="custom" o:connectlocs="7219,5624;7219,5623;7217,5623;7219,5624" o:connectangles="0,0,0,0"/>
                      </v:shape>
                      <v:shape id="Freeform 2069" o:spid="_x0000_s137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" path="m7490,2582r-65,-31l7409,2541r-39,82l7387,2630r62,31l7490,2582e" fillcolor="#00af4f" stroked="f">
                        <v:path arrowok="t" o:connecttype="custom" o:connectlocs="7490,5652;7425,5621;7409,5611;7370,5693;7387,5700;7449,5731;7490,5652" o:connectangles="0,0,0,0,0,0,0"/>
                      </v:shape>
                      <v:shape id="Freeform 2070" o:spid="_x0000_s137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" path="m7649,2666r-80,-43l7529,2702r79,43l7649,2666e" fillcolor="#00af4f" stroked="f">
                        <v:path arrowok="t" o:connecttype="custom" o:connectlocs="7649,5736;7569,5693;7529,5772;7608,5815;7649,5736" o:connectangles="0,0,0,0,0"/>
                      </v:shape>
                      <v:shape id="Freeform 2071" o:spid="_x0000_s137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" path="m7807,2753r-43,-24l7728,2709r-43,80l7718,2808r46,24l7807,2753e" fillcolor="#00af4f" stroked="f">
                        <v:path arrowok="t" o:connecttype="custom" o:connectlocs="7807,5823;7764,5799;7728,5779;7685,5859;7718,5878;7764,5902;7807,5823" o:connectangles="0,0,0,0,0,0,0"/>
                      </v:shape>
                      <v:shape id="Freeform 2072" o:spid="_x0000_s137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" path="m7965,2841r-38,-21l7886,2798r-43,77l7884,2899r38,22l7965,2841e" fillcolor="#00af4f" stroked="f">
                        <v:path arrowok="t" o:connecttype="custom" o:connectlocs="7965,5911;7927,5890;7886,5868;7843,5945;7884,5969;7922,5991;7965,5911" o:connectangles="0,0,0,0,0,0,0"/>
                      </v:shape>
                      <v:shape id="Freeform 2073" o:spid="_x0000_s137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" path="m8124,2925r-36,-19l8042,2882r-41,82l8045,2985r36,20l8124,2925e" fillcolor="#00af4f" stroked="f">
                        <v:path arrowok="t" o:connecttype="custom" o:connectlocs="8124,5995;8088,5976;8042,5952;8001,6034;8045,6055;8081,6075;8124,5995" o:connectangles="0,0,0,0,0,0,0"/>
                      </v:shape>
                      <v:shape id="Freeform 2074" o:spid="_x0000_s137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" path="m8280,3021r-36,-24l8203,2973r-48,77l8198,3074r,2l8232,3096r48,-75e" fillcolor="#00af4f" stroked="f">
                        <v:path arrowok="t" o:connecttype="custom" o:connectlocs="8280,6091;8244,6067;8203,6043;8155,6120;8198,6144;8198,6146;8232,6166;8280,6091" o:connectangles="0,0,0,0,0,0,0,0"/>
                      </v:shape>
                      <v:shape id="Freeform 2075" o:spid="_x0000_s137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" path="m8198,3076r,-2l8196,3074r2,2e" fillcolor="#00af4f" stroked="f">
                        <v:path arrowok="t" o:connecttype="custom" o:connectlocs="8198,6146;8198,6144;8196,6144;8198,6146" o:connectangles="0,0,0,0"/>
                      </v:shape>
                      <v:shape id="Freeform 2076" o:spid="_x0000_s138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" path="m8431,3125r-41,-29l8357,3072r-53,74l8337,3168r41,29l8431,3125e" fillcolor="#00af4f" stroked="f">
                        <v:path arrowok="t" o:connecttype="custom" o:connectlocs="8431,6195;8390,6166;8357,6142;8304,6216;8337,6238;8378,6267;8431,6195" o:connectangles="0,0,0,0,0,0,0"/>
                      </v:shape>
                      <v:shape id="Freeform 2077" o:spid="_x0000_s138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" path="m8575,3233r-48,-36l8503,3177r-53,72l8474,3269r48,36l8575,3233e" fillcolor="#00af4f" stroked="f">
                        <v:path arrowok="t" o:connecttype="custom" o:connectlocs="8575,6303;8527,6267;8503,6247;8450,6319;8474,6339;8522,6375;8575,6303" o:connectangles="0,0,0,0,0,0,0"/>
                      </v:shape>
                      <v:shape id="Freeform 2078" o:spid="_x0000_s138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" path="m8719,3341r-55,-41l8647,3285r-53,72l8611,3372r55,41l8719,3341e" fillcolor="#00af4f" stroked="f">
                        <v:path arrowok="t" o:connecttype="custom" o:connectlocs="8719,6411;8664,6370;8647,6355;8594,6427;8611,6442;8666,6483;8719,6411" o:connectangles="0,0,0,0,0,0,0"/>
                      </v:shape>
                      <v:shape id="Freeform 2079" o:spid="_x0000_s138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" path="m8865,3444r-62,-43l8791,3393r-53,72l8750,3475r63,43l8865,3444e" fillcolor="#00af4f" stroked="f">
                        <v:path arrowok="t" o:connecttype="custom" o:connectlocs="8865,6514;8803,6471;8791,6463;8738,6535;8750,6545;8813,6588;8865,6514" o:connectangles="0,0,0,0,0,0,0"/>
                      </v:shape>
                      <v:shape id="Freeform 2080" o:spid="_x0000_s138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" path="m8952,3499r-12,-7l8889,3566r12,10l8942,3600r7,4l8949,3499r3,e" fillcolor="#00af4f" stroked="f">
                        <v:path arrowok="t" o:connecttype="custom" o:connectlocs="8952,6569;8940,6562;8889,6636;8901,6646;8942,6670;8949,6674;8949,6569;8952,6569" o:connectangles="0,0,0,0,0,0,0,0"/>
                      </v:shape>
                      <v:shape id="Freeform 2081" o:spid="_x0000_s138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" path="m8990,3523r-41,-24l8949,3604r20,13l8988,3583r,-60l8990,3523e" fillcolor="#00af4f" stroked="f">
                        <v:path arrowok="t" o:connecttype="custom" o:connectlocs="8990,6593;8949,6569;8949,6674;8969,6687;8988,6653;8988,6593;8990,6593" o:connectangles="0,0,0,0,0,0,0"/>
                      </v:shape>
                      <v:shape id="Freeform 2082" o:spid="_x0000_s138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" path="m9014,3537r-26,-14l8988,3583r26,-46e" fillcolor="#00af4f" stroked="f">
                        <v:path arrowok="t" o:connecttype="custom" o:connectlocs="9014,6607;8988,6593;8988,6653;9014,6607" o:connectangles="0,0,0,0"/>
                      </v:shape>
                      <v:shape id="Freeform 2083" o:spid="_x0000_s138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" path="m9153,3614r-62,-31l9048,3662r19,10l9113,3696r16,7l9151,3658r,-44l9153,3614e" fillcolor="#00af4f" stroked="f">
                        <v:path arrowok="t" o:connecttype="custom" o:connectlocs="9153,6684;9091,6653;9048,6732;9067,6742;9113,6766;9129,6773;9151,6728;9151,6684;9153,6684" o:connectangles="0,0,0,0,0,0,0,0,0"/>
                      </v:shape>
                      <v:shape id="Freeform 2084" o:spid="_x0000_s138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" path="m9168,3624r-17,-10l9151,3658r17,-34e" fillcolor="#00af4f" stroked="f">
                        <v:path arrowok="t" o:connecttype="custom" o:connectlocs="9168,6694;9151,6684;9151,6728;9168,6694" o:connectangles="0,0,0,0"/>
                      </v:shape>
                      <v:shape id="Freeform 2085" o:spid="_x0000_s138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" path="m9331,3698r-43,-19l9247,3662r-36,82l9252,3761r43,19l9331,3698e" fillcolor="#00af4f" stroked="f">
                        <v:path arrowok="t" o:connecttype="custom" o:connectlocs="9331,6768;9288,6749;9247,6732;9211,6814;9252,6831;9295,6850;9331,6768" o:connectangles="0,0,0,0,0,0,0"/>
                      </v:shape>
                      <v:shape id="Freeform 2086" o:spid="_x0000_s139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" path="m9494,3763r-9,-5l9434,3739r-21,-10l9379,3813r22,10l9453,3842r10,5l9494,3763e" fillcolor="#00af4f" stroked="f">
                        <v:path arrowok="t" o:connecttype="custom" o:connectlocs="9494,6833;9485,6828;9434,6809;9413,6799;9379,6883;9401,6893;9453,6912;9463,6917;9494,6833" o:connectangles="0,0,0,0,0,0,0,0,0"/>
                      </v:shape>
                      <v:shape id="Freeform 2087" o:spid="_x0000_s139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" path="m9665,3823r-75,-26l9578,3794r-29,84l9559,3883r74,26l9665,3823e" fillcolor="#00af4f" stroked="f">
                        <v:path arrowok="t" o:connecttype="custom" o:connectlocs="9665,6893;9590,6867;9578,6864;9549,6948;9559,6953;9633,6979;9665,6893" o:connectangles="0,0,0,0,0,0,0"/>
                      </v:shape>
                      <v:shape id="Freeform 2088" o:spid="_x0000_s1392"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" path="m9809,3871r-60,-19l9720,3938r60,19l9806,3965r,-94l9809,3871e" fillcolor="#00af4f" stroked="f">
                        <v:path arrowok="t" o:connecttype="custom" o:connectlocs="9809,6941;9749,6922;9720,7008;9780,7027;9806,7035;9806,6941;9809,6941" o:connectangles="0,0,0,0,0,0,0"/>
                      </v:shape>
                      <v:shape id="Freeform 2089" o:spid="_x0000_s1393"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" path="m9833,3881r-27,-10l9806,3965r27,-84e" fillcolor="#00af4f" stroked="f">
                        <v:path arrowok="t" o:connecttype="custom" o:connectlocs="9833,6951;9806,6941;9806,7035;9833,6951" o:connectangles="0,0,0,0"/>
                      </v:shape>
                      <v:shape id="Freeform 2090" o:spid="_x0000_s1394"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" path="m10005,3933r-84,-26l9919,3907r-26,86l9895,3993r84,27l10005,3933e" fillcolor="#00af4f" stroked="f">
                        <v:path arrowok="t" o:connecttype="custom" o:connectlocs="10005,7003;9921,6977;9919,6977;9893,7063;9895,7063;9979,7090;10005,7003" o:connectangles="0,0,0,0,0,0,0"/>
                      </v:shape>
                      <v:shape id="Freeform 2091" o:spid="_x0000_s1395"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" path="m10176,3984r-22,-7l10089,3957r-24,87l10130,4063r22,7l10176,3984e" fillcolor="#00af4f" stroked="f">
                        <v:path arrowok="t" o:connecttype="custom" o:connectlocs="10176,7054;10154,7047;10089,7027;10065,7114;10130,7133;10152,7140;10176,7054" o:connectangles="0,0,0,0,0,0,0"/>
                      </v:shape>
                      <v:shape id="Freeform 2092" o:spid="_x0000_s1396"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" path="m10349,4032r-75,-22l10262,4008r-24,86l10250,4097r77,21l10349,4032e" fillcolor="#00af4f" stroked="f">
                        <v:path arrowok="t" o:connecttype="custom" o:connectlocs="10349,7102;10274,7080;10262,7078;10238,7164;10250,7167;10327,7188;10349,7102" o:connectangles="0,0,0,0,0,0,0"/>
                      </v:shape>
                      <v:shape id="Freeform 2093" o:spid="_x0000_s1397"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" path="m10524,4077r-5,-2l10437,4053r-24,89l10497,4164r3,l10524,4077e" fillcolor="#00af4f" stroked="f">
                        <v:path arrowok="t" o:connecttype="custom" o:connectlocs="10524,7147;10519,7145;10437,7123;10413,7212;10497,7234;10500,7234;10524,7147" o:connectangles="0,0,0,0,0,0,0"/>
                      </v:shape>
                      <v:shape id="Freeform 2094" o:spid="_x0000_s1398"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" path="m10697,4123r-53,-14l10610,4099r-21,89l10622,4195r53,14l10697,4123e" fillcolor="#00af4f" stroked="f">
                        <v:path arrowok="t" o:connecttype="custom" o:connectlocs="10697,7193;10644,7179;10610,7169;10589,7258;10622,7265;10675,7279;10697,7193" o:connectangles="0,0,0,0,0,0,0"/>
                      </v:shape>
                      <v:shape id="Freeform 2095" o:spid="_x0000_s1399"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" path="m10872,4166r-87,-21l10761,4231r89,22l10872,4166e" fillcolor="#00af4f" stroked="f">
                        <v:path arrowok="t" o:connecttype="custom" o:connectlocs="10872,7236;10785,7215;10761,7301;10850,7323;10872,7236" o:connectangles="0,0,0,0,0"/>
                      </v:shape>
                      <v:shape id="Freeform 2096" o:spid="_x0000_s1400"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" path="m11047,4209r-89,-21l10937,4274r88,22l11047,4209e" fillcolor="#00af4f" stroked="f">
                        <v:path arrowok="t" o:connecttype="custom" o:connectlocs="11047,7279;10958,7258;10937,7344;11025,7366;11047,7279" o:connectangles="0,0,0,0,0"/>
                      </v:shape>
                      <v:shape id="Freeform 2097" o:spid="_x0000_s1401" style="position:absolute;left:2126;top:3070;width:11150;height:4322;visibility:visible;mso-wrap-style:square;v-text-anchor:top" coordsize="111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" path="m11150,4236r-17,-5l11112,4317r17,5l11150,4236e" fillcolor="#00af4f" stroked="f">
                        <v:path arrowok="t" o:connecttype="custom" o:connectlocs="11150,7306;11133,7301;11112,7387;11129,7392;11150,7306" o:connectangles="0,0,0,0,0"/>
                      </v:shape>
                    </v:group>
                    <v:group id="Group 2098" o:spid="_x0000_s1402" style="position:absolute;left:4430;top:4515;width:252;height:422" coordorigin="4430,4515" coordsize="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">
                      <v:shape id="Freeform 2099" o:spid="_x0000_s1403" style="position:absolute;left:4430;top:4515;width:252;height:422;visibility:visible;mso-wrap-style:square;v-text-anchor:top" coordsize="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" path="m252,36l170,,134,81r82,39l252,36e" fillcolor="#00af4f" stroked="f">
                        <v:path arrowok="t" o:connecttype="custom" o:connectlocs="252,4551;170,4515;134,4596;216,4635;252,4551" o:connectangles="0,0,0,0,0"/>
                      </v:shape>
                      <v:shape id="Freeform 2100" o:spid="_x0000_s1404" style="position:absolute;left:4430;top:4515;width:252;height:422;visibility:visible;mso-wrap-style:square;v-text-anchor:top" coordsize="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" path="m180,201l98,165,62,247r82,36l180,201e" fillcolor="#00af4f" stroked="f">
                        <v:path arrowok="t" o:connecttype="custom" o:connectlocs="180,4716;98,4680;62,4762;144,4798;180,4716" o:connectangles="0,0,0,0,0"/>
                      </v:shape>
                      <v:shape id="Freeform 2101" o:spid="_x0000_s1405" style="position:absolute;left:4430;top:4515;width:252;height:422;visibility:visible;mso-wrap-style:square;v-text-anchor:top" coordsize="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" path="m108,364l24,328,,386r81,36l108,364e" fillcolor="#00af4f" stroked="f">
                        <v:path arrowok="t" o:connecttype="custom" o:connectlocs="108,4879;24,4843;0,4901;81,4937;108,4879" o:connectangles="0,0,0,0,0"/>
                      </v:shape>
                    </v:group>
                    <v:group id="Group 2102" o:spid="_x0000_s1406" style="position:absolute;left:5548;top:5710;width:564;height:1958" coordorigin="5548,5710"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Freeform 2103" o:spid="_x0000_s1407"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" path="m118,1874l36,1838,,1920r82,38l118,1874e" fillcolor="#00af4f" stroked="f">
                        <v:path arrowok="t" o:connecttype="custom" o:connectlocs="118,7584;36,7548;0,7630;82,7668;118,7584" o:connectangles="0,0,0,0,0"/>
                      </v:shape>
                      <v:shape id="Freeform 2104" o:spid="_x0000_s1408"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" path="m190,1711r-82,-36l72,1757r82,36l190,1711e" fillcolor="#00af4f" stroked="f">
                        <v:path arrowok="t" o:connecttype="custom" o:connectlocs="190,7421;108,7385;72,7467;154,7503;190,7421" o:connectangles="0,0,0,0,0"/>
                      </v:shape>
                      <v:shape id="Freeform 2105" o:spid="_x0000_s1409"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" path="m262,1545r-82,-36l144,1591r82,36l262,1545e" fillcolor="#00af4f" stroked="f">
                        <v:path arrowok="t" o:connecttype="custom" o:connectlocs="262,7255;180,7219;144,7301;226,7337;262,7255" o:connectangles="0,0,0,0,0"/>
                      </v:shape>
                      <v:shape id="Freeform 2106" o:spid="_x0000_s1410"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" path="m331,1377r-84,-33l223,1406r-9,22l298,1461r7,-21l331,1377e" fillcolor="#00af4f" stroked="f">
                        <v:path arrowok="t" o:connecttype="custom" o:connectlocs="331,7087;247,7054;223,7116;214,7138;298,7171;305,7150;331,7087" o:connectangles="0,0,0,0,0,0,0"/>
                      </v:shape>
                      <v:shape id="Freeform 2107" o:spid="_x0000_s1411"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" path="m396,1207r-84,-29l305,1197r,-2l281,1260r84,33l389,1229r7,-22e" fillcolor="#00af4f" stroked="f">
                        <v:path arrowok="t" o:connecttype="custom" o:connectlocs="396,6917;312,6888;305,6907;305,6905;281,6970;365,7003;389,6939;396,6917" o:connectangles="0,0,0,0,0,0,0,0"/>
                      </v:shape>
                      <v:shape id="Freeform 2108" o:spid="_x0000_s1412"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" path="m456,1037r-86,-29l353,1063r,-2l343,1094r84,29l439,1092r17,-55e" fillcolor="#00af4f" stroked="f">
                        <v:path arrowok="t" o:connecttype="custom" o:connectlocs="456,6747;370,6718;353,6773;353,6771;343,6804;427,6833;439,6802;456,6747" o:connectangles="0,0,0,0,0,0,0,0"/>
                      </v:shape>
                      <v:shape id="Freeform 2109" o:spid="_x0000_s1413"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" path="m507,861l420,840r-9,31l396,924r87,24l497,895r10,-34e" fillcolor="#00af4f" stroked="f">
                        <v:path arrowok="t" o:connecttype="custom" o:connectlocs="507,6571;420,6550;411,6581;396,6634;483,6658;497,6605;507,6571" o:connectangles="0,0,0,0,0,0,0"/>
                      </v:shape>
                      <v:shape id="Freeform 2110" o:spid="_x0000_s1414"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" path="m543,679l454,667r-5,31l449,696r-10,57l526,770r12,-57l543,679e" fillcolor="#00af4f" stroked="f">
                        <v:path arrowok="t" o:connecttype="custom" o:connectlocs="543,6389;454,6377;449,6408;449,6406;439,6463;526,6480;538,6423;543,6389" o:connectangles="0,0,0,0,0,0,0,0"/>
                      </v:shape>
                      <v:shape id="Freeform 2111" o:spid="_x0000_s1415"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" path="m562,497r-91,-5l468,537r,-2l463,581r92,7l559,542r3,-45e" fillcolor="#00af4f" stroked="f">
                        <v:path arrowok="t" o:connecttype="custom" o:connectlocs="562,6207;471,6202;468,6247;468,6245;463,6291;555,6298;559,6252;562,6207" o:connectangles="0,0,0,0,0,0,0,0"/>
                      </v:shape>
                      <v:shape id="Freeform 2112" o:spid="_x0000_s1416"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" path="m564,405r,-21l562,333r,-21l473,317r,86l564,405e" fillcolor="#00af4f" stroked="f">
                        <v:path arrowok="t" o:connecttype="custom" o:connectlocs="564,6115;564,6094;562,6043;562,6022;473,6027;473,6113;564,6115" o:connectangles="0,0,0,0,0,0,0"/>
                      </v:shape>
                      <v:shape id="Freeform 2113" o:spid="_x0000_s1417"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" path="m557,221r-2,-34l550,129r-91,10l466,197r,31l557,221e" fillcolor="#00af4f" stroked="f">
                        <v:path arrowok="t" o:connecttype="custom" o:connectlocs="557,5931;555,5897;550,5839;459,5849;466,5907;466,5938;557,5931" o:connectangles="0,0,0,0,0,0,0"/>
                      </v:shape>
                      <v:shape id="Freeform 2114" o:spid="_x0000_s1418" style="position:absolute;left:5548;top:5710;width:564;height:1958;visibility:visible;mso-wrap-style:square;v-text-anchor:top" coordsize="564,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" path="m540,41l535,,447,9r4,41l540,41e" fillcolor="#00af4f" stroked="f">
                        <v:path arrowok="t" o:connecttype="custom" o:connectlocs="540,5751;535,5710;447,5719;451,5760;540,5751" o:connectangles="0,0,0,0,0"/>
                      </v:shape>
                    </v:group>
                    <v:group id="Group 2115" o:spid="_x0000_s1419" style="position:absolute;left:9110;top:1675;width:91;height:91" coordorigin="9110,167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">
                      <v:shape id="Freeform 2116" o:spid="_x0000_s1420" style="position:absolute;left:9110;top:167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" path="m91,89l91,,,,2,92,91,89e" fillcolor="#00af4f" stroked="f">
                        <v:path arrowok="t" o:connecttype="custom" o:connectlocs="91,1764;91,1675;0,1675;2,1767;91,1764" o:connectangles="0,0,0,0,0"/>
                      </v:shape>
                    </v:group>
                    <v:group id="Group 2117" o:spid="_x0000_s1421" style="position:absolute;left:9112;top:1855;width:91;height:91" coordorigin="9112,185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Freeform 2118" o:spid="_x0000_s1422" style="position:absolute;left:9112;top:185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" path="m91,89l91,,,,,92,91,89e" fillcolor="#00af4f" stroked="f">
                        <v:path arrowok="t" o:connecttype="custom" o:connectlocs="91,1944;91,1855;0,1855;0,1947;91,1944" o:connectangles="0,0,0,0,0"/>
                      </v:shape>
                    </v:group>
                    <v:group id="Group 2119" o:spid="_x0000_s1423" style="position:absolute;left:9115;top:2035;width:91;height:91" coordorigin="9115,203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Freeform 2120" o:spid="_x0000_s1424" style="position:absolute;left:9115;top:203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" path="m91,89l88,,,,,92,91,89e" fillcolor="#00af4f" stroked="f">
                        <v:path arrowok="t" o:connecttype="custom" o:connectlocs="91,2124;88,2035;0,2035;0,2127;91,2124" o:connectangles="0,0,0,0,0"/>
                      </v:shape>
                    </v:group>
                    <v:group id="Group 2121" o:spid="_x0000_s1425" style="position:absolute;left:9117;top:2215;width:89;height:91" coordorigin="9117,2215" coordsize="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">
                      <v:shape id="Freeform 2122" o:spid="_x0000_s1426" style="position:absolute;left:9117;top:2215;width:89;height:91;visibility:visible;mso-wrap-style:square;v-text-anchor:top" coordsize="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" path="m89,89l89,,,,,92,89,89e" fillcolor="#00af4f" stroked="f">
                        <v:path arrowok="t" o:connecttype="custom" o:connectlocs="89,2304;89,2215;0,2215;0,2307;89,2304" o:connectangles="0,0,0,0,0"/>
                      </v:shape>
                    </v:group>
                    <v:group id="Group 2123" o:spid="_x0000_s1427" style="position:absolute;left:9117;top:2395;width:91;height:91" coordorigin="9117,239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Freeform 2124" o:spid="_x0000_s1428" style="position:absolute;left:9117;top:239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" path="m91,89l91,,,,2,92,91,89e" fillcolor="#00af4f" stroked="f">
                        <v:path arrowok="t" o:connecttype="custom" o:connectlocs="91,2484;91,2395;0,2395;2,2487;91,2484" o:connectangles="0,0,0,0,0"/>
                      </v:shape>
                    </v:group>
                    <v:group id="Group 2125" o:spid="_x0000_s1429" style="position:absolute;left:9119;top:2575;width:91;height:91" coordorigin="9119,257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Freeform 2126" o:spid="_x0000_s1430" style="position:absolute;left:9119;top:257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" path="m92,89l89,,,,,92,92,89e" fillcolor="#00af4f" stroked="f">
                        <v:path arrowok="t" o:connecttype="custom" o:connectlocs="92,2664;89,2575;0,2575;0,2667;92,2664" o:connectangles="0,0,0,0,0"/>
                      </v:shape>
                    </v:group>
                    <v:group id="Group 2127" o:spid="_x0000_s1431" style="position:absolute;left:9122;top:2755;width:91;height:91" coordorigin="9122,275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">
                      <v:shape id="Freeform 2128" o:spid="_x0000_s1432" style="position:absolute;left:9122;top:275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" path="m91,89l89,,,,,92,91,89e" fillcolor="#00af4f" stroked="f">
                        <v:path arrowok="t" o:connecttype="custom" o:connectlocs="91,2844;89,2755;0,2755;0,2847;91,2844" o:connectangles="0,0,0,0,0"/>
                      </v:shape>
                    </v:group>
                    <v:group id="Group 2129" o:spid="_x0000_s1433" style="position:absolute;left:9122;top:2935;width:91;height:91" coordorigin="9122,293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Freeform 2130" o:spid="_x0000_s1434" style="position:absolute;left:9122;top:293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" path="m91,89l91,,,,2,92,91,89e" fillcolor="#00af4f" stroked="f">
                        <v:path arrowok="t" o:connecttype="custom" o:connectlocs="91,3024;91,2935;0,2935;2,3027;91,3024" o:connectangles="0,0,0,0,0"/>
                      </v:shape>
                    </v:group>
                    <v:group id="Group 2131" o:spid="_x0000_s1435" style="position:absolute;left:9124;top:3115;width:91;height:91" coordorigin="9124,311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Freeform 2132" o:spid="_x0000_s1436" style="position:absolute;left:9124;top:311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" path="m91,89l91,,,,3,92,91,89e" fillcolor="#00af4f" stroked="f">
                        <v:path arrowok="t" o:connecttype="custom" o:connectlocs="91,3204;91,3115;0,3115;3,3207;91,3204" o:connectangles="0,0,0,0,0"/>
                      </v:shape>
                    </v:group>
                    <v:group id="Group 2133" o:spid="_x0000_s1437" style="position:absolute;left:9127;top:3295;width:91;height:91" coordorigin="9127,3295"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AG3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gkLyn8vglPQK5/AAAA//8DAFBLAQItABQABgAIAAAAIQDb4fbL7gAAAIUBAAATAAAAAAAA&#10;AAAAAAAAAAAAAABbQ29udGVudF9UeXBlc10ueG1sUEsBAi0AFAAGAAgAAAAhAFr0LFu/AAAAFQEA&#10;AAsAAAAAAAAAAAAAAAAAHwEAAF9yZWxzLy5yZWxzUEsBAi0AFAAGAAgAAAAhAOYMAbfHAAAA3QAA&#10;AA8AAAAAAAAAAAAAAAAABwIAAGRycy9kb3ducmV2LnhtbFBLBQYAAAAAAwADALcAAAD7AgAAAAA=&#10;">
                      <v:shape id="Freeform 2134" o:spid="_x0000_s1438" style="position:absolute;left:9127;top:3295;width:91;height:91;visibility:visible;mso-wrap-style:square;v-text-anchor:top" coordsize="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" path="m91,89l88,,,,,92,91,89e" fillcolor="#00af4f" stroked="f">
                        <v:path arrowok="t" o:connecttype="custom" o:connectlocs="91,3384;88,3295;0,3295;0,3387;91,3384" o:connectangles="0,0,0,0,0"/>
                      </v:shape>
                    </v:group>
                    <v:group id="Group 2135" o:spid="_x0000_s1439" style="position:absolute;left:9129;top:3475;width:89;height:91" coordorigin="9129,3475" coordsize="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Freeform 2136" o:spid="_x0000_s1440" style="position:absolute;left:9129;top:3475;width:89;height:91;visibility:visible;mso-wrap-style:square;v-text-anchor:top" coordsize="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" path="m89,89l89,,,,,92,89,89e" fillcolor="#00af4f" stroked="f">
                        <v:path arrowok="t" o:connecttype="custom" o:connectlocs="89,3564;89,3475;0,3475;0,3567;89,3564" o:connectangles="0,0,0,0,0"/>
                      </v:shape>
                    </v:group>
                    <v:group id="Group 2137" o:spid="_x0000_s1441" style="position:absolute;left:9129;top:3655;width:91;height:89" coordorigin="9129,3655" coordsize="9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Freeform 2138" o:spid="_x0000_s1442" style="position:absolute;left:9129;top:3655;width:91;height:89;visibility:visible;mso-wrap-style:square;v-text-anchor:top" coordsize="9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" path="m91,89l91,,,,2,89r89,e" fillcolor="#00af4f" stroked="f">
                        <v:path arrowok="t" o:connecttype="custom" o:connectlocs="91,3744;91,3655;0,3655;2,3744;91,3744" o:connectangles="0,0,0,0,0"/>
                      </v:shape>
                    </v:group>
                    <v:group id="Group 2139" o:spid="_x0000_s1443" style="position:absolute;left:13235;top:7270;width:984;height:3746" coordorigin="13235,7270"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">
                      <v:shape id="Freeform 2140" o:spid="_x0000_s144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" path="m125,50l51,,,74r75,51l125,50e" fillcolor="#00af4f" stroked="f">
                        <v:path arrowok="t" o:connecttype="custom" o:connectlocs="125,7320;51,7270;0,7344;75,7395;125,7320" o:connectangles="0,0,0,0,0"/>
                      </v:shape>
                      <v:shape id="Freeform 2141" o:spid="_x0000_s144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" path="m274,151l248,132,200,101r-51,74l197,206r27,19l274,151e" fillcolor="#00af4f" stroked="f">
                        <v:path arrowok="t" o:connecttype="custom" o:connectlocs="274,7421;248,7402;200,7371;149,7445;197,7476;224,7495;274,7421" o:connectangles="0,0,0,0,0,0,0"/>
                      </v:shape>
                      <v:shape id="Freeform 2142" o:spid="_x0000_s144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" path="m423,254l375,221,348,201r-52,75l322,295r48,34l423,254e" fillcolor="#00af4f" stroked="f">
                        <v:path arrowok="t" o:connecttype="custom" o:connectlocs="423,7524;375,7491;348,7471;296,7546;322,7565;370,7599;423,7524" o:connectangles="0,0,0,0,0,0,0"/>
                      </v:shape>
                      <v:shape id="Freeform 2143" o:spid="_x0000_s1447"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" path="m569,362l552,348,495,307r-53,72l500,420r,2l514,434r55,-72e" fillcolor="#00af4f" stroked="f">
                        <v:path arrowok="t" o:connecttype="custom" o:connectlocs="569,7632;552,7618;495,7577;442,7649;500,7690;500,7692;514,7704;569,7632" o:connectangles="0,0,0,0,0,0,0,0"/>
                      </v:shape>
                      <v:shape id="Freeform 2144" o:spid="_x0000_s1448"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" path="m500,422r,-2l497,420r3,2e" fillcolor="#00af4f" stroked="f">
                        <v:path arrowok="t" o:connecttype="custom" o:connectlocs="500,7692;500,7690;497,7690;500,7692" o:connectangles="0,0,0,0"/>
                      </v:shape>
                      <v:shape id="Freeform 2145" o:spid="_x0000_s1449"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" path="m713,473r-5,-3l658,429,641,415r-55,72l603,501r48,39l656,542r57,-69e" fillcolor="#00af4f" stroked="f">
                        <v:path arrowok="t" o:connecttype="custom" o:connectlocs="713,7743;708,7740;658,7699;641,7685;586,7757;603,7771;651,7810;656,7812;713,7743" o:connectangles="0,0,0,0,0,0,0,0,0"/>
                      </v:shape>
                      <v:shape id="Freeform 2146" o:spid="_x0000_s1450"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" path="m850,597l816,564,797,547,783,533r-60,67l754,631r,-2l771,648r,-3l785,660r65,-63e" fillcolor="#00af4f" stroked="f">
                        <v:path arrowok="t" o:connecttype="custom" o:connectlocs="850,7867;816,7834;797,7817;783,7803;723,7870;754,7901;754,7899;771,7918;771,7915;785,7930;850,7867" o:connectangles="0,0,0,0,0,0,0,0,0,0,0"/>
                      </v:shape>
                      <v:shape id="Freeform 2147" o:spid="_x0000_s1451"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" path="m920,677l910,665r-67,62l867,751r12,7l888,768r5,2l893,729r1,1l896,727r,-22l898,703r10,-7l917,690r,-16l920,677e" fillcolor="#00af4f" stroked="f">
                        <v:path arrowok="t" o:connecttype="custom" o:connectlocs="920,7947;910,7935;843,7997;867,8021;879,8028;888,8038;893,8040;893,7999;894,8000;896,7997;896,7975;898,7973;908,7966;917,7960;917,7944;920,7947" o:connectangles="0,0,0,0,0,0,0,0,0,0,0,0,0,0,0,0"/>
                      </v:shape>
                      <v:shape id="Freeform 2148" o:spid="_x0000_s1452"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" path="m894,730r-1,-1l893,732r1,-2e" fillcolor="#00af4f" stroked="f">
                        <v:path arrowok="t" o:connecttype="custom" o:connectlocs="894,8000;893,7999;893,8002;894,8000" o:connectangles="0,0,0,0"/>
                      </v:shape>
                      <v:shape id="Freeform 2149" o:spid="_x0000_s1453"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" path="m927,773l894,730r-1,2l893,770r19,7l924,780r3,l927,773e" fillcolor="#00af4f" stroked="f">
                        <v:path arrowok="t" o:connecttype="custom" o:connectlocs="927,8043;894,8000;893,8002;893,8040;912,8047;924,8050;927,8050;927,8043;927,8043" o:connectangles="0,0,0,0,0,0,0,0,0"/>
                      </v:shape>
                      <v:shape id="Freeform 2150" o:spid="_x0000_s145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" path="m938,691r-4,-2l930,686r-10,3l908,696r-10,7l896,705r8,7l910,700r,-2l912,696r,1l924,692r,-1l938,691e" fillcolor="#00af4f" stroked="f">
                        <v:path arrowok="t" o:connecttype="custom" o:connectlocs="938,7961;934,7959;930,7956;920,7959;908,7966;898,7973;896,7975;904,7982;910,7970;910,7968;912,7966;912,7967;924,7962;924,7961;938,7961" o:connectangles="0,0,0,0,0,0,0,0,0,0,0,0,0,0,0"/>
                      </v:shape>
                      <v:shape id="Freeform 2151" o:spid="_x0000_s145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" path="m904,712r-8,-7l896,727r8,-15e" fillcolor="#00af4f" stroked="f">
                        <v:path arrowok="t" o:connecttype="custom" o:connectlocs="904,7982;896,7975;896,7997;904,7982" o:connectangles="0,0,0,0"/>
                      </v:shape>
                      <v:shape id="Freeform 2152" o:spid="_x0000_s145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" path="m941,745r,-52l934,691r-7,l911,698r-7,14l941,745e" fillcolor="#00af4f" stroked="f">
                        <v:path arrowok="t" o:connecttype="custom" o:connectlocs="941,8015;941,7963;934,7961;927,7961;911,7968;904,7982;941,8015" o:connectangles="0,0,0,0,0,0,0"/>
                      </v:shape>
                      <v:shape id="Freeform 2153" o:spid="_x0000_s1457"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" path="m912,696r-2,2l911,698r1,-2e" fillcolor="#00af4f" stroked="f">
                        <v:path arrowok="t" o:connecttype="custom" o:connectlocs="912,7966;910,7968;911,7968;912,7966" o:connectangles="0,0,0,0"/>
                      </v:shape>
                      <v:shape id="Freeform 2154" o:spid="_x0000_s1458"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" path="m911,698r-1,l910,700r1,-2e" fillcolor="#00af4f" stroked="f">
                        <v:path arrowok="t" o:connecttype="custom" o:connectlocs="911,7968;910,7968;910,7970;911,7968" o:connectangles="0,0,0,0"/>
                      </v:shape>
                      <v:shape id="Freeform 2155" o:spid="_x0000_s1459"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" path="m912,697r,-1l911,698r1,-1e" fillcolor="#00af4f" stroked="f">
                        <v:path arrowok="t" o:connecttype="custom" o:connectlocs="912,7967;912,7966;911,7968;912,7967" o:connectangles="0,0,0,0"/>
                      </v:shape>
                      <v:shape id="Freeform 2156" o:spid="_x0000_s1460"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" path="m927,687r,-3l917,674r,16l920,689r7,-2e" fillcolor="#00af4f" stroked="f">
                        <v:path arrowok="t" o:connecttype="custom" o:connectlocs="927,7957;927,7954;917,7944;917,7960;920,7959;927,7957" o:connectangles="0,0,0,0,0,0"/>
                      </v:shape>
                      <v:shape id="Freeform 2157" o:spid="_x0000_s1461"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" path="m930,686r-6,-5l927,684r,3l930,686e" fillcolor="#00af4f" stroked="f">
                        <v:path arrowok="t" o:connecttype="custom" o:connectlocs="930,7956;924,7951;927,7954;927,7957;930,7956" o:connectangles="0,0,0,0,0"/>
                      </v:shape>
                      <v:shape id="Freeform 2158" o:spid="_x0000_s1462"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" path="m927,691r-3,l924,692r3,-1e" fillcolor="#00af4f" stroked="f">
                        <v:path arrowok="t" o:connecttype="custom" o:connectlocs="927,7961;924,7961;924,7962;927,7961" o:connectangles="0,0,0,0"/>
                      </v:shape>
                      <v:shape id="Freeform 2159" o:spid="_x0000_s1463"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" path="m929,775r-2,-2l929,775e" fillcolor="#00af4f" stroked="f">
                        <v:path arrowok="t" o:connecttype="custom" o:connectlocs="929,8045;927,8043;927,8043;929,8045" o:connectangles="0,0,0,0"/>
                      </v:shape>
                      <v:shape id="Freeform 2160" o:spid="_x0000_s146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" path="m929,780r,-5l927,773r,7l929,780e" fillcolor="#00af4f" stroked="f">
                        <v:path arrowok="t" o:connecttype="custom" o:connectlocs="929,8050;929,8045;927,8043;927,8050;929,8050" o:connectangles="0,0,0,0,0"/>
                      </v:shape>
                      <v:shape id="Freeform 2161" o:spid="_x0000_s146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" path="m946,775r-19,-2l929,775r,5l939,780r7,-1l946,775e" fillcolor="#00af4f" stroked="f">
                        <v:path arrowok="t" o:connecttype="custom" o:connectlocs="946,8045;927,8043;929,8045;929,8050;939,8050;946,8049;946,8045;946,8045" o:connectangles="0,0,0,0,0,0,0,0"/>
                      </v:shape>
                      <v:shape id="Freeform 2162" o:spid="_x0000_s146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" path="m984,756r,-60l939,684r-9,2l932,687r,-1l939,691r,1l941,693r,52l964,764r1,-1l965,770r19,-14e" fillcolor="#00af4f" stroked="f">
                        <v:path arrowok="t" o:connecttype="custom" o:connectlocs="984,8026;984,7966;939,7954;930,7956;932,7957;932,7956;939,7961;939,7962;941,7963;941,8015;964,8034;965,8033;965,8040;984,8026" o:connectangles="0,0,0,0,0,0,0,0,0,0,0,0,0,0"/>
                      </v:shape>
                      <v:shape id="Freeform 2163" o:spid="_x0000_s1467"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" path="m939,691r-7,-5l934,689r5,2e" fillcolor="#00af4f" stroked="f">
                        <v:path arrowok="t" o:connecttype="custom" o:connectlocs="939,7961;932,7956;934,7959;939,7961" o:connectangles="0,0,0,0"/>
                      </v:shape>
                      <v:shape id="Freeform 2164" o:spid="_x0000_s1468"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" path="m934,689r-2,-3l932,687r2,2e" fillcolor="#00af4f" stroked="f">
                        <v:path arrowok="t" o:connecttype="custom" o:connectlocs="934,7959;932,7956;932,7957;934,7959" o:connectangles="0,0,0,0"/>
                      </v:shape>
                      <v:shape id="Freeform 2165" o:spid="_x0000_s1469"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" path="m939,691r-5,-2l938,691r1,e" fillcolor="#00af4f" stroked="f">
                        <v:path arrowok="t" o:connecttype="custom" o:connectlocs="939,7961;934,7959;938,7961;939,7961" o:connectangles="0,0,0,0"/>
                      </v:shape>
                      <v:shape id="Freeform 2166" o:spid="_x0000_s1470"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" path="m941,693r-5,-2l934,691r7,2e" fillcolor="#00af4f" stroked="f">
                        <v:path arrowok="t" o:connecttype="custom" o:connectlocs="941,7963;936,7961;934,7961;941,7963" o:connectangles="0,0,0,0"/>
                      </v:shape>
                      <v:shape id="Freeform 2167" o:spid="_x0000_s1471"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" path="m941,693r-3,-2l936,691r5,2e" fillcolor="#00af4f" stroked="f">
                        <v:path arrowok="t" o:connecttype="custom" o:connectlocs="941,7963;938,7961;936,7961;941,7963" o:connectangles="0,0,0,0"/>
                      </v:shape>
                      <v:shape id="Freeform 2168" o:spid="_x0000_s1472"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" path="m939,692r,-1l938,691r1,1e" fillcolor="#00af4f" stroked="f">
                        <v:path arrowok="t" o:connecttype="custom" o:connectlocs="939,7962;939,7961;938,7961;939,7962" o:connectangles="0,0,0,0"/>
                      </v:shape>
                      <v:shape id="Freeform 2169" o:spid="_x0000_s1473"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" path="m948,775r-2,l948,775e" fillcolor="#00af4f" stroked="f">
                        <v:path arrowok="t" o:connecttype="custom" o:connectlocs="948,8045;946,8045;946,8045;948,8045" o:connectangles="0,0,0,0"/>
                      </v:shape>
                      <v:shape id="Freeform 2170" o:spid="_x0000_s147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" path="m948,778r,-3l946,775r,4l948,778e" fillcolor="#00af4f" stroked="f">
                        <v:path arrowok="t" o:connecttype="custom" o:connectlocs="948,8048;948,8045;946,8045;946,8049;948,8048" o:connectangles="0,0,0,0,0"/>
                      </v:shape>
                      <v:shape id="Freeform 2171" o:spid="_x0000_s147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" path="m958,776r,-6l946,775r2,l948,778r8,-1l958,776e" fillcolor="#00af4f" stroked="f">
                        <v:path arrowok="t" o:connecttype="custom" o:connectlocs="958,8046;958,8040;946,8045;948,8045;948,8048;956,8047;958,8046" o:connectangles="0,0,0,0,0,0,0"/>
                      </v:shape>
                      <v:shape id="Freeform 2172" o:spid="_x0000_s147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" path="m963,765r-7,5l958,770r,6l960,774r,-6l963,765e" fillcolor="#00af4f" stroked="f">
                        <v:path arrowok="t" o:connecttype="custom" o:connectlocs="963,8035;956,8040;958,8040;958,8046;960,8044;960,8038;963,8035" o:connectangles="0,0,0,0,0,0,0"/>
                      </v:shape>
                      <v:shape id="Freeform 2173" o:spid="_x0000_s1477"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" path="m965,770r,-5l964,764r-4,4l960,774r5,-4e" fillcolor="#00af4f" stroked="f">
                        <v:path arrowok="t" o:connecttype="custom" o:connectlocs="965,8040;965,8035;964,8034;960,8038;960,8044;965,8040" o:connectangles="0,0,0,0,0,0"/>
                      </v:shape>
                      <v:shape id="Freeform 2174" o:spid="_x0000_s1478"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" path="m965,765r,-2l964,764r1,1e" fillcolor="#00af4f" stroked="f">
                        <v:path arrowok="t" o:connecttype="custom" o:connectlocs="965,8035;965,8033;964,8034;965,8035" o:connectangles="0,0,0,0"/>
                      </v:shape>
                      <v:shape id="Freeform 2175" o:spid="_x0000_s1479"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" path="m936,830l850,804r-5,17l840,833r-2,14l828,876r-2,17l912,914r5,-17l920,883r4,-14l927,857r5,-12l932,847r4,-17e" fillcolor="#00af4f" stroked="f">
                        <v:path arrowok="t" o:connecttype="custom" o:connectlocs="936,8100;850,8074;845,8091;840,8103;838,8117;828,8146;826,8163;912,8184;917,8167;920,8153;924,8139;927,8127;932,8115;932,8117;936,8100" o:connectangles="0,0,0,0,0,0,0,0,0,0,0,0,0,0,0"/>
                      </v:shape>
                      <v:shape id="Freeform 2176" o:spid="_x0000_s1480"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" path="m896,1001l807,984r,7l797,1039r-5,34l881,1087r5,-34l891,1029r2,-10l893,1008r3,-7e" fillcolor="#00af4f" stroked="f">
                        <v:path arrowok="t" o:connecttype="custom" o:connectlocs="896,8271;807,8254;807,8261;797,8309;792,8343;881,8357;886,8323;891,8299;893,8289;893,8278;896,8271" o:connectangles="0,0,0,0,0,0,0,0,0,0,0"/>
                      </v:shape>
                      <v:shape id="Freeform 2177" o:spid="_x0000_s1481"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" path="m896,1008r-3,l893,1019r3,-11e" fillcolor="#00af4f" stroked="f">
                        <v:path arrowok="t" o:connecttype="custom" o:connectlocs="896,8278;893,8278;893,8289;896,8278" o:connectangles="0,0,0,0"/>
                      </v:shape>
                      <v:shape id="Freeform 2178" o:spid="_x0000_s1482"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" path="m867,1176r-89,-15l771,1202r-10,48l850,1265r10,-48l867,1176e" fillcolor="#00af4f" stroked="f">
                        <v:path arrowok="t" o:connecttype="custom" o:connectlocs="867,8446;778,8431;771,8472;761,8520;850,8535;860,8487;867,8446" o:connectangles="0,0,0,0,0,0,0"/>
                      </v:shape>
                      <v:shape id="Freeform 2179" o:spid="_x0000_s1483"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" path="m836,1353r-89,-14l737,1392r-5,36l821,1442r5,-36l836,1353e" fillcolor="#00af4f" stroked="f">
                        <v:path arrowok="t" o:connecttype="custom" o:connectlocs="836,8623;747,8609;737,8662;732,8698;821,8712;826,8676;836,8623" o:connectangles="0,0,0,0,0,0,0"/>
                      </v:shape>
                      <v:shape id="Freeform 2180" o:spid="_x0000_s148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" path="m804,1531r-88,-14l713,1533r-12,72l790,1620r12,-70l804,1531e" fillcolor="#00af4f" stroked="f">
                        <v:path arrowok="t" o:connecttype="custom" o:connectlocs="804,8801;716,8787;713,8803;701,8875;790,8890;802,8820;804,8801" o:connectangles="0,0,0,0,0,0,0"/>
                      </v:shape>
                      <v:shape id="Freeform 2181" o:spid="_x0000_s148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" path="m773,1709r-89,-17l670,1781r89,16l773,1709e" fillcolor="#00af4f" stroked="f">
                        <v:path arrowok="t" o:connecttype="custom" o:connectlocs="773,8979;684,8962;670,9051;759,9067;773,8979" o:connectangles="0,0,0,0,0"/>
                      </v:shape>
                      <v:shape id="Freeform 2182" o:spid="_x0000_s148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" path="m742,1886r-89,-17l639,1958r89,17l742,1886e" fillcolor="#00af4f" stroked="f">
                        <v:path arrowok="t" o:connecttype="custom" o:connectlocs="742,9156;653,9139;639,9228;728,9245;742,9156" o:connectangles="0,0,0,0,0"/>
                      </v:shape>
                      <v:shape id="Freeform 2183" o:spid="_x0000_s1487"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" path="m711,2064r-89,-17l605,2136r89,17l711,2064e" fillcolor="#00af4f" stroked="f">
                        <v:path arrowok="t" o:connecttype="custom" o:connectlocs="711,9334;622,9317;605,9406;694,9423;711,9334" o:connectangles="0,0,0,0,0"/>
                      </v:shape>
                      <v:shape id="Freeform 2184" o:spid="_x0000_s1488"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" path="m680,2241r-89,-16l574,2313r89,15l680,2241e" fillcolor="#00af4f" stroked="f">
                        <v:path arrowok="t" o:connecttype="custom" o:connectlocs="680,9511;591,9495;574,9583;663,9598;680,9511" o:connectangles="0,0,0,0,0"/>
                      </v:shape>
                      <v:shape id="Freeform 2185" o:spid="_x0000_s1489"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" path="m646,2417r-86,-15l543,2491r89,14l646,2417e" fillcolor="#00af4f" stroked="f">
                        <v:path arrowok="t" o:connecttype="custom" o:connectlocs="646,9687;560,9672;543,9761;632,9775;646,9687" o:connectangles="0,0,0,0,0"/>
                      </v:shape>
                      <v:shape id="Freeform 2186" o:spid="_x0000_s1490"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" path="m615,2594r-89,-14l512,2666r88,17l615,2594e" fillcolor="#00af4f" stroked="f">
                        <v:path arrowok="t" o:connecttype="custom" o:connectlocs="615,9864;526,9850;512,9936;600,9953;615,9864" o:connectangles="0,0,0,0,0"/>
                      </v:shape>
                      <v:shape id="Freeform 2187" o:spid="_x0000_s1491"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" path="m584,2772r-89,-17l492,2774r-14,70l567,2861r12,-70l584,2772e" fillcolor="#00af4f" stroked="f">
                        <v:path arrowok="t" o:connecttype="custom" o:connectlocs="584,10042;495,10025;492,10044;478,10114;567,10131;579,10061;584,10042" o:connectangles="0,0,0,0,0,0,0"/>
                      </v:shape>
                      <v:shape id="Freeform 2188" o:spid="_x0000_s1492"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" path="m550,2949r-86,-16l454,2976r-7,45l536,3038r14,-89e" fillcolor="#00af4f" stroked="f">
                        <v:path arrowok="t" o:connecttype="custom" o:connectlocs="550,10219;464,10203;454,10246;447,10291;536,10308;550,10219" o:connectangles="0,0,0,0,0,0"/>
                      </v:shape>
                      <v:shape id="Freeform 2189" o:spid="_x0000_s1493"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" path="m519,3127r-89,-17l418,3182r-2,17l502,3216r5,-19l519,3127e" fillcolor="#00af4f" stroked="f">
                        <v:path arrowok="t" o:connecttype="custom" o:connectlocs="519,10397;430,10380;418,10452;416,10469;502,10486;507,10467;519,10397" o:connectangles="0,0,0,0,0,0,0"/>
                      </v:shape>
                      <v:shape id="Freeform 2190" o:spid="_x0000_s1494"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" path="m488,3302r-89,-14l382,3377r89,14l488,3302e" fillcolor="#00af4f" stroked="f">
                        <v:path arrowok="t" o:connecttype="custom" o:connectlocs="488,10572;399,10558;382,10647;471,10661;488,10572" o:connectangles="0,0,0,0,0"/>
                      </v:shape>
                      <v:shape id="Freeform 2191" o:spid="_x0000_s1495"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" path="m454,3480r-89,-15l351,3552r89,17l454,3480e" fillcolor="#00af4f" stroked="f">
                        <v:path arrowok="t" o:connecttype="custom" o:connectlocs="454,10750;365,10735;351,10822;440,10839;454,10750" o:connectangles="0,0,0,0,0"/>
                      </v:shape>
                      <v:shape id="Freeform 2192" o:spid="_x0000_s1496" style="position:absolute;left:13235;top:7270;width:984;height:3746;visibility:visible;mso-wrap-style:square;v-text-anchor:top" coordsize="98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" path="m423,3657r-89,-16l317,3729r89,17l423,3657e" fillcolor="#00af4f" stroked="f">
                        <v:path arrowok="t" o:connecttype="custom" o:connectlocs="423,10927;334,10911;317,10999;406,11016;423,10927" o:connectangles="0,0,0,0,0"/>
                      </v:shape>
                    </v:group>
                    <v:group id="Group 2193" o:spid="_x0000_s1497" style="position:absolute;left:11647;top:5952;width:89;height:89" coordorigin="11647,5952"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">
                      <v:shape id="Freeform 2194" o:spid="_x0000_s1498" style="position:absolute;left:11647;top:5952;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" path="m44,r,89e" filled="f" strokecolor="#00af4f" strokeweight="4.54pt">
                        <v:path arrowok="t" o:connecttype="custom" o:connectlocs="44,5952;44,6041" o:connectangles="0,0"/>
                      </v:shape>
                    </v:group>
                    <v:group id="Group 2195" o:spid="_x0000_s1499" style="position:absolute;left:11647;top:6132;width:89;height:89" coordorigin="11647,6132"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">
                      <v:shape id="Freeform 2196" o:spid="_x0000_s1500" style="position:absolute;left:11647;top:6132;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" path="m44,r,89e" filled="f" strokecolor="#00af4f" strokeweight="4.54pt">
                        <v:path arrowok="t" o:connecttype="custom" o:connectlocs="44,6132;44,6221" o:connectangles="0,0"/>
                      </v:shape>
                    </v:group>
                    <v:group id="Group 2197" o:spid="_x0000_s1501" style="position:absolute;left:11647;top:6312;width:89;height:89" coordorigin="11647,6312"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Freeform 2198" o:spid="_x0000_s1502" style="position:absolute;left:11647;top:6312;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" path="m44,r,89e" filled="f" strokecolor="#00af4f" strokeweight="4.54pt">
                        <v:path arrowok="t" o:connecttype="custom" o:connectlocs="44,6312;44,6401" o:connectangles="0,0"/>
                      </v:shape>
                    </v:group>
                    <v:group id="Group 2199" o:spid="_x0000_s1503" style="position:absolute;left:11647;top:6492;width:89;height:89" coordorigin="11647,6492"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">
                      <v:shape id="Freeform 2200" o:spid="_x0000_s1504" style="position:absolute;left:11647;top:6492;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" path="m44,r,89e" filled="f" strokecolor="#00af4f" strokeweight="4.54pt">
                        <v:path arrowok="t" o:connecttype="custom" o:connectlocs="44,6492;44,6581" o:connectangles="0,0"/>
                      </v:shape>
                    </v:group>
                    <v:group id="Group 2201" o:spid="_x0000_s1505" style="position:absolute;left:11647;top:6672;width:89;height:89" coordorigin="11647,6672"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">
                      <v:shape id="Freeform 2202" o:spid="_x0000_s1506" style="position:absolute;left:11647;top:6672;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" path="m44,r,89e" filled="f" strokecolor="#00af4f" strokeweight="4.54pt">
                        <v:path arrowok="t" o:connecttype="custom" o:connectlocs="44,6672;44,6761" o:connectangles="0,0"/>
                      </v:shape>
                    </v:group>
                  </v:group>
                  <v:shape id="Image 2217" o:spid="_x0000_s1507" type="#_x0000_t75" style="position:absolute;left:118451;top:4519;width:25750;height:29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">
                    <v:imagedata r:id="rId15" o:title=""/>
                    <v:path arrowok="t"/>
                  </v:shape>
                </v:group>
                <v:shapetype id="_x0000_t202" coordsize="21600,21600" o:spt="202" path="m,l,21600r21600,l21600,xe">
                  <v:stroke joinstyle="miter"/>
                  <v:path gradientshapeok="t" o:connecttype="rect"/>
                </v:shapetype>
                <v:shape id="_x0000_s1508" type="#_x0000_t202" style="position:absolute;left:112776;top:10572;width:1495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7C79BEA0" w14:textId="51058AE8" w:rsidR="00C265F1" w:rsidRDefault="00C265F1">
                        <w:r>
                          <w:t>Sentiers de tranquillité</w:t>
                        </w:r>
                      </w:p>
                    </w:txbxContent>
                  </v:textbox>
                </v:shape>
              </v:group>
            </w:pict>
          </mc:Fallback>
        </mc:AlternateContent>
      </w:r>
    </w:p>
    <w:p w14:paraId="0B0F356E" w14:textId="3F55B9E5" w:rsidR="00EA15A7" w:rsidRPr="00940228" w:rsidRDefault="00EA15A7" w:rsidP="00EA15A7">
      <w:pPr>
        <w:spacing w:before="7" w:line="312" w:lineRule="exact"/>
        <w:ind w:right="3339"/>
        <w:jc w:val="right"/>
        <w:rPr>
          <w:rFonts w:ascii="Calibri" w:eastAsia="Calibri" w:hAnsi="Calibri" w:cs="Calibri"/>
          <w:w w:val="99"/>
          <w:sz w:val="26"/>
          <w:szCs w:val="26"/>
          <w:lang w:val="fr-FR"/>
        </w:rPr>
      </w:pPr>
      <w:r w:rsidRPr="00940228">
        <w:rPr>
          <w:rFonts w:ascii="Calibri" w:eastAsia="Calibri" w:hAnsi="Calibri" w:cs="Calibri"/>
          <w:spacing w:val="-1"/>
          <w:sz w:val="26"/>
          <w:szCs w:val="26"/>
          <w:lang w:val="fr-FR"/>
        </w:rPr>
        <w:t>L</w:t>
      </w:r>
      <w:r w:rsidRPr="00940228">
        <w:rPr>
          <w:rFonts w:ascii="Calibri" w:eastAsia="Calibri" w:hAnsi="Calibri" w:cs="Calibri"/>
          <w:spacing w:val="1"/>
          <w:sz w:val="26"/>
          <w:szCs w:val="26"/>
          <w:lang w:val="fr-FR"/>
        </w:rPr>
        <w:t>É</w:t>
      </w:r>
      <w:r w:rsidRPr="00940228">
        <w:rPr>
          <w:rFonts w:ascii="Calibri" w:eastAsia="Calibri" w:hAnsi="Calibri" w:cs="Calibri"/>
          <w:sz w:val="26"/>
          <w:szCs w:val="26"/>
          <w:lang w:val="fr-FR"/>
        </w:rPr>
        <w:t>G</w:t>
      </w:r>
      <w:r w:rsidRPr="00940228">
        <w:rPr>
          <w:rFonts w:ascii="Calibri" w:eastAsia="Calibri" w:hAnsi="Calibri" w:cs="Calibri"/>
          <w:spacing w:val="1"/>
          <w:sz w:val="26"/>
          <w:szCs w:val="26"/>
          <w:lang w:val="fr-FR"/>
        </w:rPr>
        <w:t>EN</w:t>
      </w:r>
      <w:r w:rsidRPr="00940228">
        <w:rPr>
          <w:rFonts w:ascii="Calibri" w:eastAsia="Calibri" w:hAnsi="Calibri" w:cs="Calibri"/>
          <w:spacing w:val="-1"/>
          <w:sz w:val="26"/>
          <w:szCs w:val="26"/>
          <w:lang w:val="fr-FR"/>
        </w:rPr>
        <w:t>D</w:t>
      </w:r>
      <w:r w:rsidRPr="00940228">
        <w:rPr>
          <w:rFonts w:ascii="Calibri" w:eastAsia="Calibri" w:hAnsi="Calibri" w:cs="Calibri"/>
          <w:sz w:val="26"/>
          <w:szCs w:val="26"/>
          <w:lang w:val="fr-FR"/>
        </w:rPr>
        <w:t>E</w:t>
      </w:r>
      <w:r w:rsidRPr="00940228">
        <w:rPr>
          <w:rFonts w:ascii="Times New Roman" w:hAnsi="Times New Roman"/>
          <w:spacing w:val="-14"/>
          <w:sz w:val="26"/>
          <w:szCs w:val="26"/>
          <w:lang w:val="fr-FR"/>
        </w:rPr>
        <w:t> </w:t>
      </w:r>
      <w:r w:rsidRPr="00940228">
        <w:rPr>
          <w:rFonts w:ascii="Calibri" w:eastAsia="Calibri" w:hAnsi="Calibri" w:cs="Calibri"/>
          <w:w w:val="99"/>
          <w:sz w:val="26"/>
          <w:szCs w:val="26"/>
          <w:lang w:val="fr-FR"/>
        </w:rPr>
        <w:t>:</w:t>
      </w:r>
    </w:p>
    <w:p w14:paraId="61817215" w14:textId="0C3D0794" w:rsidR="00EA15A7" w:rsidRPr="00940228" w:rsidRDefault="00EA15A7" w:rsidP="00EA15A7">
      <w:pPr>
        <w:spacing w:before="7" w:line="312" w:lineRule="exact"/>
        <w:jc w:val="right"/>
        <w:rPr>
          <w:rFonts w:ascii="Calibri" w:eastAsia="Calibri" w:hAnsi="Calibri" w:cs="Calibri"/>
          <w:w w:val="99"/>
          <w:sz w:val="26"/>
          <w:szCs w:val="26"/>
          <w:lang w:val="fr-FR"/>
        </w:rPr>
      </w:pPr>
    </w:p>
    <w:p w14:paraId="3E028784" w14:textId="65C9B262" w:rsidR="00EA15A7" w:rsidRPr="00940228" w:rsidRDefault="00EA15A7" w:rsidP="00EA15A7">
      <w:pPr>
        <w:spacing w:before="16" w:line="220" w:lineRule="exact"/>
        <w:rPr>
          <w:lang w:val="fr-FR"/>
        </w:rPr>
      </w:pPr>
    </w:p>
    <w:p w14:paraId="02159E69" w14:textId="18E2EEA6" w:rsidR="00EA15A7" w:rsidRPr="00940228" w:rsidRDefault="00EA15A7" w:rsidP="00EA15A7">
      <w:pPr>
        <w:rPr>
          <w:sz w:val="20"/>
          <w:lang w:val="fr-FR"/>
        </w:rPr>
      </w:pPr>
    </w:p>
    <w:p w14:paraId="126AD240" w14:textId="49DB0039" w:rsidR="007D50C9" w:rsidRDefault="007D50C9">
      <w:pPr>
        <w:widowControl/>
        <w:spacing w:after="0" w:line="240" w:lineRule="auto"/>
        <w:rPr>
          <w:rFonts w:ascii="Arial Narrow" w:eastAsia="Times New Roman" w:hAnsi="Arial Narrow" w:cs="Times New Roman"/>
          <w:i/>
          <w:sz w:val="32"/>
          <w:szCs w:val="20"/>
          <w:lang w:val="fr-FR" w:eastAsia="fr-FR"/>
        </w:rPr>
      </w:pPr>
    </w:p>
    <w:p w14:paraId="2710AC42" w14:textId="77777777" w:rsidR="007D50C9" w:rsidRDefault="007D50C9" w:rsidP="00940228">
      <w:pPr>
        <w:pStyle w:val="Paragraphedeliste"/>
        <w:ind w:left="0"/>
        <w:rPr>
          <w:rFonts w:ascii="Arial Narrow" w:hAnsi="Arial Narrow"/>
          <w:i/>
        </w:rPr>
        <w:sectPr w:rsidR="007D50C9" w:rsidSect="007D50C9">
          <w:pgSz w:w="23814" w:h="16840" w:orient="landscape" w:code="8"/>
          <w:pgMar w:top="1276" w:right="1418" w:bottom="1276" w:left="1418" w:header="567" w:footer="567" w:gutter="0"/>
          <w:cols w:space="708"/>
          <w:docGrid w:linePitch="360"/>
        </w:sectPr>
      </w:pPr>
    </w:p>
    <w:p w14:paraId="45AD23A3" w14:textId="77777777" w:rsidR="0052461A" w:rsidRDefault="0052461A" w:rsidP="00A562C2">
      <w:pPr>
        <w:pStyle w:val="Paragraphedeliste"/>
        <w:ind w:left="0"/>
        <w:rPr>
          <w:rFonts w:ascii="Arial Narrow" w:hAnsi="Arial Narrow"/>
          <w:sz w:val="24"/>
        </w:rPr>
      </w:pPr>
      <w:r>
        <w:rPr>
          <w:rFonts w:ascii="Arial Narrow" w:hAnsi="Arial Narrow"/>
          <w:i/>
        </w:rPr>
        <w:lastRenderedPageBreak/>
        <w:t>Ressource 2</w:t>
      </w:r>
      <w:bookmarkStart w:id="2" w:name="combinaisons"/>
      <w:bookmarkEnd w:id="2"/>
      <w:r>
        <w:rPr>
          <w:rFonts w:ascii="Arial Narrow" w:hAnsi="Arial Narrow"/>
          <w:i/>
        </w:rPr>
        <w:t xml:space="preserve"> : Extrait EN 1990 / « Manuel de construction métallique » éditions Eyrolles APK sous la direction de J.P. Muzeau – </w:t>
      </w:r>
      <w:r w:rsidR="00A562C2">
        <w:rPr>
          <w:rFonts w:ascii="Arial Narrow" w:hAnsi="Arial Narrow"/>
          <w:i/>
        </w:rPr>
        <w:t>Combinaisons</w:t>
      </w:r>
    </w:p>
    <w:p w14:paraId="1E3CFEE1" w14:textId="77777777" w:rsidR="0052461A" w:rsidRDefault="0052461A" w:rsidP="0052461A">
      <w:pPr>
        <w:spacing w:before="60" w:after="240"/>
        <w:jc w:val="center"/>
        <w:rPr>
          <w:rFonts w:ascii="Arial Narrow" w:hAnsi="Arial Narrow"/>
          <w:b/>
          <w:bCs/>
          <w:iCs/>
          <w:sz w:val="24"/>
          <w:lang w:val="fr-FR"/>
        </w:rPr>
      </w:pPr>
      <w:r>
        <w:rPr>
          <w:noProof/>
          <w:lang w:val="fr-FR" w:eastAsia="fr-FR"/>
        </w:rPr>
        <w:drawing>
          <wp:inline distT="0" distB="0" distL="0" distR="0" wp14:anchorId="69E7C0B3" wp14:editId="6A9B5DFF">
            <wp:extent cx="5940425" cy="4232910"/>
            <wp:effectExtent l="0" t="0" r="317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5940425" cy="4232910"/>
                    </a:xfrm>
                    <a:prstGeom prst="rect">
                      <a:avLst/>
                    </a:prstGeom>
                  </pic:spPr>
                </pic:pic>
              </a:graphicData>
            </a:graphic>
          </wp:inline>
        </w:drawing>
      </w:r>
    </w:p>
    <w:p w14:paraId="250ACF56" w14:textId="77777777" w:rsidR="0052461A" w:rsidRDefault="0052461A">
      <w:pPr>
        <w:widowControl/>
        <w:spacing w:after="0" w:line="240" w:lineRule="auto"/>
        <w:rPr>
          <w:rFonts w:ascii="Arial Narrow" w:eastAsia="Times New Roman" w:hAnsi="Arial Narrow" w:cs="Times New Roman"/>
          <w:i/>
          <w:sz w:val="32"/>
          <w:szCs w:val="20"/>
          <w:lang w:val="fr-FR" w:eastAsia="fr-FR"/>
        </w:rPr>
      </w:pPr>
    </w:p>
    <w:p w14:paraId="2AC0E8AA" w14:textId="77777777" w:rsidR="00940228" w:rsidRDefault="003D5ED6" w:rsidP="00940228">
      <w:pPr>
        <w:pStyle w:val="Paragraphedeliste"/>
        <w:ind w:left="0"/>
        <w:rPr>
          <w:rFonts w:ascii="Arial Narrow" w:hAnsi="Arial Narrow"/>
          <w:i/>
        </w:rPr>
      </w:pPr>
      <w:r>
        <w:rPr>
          <w:rFonts w:ascii="Arial Narrow" w:hAnsi="Arial Narrow"/>
          <w:i/>
        </w:rPr>
        <w:br w:type="column"/>
      </w:r>
      <w:r w:rsidR="00940228">
        <w:rPr>
          <w:rFonts w:ascii="Arial Narrow" w:hAnsi="Arial Narrow"/>
          <w:i/>
        </w:rPr>
        <w:lastRenderedPageBreak/>
        <w:t xml:space="preserve">Ressource </w:t>
      </w:r>
      <w:bookmarkStart w:id="3" w:name="neige"/>
      <w:bookmarkEnd w:id="3"/>
      <w:r w:rsidR="0052461A">
        <w:rPr>
          <w:rFonts w:ascii="Arial Narrow" w:hAnsi="Arial Narrow"/>
          <w:i/>
        </w:rPr>
        <w:t>3</w:t>
      </w:r>
      <w:r w:rsidR="00940228">
        <w:rPr>
          <w:rFonts w:ascii="Arial Narrow" w:hAnsi="Arial Narrow"/>
          <w:i/>
        </w:rPr>
        <w:t xml:space="preserve"> : </w:t>
      </w:r>
      <w:r w:rsidR="00785EB3">
        <w:rPr>
          <w:rFonts w:ascii="Arial Narrow" w:hAnsi="Arial Narrow"/>
          <w:i/>
        </w:rPr>
        <w:t>E</w:t>
      </w:r>
      <w:r w:rsidR="00940228">
        <w:rPr>
          <w:rFonts w:ascii="Arial Narrow" w:hAnsi="Arial Narrow"/>
          <w:i/>
        </w:rPr>
        <w:t xml:space="preserve">xtrait </w:t>
      </w:r>
      <w:r w:rsidR="00705E7F">
        <w:rPr>
          <w:rFonts w:ascii="Arial Narrow" w:hAnsi="Arial Narrow"/>
          <w:i/>
        </w:rPr>
        <w:t>EN 1991-1-3</w:t>
      </w:r>
      <w:r w:rsidR="00503F81">
        <w:rPr>
          <w:rFonts w:ascii="Arial Narrow" w:hAnsi="Arial Narrow"/>
          <w:i/>
        </w:rPr>
        <w:t xml:space="preserve"> </w:t>
      </w:r>
      <w:r w:rsidR="00547E73">
        <w:rPr>
          <w:rFonts w:ascii="Arial Narrow" w:hAnsi="Arial Narrow"/>
          <w:i/>
        </w:rPr>
        <w:t xml:space="preserve">/ « Manuel de construction métallique » éditions Eyrolles </w:t>
      </w:r>
      <w:r w:rsidR="00BF3241">
        <w:rPr>
          <w:rFonts w:ascii="Arial Narrow" w:hAnsi="Arial Narrow"/>
          <w:i/>
        </w:rPr>
        <w:t>APK sous la direction de J</w:t>
      </w:r>
      <w:r w:rsidR="00705E7F">
        <w:rPr>
          <w:rFonts w:ascii="Arial Narrow" w:hAnsi="Arial Narrow"/>
          <w:i/>
        </w:rPr>
        <w:t>.</w:t>
      </w:r>
      <w:r w:rsidR="00BF3241">
        <w:rPr>
          <w:rFonts w:ascii="Arial Narrow" w:hAnsi="Arial Narrow"/>
          <w:i/>
        </w:rPr>
        <w:t>P</w:t>
      </w:r>
      <w:r w:rsidR="00705E7F">
        <w:rPr>
          <w:rFonts w:ascii="Arial Narrow" w:hAnsi="Arial Narrow"/>
          <w:i/>
        </w:rPr>
        <w:t>.</w:t>
      </w:r>
      <w:r w:rsidR="00BF3241">
        <w:rPr>
          <w:rFonts w:ascii="Arial Narrow" w:hAnsi="Arial Narrow"/>
          <w:i/>
        </w:rPr>
        <w:t xml:space="preserve"> Muzeau </w:t>
      </w:r>
      <w:r w:rsidR="00503F81">
        <w:rPr>
          <w:rFonts w:ascii="Arial Narrow" w:hAnsi="Arial Narrow"/>
          <w:i/>
        </w:rPr>
        <w:t>– Actions de la neige sur les structures</w:t>
      </w:r>
    </w:p>
    <w:p w14:paraId="45AA941B" w14:textId="77777777" w:rsidR="00940228" w:rsidRDefault="00503F81" w:rsidP="00947CE7">
      <w:pPr>
        <w:spacing w:after="0"/>
        <w:jc w:val="both"/>
        <w:rPr>
          <w:rFonts w:ascii="Arial Narrow" w:hAnsi="Arial Narrow"/>
          <w:sz w:val="24"/>
          <w:lang w:val="fr-FR"/>
        </w:rPr>
      </w:pPr>
      <w:r>
        <w:rPr>
          <w:rFonts w:ascii="Arial Narrow" w:hAnsi="Arial Narrow"/>
          <w:sz w:val="24"/>
          <w:lang w:val="fr-FR"/>
        </w:rPr>
        <w:t>../..</w:t>
      </w:r>
    </w:p>
    <w:p w14:paraId="3C009B30" w14:textId="77777777" w:rsidR="00503F81" w:rsidRPr="00503F81" w:rsidRDefault="00571E37" w:rsidP="00503F81">
      <w:pPr>
        <w:pStyle w:val="Default"/>
        <w:rPr>
          <w:rFonts w:ascii="Arial Narrow" w:hAnsi="Arial Narrow"/>
          <w:sz w:val="28"/>
          <w:szCs w:val="28"/>
        </w:rPr>
      </w:pPr>
      <w:r>
        <w:rPr>
          <w:rFonts w:ascii="Arial Narrow" w:hAnsi="Arial Narrow"/>
          <w:b/>
          <w:bCs/>
          <w:sz w:val="28"/>
          <w:szCs w:val="28"/>
        </w:rPr>
        <w:t>4. CHARGES DE NEIGE SUR LE SOL</w:t>
      </w:r>
    </w:p>
    <w:p w14:paraId="7E4E4FEF" w14:textId="77777777" w:rsidR="00503F81" w:rsidRPr="00503F81" w:rsidRDefault="00571E37" w:rsidP="00503F81">
      <w:pPr>
        <w:pStyle w:val="Default"/>
        <w:rPr>
          <w:rFonts w:ascii="Arial Narrow" w:hAnsi="Arial Narrow"/>
          <w:sz w:val="28"/>
          <w:szCs w:val="28"/>
        </w:rPr>
      </w:pPr>
      <w:r>
        <w:rPr>
          <w:rFonts w:ascii="Arial Narrow" w:hAnsi="Arial Narrow"/>
          <w:b/>
          <w:bCs/>
          <w:sz w:val="28"/>
          <w:szCs w:val="28"/>
        </w:rPr>
        <w:t>4.1 Valeurs caractéristiques</w:t>
      </w:r>
    </w:p>
    <w:p w14:paraId="1D5D7950" w14:textId="77777777" w:rsidR="00503F81" w:rsidRPr="00503F81" w:rsidRDefault="00503F81" w:rsidP="00503F81">
      <w:pPr>
        <w:pStyle w:val="Default"/>
        <w:rPr>
          <w:rFonts w:ascii="Arial Narrow" w:hAnsi="Arial Narrow"/>
          <w:sz w:val="22"/>
          <w:szCs w:val="22"/>
        </w:rPr>
      </w:pPr>
      <w:r w:rsidRPr="00503F81">
        <w:rPr>
          <w:rFonts w:ascii="Arial Narrow" w:hAnsi="Arial Narrow"/>
          <w:sz w:val="22"/>
          <w:szCs w:val="22"/>
        </w:rPr>
        <w:t>L’Annexe Nationale spécifie les valeurs carac</w:t>
      </w:r>
      <w:r w:rsidR="00547E73">
        <w:rPr>
          <w:rFonts w:ascii="Arial Narrow" w:hAnsi="Arial Narrow"/>
          <w:sz w:val="22"/>
          <w:szCs w:val="22"/>
        </w:rPr>
        <w:t>téristiques à utiliser.</w:t>
      </w:r>
    </w:p>
    <w:p w14:paraId="2603C4B6" w14:textId="77777777" w:rsidR="00503F81" w:rsidRPr="00503F81" w:rsidRDefault="00503F81" w:rsidP="00503F81">
      <w:pPr>
        <w:pStyle w:val="Default"/>
        <w:rPr>
          <w:rFonts w:ascii="Arial Narrow" w:hAnsi="Arial Narrow"/>
          <w:sz w:val="22"/>
          <w:szCs w:val="22"/>
        </w:rPr>
      </w:pPr>
      <w:r w:rsidRPr="00503F81">
        <w:rPr>
          <w:rFonts w:ascii="Arial Narrow" w:hAnsi="Arial Narrow"/>
          <w:sz w:val="22"/>
          <w:szCs w:val="22"/>
        </w:rPr>
        <w:t>L’Annexe C donne la carte europé</w:t>
      </w:r>
      <w:r w:rsidR="00D40963">
        <w:rPr>
          <w:rFonts w:ascii="Arial Narrow" w:hAnsi="Arial Narrow"/>
          <w:sz w:val="22"/>
          <w:szCs w:val="22"/>
        </w:rPr>
        <w:t>enne de charge de neige au sol.</w:t>
      </w:r>
    </w:p>
    <w:p w14:paraId="799E3B00" w14:textId="77777777" w:rsidR="00503F81" w:rsidRPr="00503F81" w:rsidRDefault="00503F81" w:rsidP="00547E73">
      <w:pPr>
        <w:pStyle w:val="Default"/>
        <w:rPr>
          <w:rFonts w:ascii="Arial Narrow" w:hAnsi="Arial Narrow"/>
          <w:sz w:val="22"/>
          <w:szCs w:val="22"/>
        </w:rPr>
      </w:pPr>
      <w:r w:rsidRPr="00503F81">
        <w:rPr>
          <w:rFonts w:ascii="Arial Narrow" w:hAnsi="Arial Narrow"/>
          <w:sz w:val="22"/>
          <w:szCs w:val="22"/>
        </w:rPr>
        <w:t>La France métropolitaine est divisée en régions climatiques définies ci-après et, plus précisément, selon les limites administratives</w:t>
      </w:r>
      <w:r w:rsidR="00547E73">
        <w:rPr>
          <w:rFonts w:ascii="Arial Narrow" w:hAnsi="Arial Narrow"/>
          <w:sz w:val="22"/>
          <w:szCs w:val="22"/>
        </w:rPr>
        <w:t xml:space="preserve"> départementales et cantonales.</w:t>
      </w:r>
    </w:p>
    <w:p w14:paraId="464A7ABE" w14:textId="77777777" w:rsidR="00503F81" w:rsidRDefault="00F629CD" w:rsidP="00503F81">
      <w:pPr>
        <w:pStyle w:val="Default"/>
        <w:rPr>
          <w:sz w:val="16"/>
          <w:szCs w:val="16"/>
        </w:rPr>
      </w:pPr>
      <w:r>
        <w:rPr>
          <w:noProof/>
          <w:lang w:eastAsia="fr-FR"/>
        </w:rPr>
        <w:drawing>
          <wp:anchor distT="0" distB="0" distL="114300" distR="114300" simplePos="0" relativeHeight="251654656" behindDoc="1" locked="0" layoutInCell="1" allowOverlap="1" wp14:anchorId="5CE3862A" wp14:editId="6571E8E9">
            <wp:simplePos x="0" y="0"/>
            <wp:positionH relativeFrom="column">
              <wp:posOffset>2468245</wp:posOffset>
            </wp:positionH>
            <wp:positionV relativeFrom="paragraph">
              <wp:posOffset>194310</wp:posOffset>
            </wp:positionV>
            <wp:extent cx="3959225" cy="1568450"/>
            <wp:effectExtent l="0" t="0" r="3175" b="0"/>
            <wp:wrapTight wrapText="bothSides">
              <wp:wrapPolygon edited="0">
                <wp:start x="0" y="0"/>
                <wp:lineTo x="0" y="21250"/>
                <wp:lineTo x="21513" y="21250"/>
                <wp:lineTo x="21513" y="0"/>
                <wp:lineTo x="0" y="0"/>
              </wp:wrapPolygon>
            </wp:wrapTight>
            <wp:docPr id="2242" name="Imag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959225" cy="1568450"/>
                    </a:xfrm>
                    <a:prstGeom prst="rect">
                      <a:avLst/>
                    </a:prstGeom>
                  </pic:spPr>
                </pic:pic>
              </a:graphicData>
            </a:graphic>
            <wp14:sizeRelH relativeFrom="page">
              <wp14:pctWidth>0</wp14:pctWidth>
            </wp14:sizeRelH>
            <wp14:sizeRelV relativeFrom="page">
              <wp14:pctHeight>0</wp14:pctHeight>
            </wp14:sizeRelV>
          </wp:anchor>
        </w:drawing>
      </w:r>
      <w:r w:rsidR="00503F81" w:rsidRPr="00503F81">
        <w:rPr>
          <w:rFonts w:ascii="Arial Narrow" w:hAnsi="Arial Narrow"/>
          <w:sz w:val="22"/>
          <w:szCs w:val="22"/>
        </w:rPr>
        <w:t>La charge de neige sur le sol s</w:t>
      </w:r>
      <w:r w:rsidR="00503F81" w:rsidRPr="00503F81">
        <w:rPr>
          <w:rFonts w:ascii="Arial Narrow" w:hAnsi="Arial Narrow"/>
          <w:sz w:val="14"/>
          <w:szCs w:val="14"/>
        </w:rPr>
        <w:t xml:space="preserve">k </w:t>
      </w:r>
      <w:r w:rsidR="00503F81" w:rsidRPr="00503F81">
        <w:rPr>
          <w:rFonts w:ascii="Arial Narrow" w:hAnsi="Arial Narrow"/>
          <w:sz w:val="22"/>
          <w:szCs w:val="22"/>
        </w:rPr>
        <w:t>par unité de surface est fonction de la localisation géographique et de l’altitude du lieu considéré</w:t>
      </w:r>
      <w:r w:rsidR="00503F81">
        <w:rPr>
          <w:rFonts w:ascii="Arial Narrow" w:hAnsi="Arial Narrow"/>
          <w:sz w:val="22"/>
          <w:szCs w:val="22"/>
        </w:rPr>
        <w:t> </w:t>
      </w:r>
      <w:r w:rsidR="00503F81" w:rsidRPr="00503F81">
        <w:rPr>
          <w:rFonts w:ascii="Arial Narrow" w:hAnsi="Arial Narrow"/>
          <w:sz w:val="22"/>
          <w:szCs w:val="22"/>
        </w:rPr>
        <w:t xml:space="preserve">: </w:t>
      </w:r>
      <w:r w:rsidR="00503F81">
        <w:rPr>
          <w:sz w:val="22"/>
          <w:szCs w:val="22"/>
        </w:rPr>
        <w:t>s</w:t>
      </w:r>
      <w:r w:rsidR="00503F81" w:rsidRPr="00503F81">
        <w:rPr>
          <w:sz w:val="16"/>
          <w:szCs w:val="16"/>
          <w:vertAlign w:val="subscript"/>
        </w:rPr>
        <w:t>k</w:t>
      </w:r>
      <w:r w:rsidR="00503F81">
        <w:rPr>
          <w:sz w:val="16"/>
          <w:szCs w:val="16"/>
        </w:rPr>
        <w:t xml:space="preserve"> </w:t>
      </w:r>
      <w:r w:rsidR="00503F81">
        <w:rPr>
          <w:sz w:val="23"/>
          <w:szCs w:val="23"/>
        </w:rPr>
        <w:t xml:space="preserve">= </w:t>
      </w:r>
      <w:r w:rsidR="00503F81">
        <w:rPr>
          <w:sz w:val="22"/>
          <w:szCs w:val="22"/>
        </w:rPr>
        <w:t>s</w:t>
      </w:r>
      <w:r w:rsidR="00503F81" w:rsidRPr="00503F81">
        <w:rPr>
          <w:sz w:val="16"/>
          <w:szCs w:val="16"/>
          <w:vertAlign w:val="subscript"/>
        </w:rPr>
        <w:t>k,0</w:t>
      </w:r>
      <w:r w:rsidR="00503F81">
        <w:rPr>
          <w:sz w:val="16"/>
          <w:szCs w:val="16"/>
        </w:rPr>
        <w:t xml:space="preserve"> </w:t>
      </w:r>
      <w:r w:rsidR="00503F81">
        <w:rPr>
          <w:sz w:val="23"/>
          <w:szCs w:val="23"/>
        </w:rPr>
        <w:t xml:space="preserve">+ </w:t>
      </w:r>
      <w:r w:rsidR="00503F81">
        <w:rPr>
          <w:sz w:val="22"/>
          <w:szCs w:val="22"/>
        </w:rPr>
        <w:t>Δs</w:t>
      </w:r>
      <w:r w:rsidR="00503F81" w:rsidRPr="00503F81">
        <w:rPr>
          <w:sz w:val="16"/>
          <w:szCs w:val="16"/>
          <w:vertAlign w:val="subscript"/>
        </w:rPr>
        <w:t>i</w:t>
      </w:r>
      <w:r w:rsidR="00503F81">
        <w:rPr>
          <w:sz w:val="16"/>
          <w:szCs w:val="16"/>
        </w:rPr>
        <w:t xml:space="preserve"> </w:t>
      </w:r>
    </w:p>
    <w:p w14:paraId="32539BB9" w14:textId="77777777" w:rsidR="00503F81" w:rsidRDefault="00503F81" w:rsidP="00503F81">
      <w:pPr>
        <w:pStyle w:val="Default"/>
        <w:rPr>
          <w:sz w:val="22"/>
          <w:szCs w:val="22"/>
        </w:rPr>
      </w:pPr>
      <w:r>
        <w:rPr>
          <w:sz w:val="23"/>
          <w:szCs w:val="23"/>
        </w:rPr>
        <w:t>Δs</w:t>
      </w:r>
      <w:r w:rsidRPr="00503F81">
        <w:rPr>
          <w:sz w:val="16"/>
          <w:szCs w:val="16"/>
          <w:vertAlign w:val="subscript"/>
        </w:rPr>
        <w:t>i</w:t>
      </w:r>
      <w:r w:rsidRPr="00503F81">
        <w:rPr>
          <w:rFonts w:ascii="Arial Narrow" w:hAnsi="Arial Narrow"/>
          <w:sz w:val="16"/>
          <w:szCs w:val="16"/>
        </w:rPr>
        <w:t xml:space="preserve"> </w:t>
      </w:r>
      <w:r w:rsidRPr="00503F81">
        <w:rPr>
          <w:rFonts w:ascii="Arial Narrow" w:hAnsi="Arial Narrow"/>
          <w:sz w:val="22"/>
          <w:szCs w:val="22"/>
        </w:rPr>
        <w:t>(</w:t>
      </w:r>
      <w:r w:rsidRPr="00503F81">
        <w:rPr>
          <w:sz w:val="22"/>
          <w:szCs w:val="22"/>
        </w:rPr>
        <w:t>i</w:t>
      </w:r>
      <w:r w:rsidRPr="00503F81">
        <w:rPr>
          <w:rFonts w:ascii="Arial Narrow" w:hAnsi="Arial Narrow"/>
          <w:sz w:val="22"/>
          <w:szCs w:val="22"/>
        </w:rPr>
        <w:t xml:space="preserve"> = 1 ou 2) est la valeur caractéri</w:t>
      </w:r>
      <w:r>
        <w:rPr>
          <w:rFonts w:ascii="Arial Narrow" w:hAnsi="Arial Narrow"/>
          <w:sz w:val="22"/>
          <w:szCs w:val="22"/>
        </w:rPr>
        <w:t>sant l’influence de l’altitude.</w:t>
      </w:r>
    </w:p>
    <w:p w14:paraId="4C89D3BC" w14:textId="77777777" w:rsidR="00503F81" w:rsidRDefault="00503F81" w:rsidP="00503F81">
      <w:pPr>
        <w:pStyle w:val="Default"/>
        <w:rPr>
          <w:sz w:val="22"/>
          <w:szCs w:val="22"/>
        </w:rPr>
      </w:pPr>
      <w:r>
        <w:rPr>
          <w:sz w:val="23"/>
          <w:szCs w:val="23"/>
        </w:rPr>
        <w:t>Δs</w:t>
      </w:r>
      <w:r w:rsidRPr="00503F81">
        <w:rPr>
          <w:sz w:val="16"/>
          <w:szCs w:val="16"/>
          <w:vertAlign w:val="subscript"/>
        </w:rPr>
        <w:t>2</w:t>
      </w:r>
      <w:r w:rsidRPr="00503F81">
        <w:rPr>
          <w:rFonts w:ascii="Arial Narrow" w:hAnsi="Arial Narrow"/>
          <w:sz w:val="16"/>
          <w:szCs w:val="16"/>
        </w:rPr>
        <w:t xml:space="preserve"> </w:t>
      </w:r>
      <w:r w:rsidRPr="00503F81">
        <w:rPr>
          <w:rFonts w:ascii="Arial Narrow" w:hAnsi="Arial Narrow"/>
          <w:sz w:val="22"/>
          <w:szCs w:val="22"/>
        </w:rPr>
        <w:t xml:space="preserve">s’applique à la seule zone </w:t>
      </w:r>
      <w:r w:rsidRPr="00503F81">
        <w:rPr>
          <w:rFonts w:ascii="Arial Narrow" w:hAnsi="Arial Narrow"/>
          <w:sz w:val="23"/>
          <w:szCs w:val="23"/>
        </w:rPr>
        <w:t xml:space="preserve">E, </w:t>
      </w:r>
      <w:r>
        <w:rPr>
          <w:b/>
          <w:bCs/>
          <w:sz w:val="23"/>
          <w:szCs w:val="23"/>
        </w:rPr>
        <w:t>Δ</w:t>
      </w:r>
      <w:r>
        <w:rPr>
          <w:sz w:val="23"/>
          <w:szCs w:val="23"/>
        </w:rPr>
        <w:t>s</w:t>
      </w:r>
      <w:r w:rsidRPr="00503F81">
        <w:rPr>
          <w:sz w:val="16"/>
          <w:szCs w:val="16"/>
          <w:vertAlign w:val="subscript"/>
        </w:rPr>
        <w:t>1</w:t>
      </w:r>
      <w:r w:rsidRPr="00503F81">
        <w:rPr>
          <w:rFonts w:ascii="Arial Narrow" w:hAnsi="Arial Narrow"/>
          <w:sz w:val="16"/>
          <w:szCs w:val="16"/>
        </w:rPr>
        <w:t xml:space="preserve"> </w:t>
      </w:r>
      <w:r w:rsidRPr="00503F81">
        <w:rPr>
          <w:rFonts w:ascii="Arial Narrow" w:hAnsi="Arial Narrow"/>
          <w:sz w:val="22"/>
          <w:szCs w:val="22"/>
        </w:rPr>
        <w:t>s’appl</w:t>
      </w:r>
      <w:r>
        <w:rPr>
          <w:rFonts w:ascii="Arial Narrow" w:hAnsi="Arial Narrow"/>
          <w:sz w:val="22"/>
          <w:szCs w:val="22"/>
        </w:rPr>
        <w:t>ique à toutes les autres zones.</w:t>
      </w:r>
    </w:p>
    <w:p w14:paraId="5E8CB0BB" w14:textId="77777777" w:rsidR="00503F81" w:rsidRPr="00503F81" w:rsidRDefault="00503F81" w:rsidP="00503F81">
      <w:pPr>
        <w:pStyle w:val="Default"/>
        <w:rPr>
          <w:rFonts w:ascii="Arial Narrow" w:hAnsi="Arial Narrow"/>
          <w:sz w:val="22"/>
          <w:szCs w:val="22"/>
        </w:rPr>
      </w:pPr>
      <w:r w:rsidRPr="00503F81">
        <w:rPr>
          <w:rFonts w:ascii="Arial Narrow" w:hAnsi="Arial Narrow"/>
          <w:sz w:val="22"/>
          <w:szCs w:val="22"/>
        </w:rPr>
        <w:t>La charge exceptionnelle s</w:t>
      </w:r>
      <w:r w:rsidRPr="004F242E">
        <w:rPr>
          <w:rFonts w:ascii="Arial Narrow" w:hAnsi="Arial Narrow"/>
          <w:sz w:val="14"/>
          <w:szCs w:val="14"/>
          <w:vertAlign w:val="subscript"/>
        </w:rPr>
        <w:t>Ad</w:t>
      </w:r>
      <w:r w:rsidRPr="00503F81">
        <w:rPr>
          <w:rFonts w:ascii="Arial Narrow" w:hAnsi="Arial Narrow"/>
          <w:sz w:val="14"/>
          <w:szCs w:val="14"/>
        </w:rPr>
        <w:t xml:space="preserve"> </w:t>
      </w:r>
      <w:r w:rsidRPr="00503F81">
        <w:rPr>
          <w:rFonts w:ascii="Arial Narrow" w:hAnsi="Arial Narrow"/>
          <w:sz w:val="22"/>
          <w:szCs w:val="22"/>
        </w:rPr>
        <w:t xml:space="preserve">n’est pas modifiée par l’altitude. </w:t>
      </w:r>
    </w:p>
    <w:p w14:paraId="5664E32E" w14:textId="77777777" w:rsidR="00503F81" w:rsidRDefault="00503F81" w:rsidP="003265C9">
      <w:pPr>
        <w:spacing w:after="120"/>
        <w:jc w:val="both"/>
        <w:rPr>
          <w:rFonts w:ascii="Arial Narrow" w:hAnsi="Arial Narrow"/>
          <w:lang w:val="fr-FR"/>
        </w:rPr>
      </w:pPr>
      <w:r>
        <w:rPr>
          <w:rFonts w:ascii="Arial Narrow" w:hAnsi="Arial Narrow"/>
          <w:lang w:val="fr-FR"/>
        </w:rPr>
        <w:t>La carte « </w:t>
      </w:r>
      <w:r w:rsidRPr="00503F81">
        <w:rPr>
          <w:rFonts w:ascii="Arial Narrow" w:hAnsi="Arial Narrow"/>
          <w:lang w:val="fr-FR"/>
        </w:rPr>
        <w:t>Neige</w:t>
      </w:r>
      <w:r>
        <w:rPr>
          <w:rFonts w:ascii="Arial Narrow" w:hAnsi="Arial Narrow"/>
          <w:lang w:val="fr-FR"/>
        </w:rPr>
        <w:t> </w:t>
      </w:r>
      <w:r w:rsidRPr="00503F81">
        <w:rPr>
          <w:rFonts w:ascii="Arial Narrow" w:hAnsi="Arial Narrow"/>
          <w:lang w:val="fr-FR"/>
        </w:rPr>
        <w:t>» et les tableaux des départements et cantons fig</w:t>
      </w:r>
      <w:r>
        <w:rPr>
          <w:rFonts w:ascii="Arial Narrow" w:hAnsi="Arial Narrow"/>
          <w:lang w:val="fr-FR"/>
        </w:rPr>
        <w:t>urent dans les pages suivantes.</w:t>
      </w:r>
    </w:p>
    <w:p w14:paraId="776C2F1A" w14:textId="77777777" w:rsidR="00547E73" w:rsidRPr="00547E73" w:rsidRDefault="00547E73" w:rsidP="00547E73">
      <w:pPr>
        <w:pStyle w:val="Default"/>
        <w:rPr>
          <w:rFonts w:ascii="Arial Narrow" w:hAnsi="Arial Narrow"/>
          <w:b/>
          <w:bCs/>
          <w:sz w:val="28"/>
          <w:szCs w:val="28"/>
        </w:rPr>
      </w:pPr>
      <w:r w:rsidRPr="00547E73">
        <w:rPr>
          <w:rFonts w:ascii="Arial Narrow" w:hAnsi="Arial Narrow"/>
          <w:b/>
          <w:bCs/>
          <w:sz w:val="28"/>
          <w:szCs w:val="28"/>
        </w:rPr>
        <w:t>4.5 Autres valeurs représentatives</w:t>
      </w:r>
    </w:p>
    <w:p w14:paraId="0C57FF05" w14:textId="77777777" w:rsidR="00503F81" w:rsidRDefault="00503F81" w:rsidP="00503F81">
      <w:pPr>
        <w:spacing w:after="0"/>
        <w:jc w:val="center"/>
        <w:rPr>
          <w:rFonts w:ascii="Arial Narrow" w:hAnsi="Arial Narrow"/>
          <w:sz w:val="24"/>
          <w:lang w:val="fr-FR"/>
        </w:rPr>
      </w:pPr>
      <w:r>
        <w:rPr>
          <w:rFonts w:ascii="Arial Narrow" w:hAnsi="Arial Narrow"/>
          <w:sz w:val="24"/>
          <w:lang w:val="fr-FR"/>
        </w:rPr>
        <w:t>CARTE DE NEIGE</w:t>
      </w:r>
    </w:p>
    <w:p w14:paraId="26DF1EFC" w14:textId="77777777" w:rsidR="00DA2F7C" w:rsidRDefault="00DA2F7C" w:rsidP="00990DDF">
      <w:pPr>
        <w:spacing w:after="0"/>
        <w:jc w:val="center"/>
        <w:rPr>
          <w:rFonts w:ascii="Arial Narrow" w:hAnsi="Arial Narrow"/>
          <w:lang w:val="fr-FR"/>
        </w:rPr>
      </w:pPr>
      <w:r>
        <w:rPr>
          <w:noProof/>
          <w:lang w:val="fr-FR" w:eastAsia="fr-FR"/>
        </w:rPr>
        <w:drawing>
          <wp:inline distT="0" distB="0" distL="0" distR="0" wp14:anchorId="2A743EFF" wp14:editId="5E011459">
            <wp:extent cx="3638006" cy="4009697"/>
            <wp:effectExtent l="0" t="0" r="635" b="0"/>
            <wp:docPr id="2229" name="Imag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642527" cy="4014680"/>
                    </a:xfrm>
                    <a:prstGeom prst="rect">
                      <a:avLst/>
                    </a:prstGeom>
                  </pic:spPr>
                </pic:pic>
              </a:graphicData>
            </a:graphic>
          </wp:inline>
        </w:drawing>
      </w:r>
    </w:p>
    <w:p w14:paraId="58B47DEA" w14:textId="77777777" w:rsidR="00DA2F7C" w:rsidRPr="003431B1" w:rsidRDefault="00DA2F7C" w:rsidP="00990DDF">
      <w:pPr>
        <w:spacing w:after="0"/>
        <w:jc w:val="center"/>
        <w:rPr>
          <w:rFonts w:ascii="Arial Narrow" w:hAnsi="Arial Narrow"/>
          <w:lang w:val="fr-FR"/>
        </w:rPr>
      </w:pPr>
      <w:r>
        <w:rPr>
          <w:noProof/>
          <w:lang w:val="fr-FR" w:eastAsia="fr-FR"/>
        </w:rPr>
        <w:drawing>
          <wp:inline distT="0" distB="0" distL="0" distR="0" wp14:anchorId="7A1C57BB" wp14:editId="6A769523">
            <wp:extent cx="2748881" cy="522514"/>
            <wp:effectExtent l="0" t="0" r="0" b="0"/>
            <wp:docPr id="2230" name="Imag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Lst>
                    </a:blip>
                    <a:stretch>
                      <a:fillRect/>
                    </a:stretch>
                  </pic:blipFill>
                  <pic:spPr>
                    <a:xfrm>
                      <a:off x="0" y="0"/>
                      <a:ext cx="2758771" cy="524394"/>
                    </a:xfrm>
                    <a:prstGeom prst="rect">
                      <a:avLst/>
                    </a:prstGeom>
                  </pic:spPr>
                </pic:pic>
              </a:graphicData>
            </a:graphic>
          </wp:inline>
        </w:drawing>
      </w:r>
    </w:p>
    <w:p w14:paraId="1F4F6814" w14:textId="77777777" w:rsidR="00E668EF" w:rsidRDefault="00E668EF" w:rsidP="00E668EF">
      <w:pPr>
        <w:spacing w:after="0"/>
        <w:rPr>
          <w:rFonts w:ascii="Arial Narrow" w:hAnsi="Arial Narrow"/>
          <w:sz w:val="24"/>
          <w:lang w:val="fr-FR"/>
        </w:rPr>
      </w:pPr>
      <w:r>
        <w:rPr>
          <w:noProof/>
          <w:lang w:val="fr-FR" w:eastAsia="fr-FR"/>
        </w:rPr>
        <w:lastRenderedPageBreak/>
        <w:drawing>
          <wp:inline distT="0" distB="0" distL="0" distR="0" wp14:anchorId="440B1C77" wp14:editId="624454C0">
            <wp:extent cx="1199494" cy="2500510"/>
            <wp:effectExtent l="0" t="0" r="1270" b="0"/>
            <wp:docPr id="2231" name="Imag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Lst>
                    </a:blip>
                    <a:stretch>
                      <a:fillRect/>
                    </a:stretch>
                  </pic:blipFill>
                  <pic:spPr>
                    <a:xfrm>
                      <a:off x="0" y="0"/>
                      <a:ext cx="1203752" cy="2509387"/>
                    </a:xfrm>
                    <a:prstGeom prst="rect">
                      <a:avLst/>
                    </a:prstGeom>
                  </pic:spPr>
                </pic:pic>
              </a:graphicData>
            </a:graphic>
          </wp:inline>
        </w:drawing>
      </w:r>
      <w:r>
        <w:rPr>
          <w:noProof/>
          <w:lang w:val="fr-FR" w:eastAsia="fr-FR"/>
        </w:rPr>
        <w:drawing>
          <wp:inline distT="0" distB="0" distL="0" distR="0" wp14:anchorId="0574CBA8" wp14:editId="72743F4F">
            <wp:extent cx="1299434" cy="2423160"/>
            <wp:effectExtent l="0" t="0" r="0" b="0"/>
            <wp:docPr id="2232" name="Imag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Lst>
                    </a:blip>
                    <a:stretch>
                      <a:fillRect/>
                    </a:stretch>
                  </pic:blipFill>
                  <pic:spPr>
                    <a:xfrm>
                      <a:off x="0" y="0"/>
                      <a:ext cx="1299499" cy="2423282"/>
                    </a:xfrm>
                    <a:prstGeom prst="rect">
                      <a:avLst/>
                    </a:prstGeom>
                  </pic:spPr>
                </pic:pic>
              </a:graphicData>
            </a:graphic>
          </wp:inline>
        </w:drawing>
      </w:r>
      <w:r>
        <w:rPr>
          <w:noProof/>
          <w:lang w:val="fr-FR" w:eastAsia="fr-FR"/>
        </w:rPr>
        <w:drawing>
          <wp:inline distT="0" distB="0" distL="0" distR="0" wp14:anchorId="10643C81" wp14:editId="70ADB9AD">
            <wp:extent cx="1158585" cy="2423160"/>
            <wp:effectExtent l="0" t="0" r="3810" b="0"/>
            <wp:docPr id="2233" name="Imag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1158136" cy="2422221"/>
                    </a:xfrm>
                    <a:prstGeom prst="rect">
                      <a:avLst/>
                    </a:prstGeom>
                  </pic:spPr>
                </pic:pic>
              </a:graphicData>
            </a:graphic>
          </wp:inline>
        </w:drawing>
      </w:r>
      <w:r>
        <w:rPr>
          <w:noProof/>
          <w:lang w:val="fr-FR" w:eastAsia="fr-FR"/>
        </w:rPr>
        <w:drawing>
          <wp:inline distT="0" distB="0" distL="0" distR="0" wp14:anchorId="5933E78E" wp14:editId="53B904FA">
            <wp:extent cx="1244963" cy="2423160"/>
            <wp:effectExtent l="0" t="0" r="0" b="0"/>
            <wp:docPr id="2234" name="Imag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Lst>
                    </a:blip>
                    <a:stretch>
                      <a:fillRect/>
                    </a:stretch>
                  </pic:blipFill>
                  <pic:spPr>
                    <a:xfrm>
                      <a:off x="0" y="0"/>
                      <a:ext cx="1245295" cy="2423806"/>
                    </a:xfrm>
                    <a:prstGeom prst="rect">
                      <a:avLst/>
                    </a:prstGeom>
                  </pic:spPr>
                </pic:pic>
              </a:graphicData>
            </a:graphic>
          </wp:inline>
        </w:drawing>
      </w:r>
      <w:r>
        <w:rPr>
          <w:noProof/>
          <w:lang w:val="fr-FR" w:eastAsia="fr-FR"/>
        </w:rPr>
        <w:drawing>
          <wp:inline distT="0" distB="0" distL="0" distR="0" wp14:anchorId="3AF10C10" wp14:editId="7C00D0A5">
            <wp:extent cx="1443445" cy="2423160"/>
            <wp:effectExtent l="0" t="0" r="4445" b="0"/>
            <wp:docPr id="2235" name="Imag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BEBA8EAE-BF5A-486C-A8C5-ECC9F3942E4B}">
                          <a14:imgProps xmlns:a14="http://schemas.microsoft.com/office/drawing/2010/main">
                            <a14:imgLayer r:embed="rId32">
                              <a14:imgEffect>
                                <a14:sharpenSoften amount="50000"/>
                              </a14:imgEffect>
                            </a14:imgLayer>
                          </a14:imgProps>
                        </a:ext>
                      </a:extLst>
                    </a:blip>
                    <a:srcRect b="-159592"/>
                    <a:stretch/>
                  </pic:blipFill>
                  <pic:spPr bwMode="auto">
                    <a:xfrm>
                      <a:off x="0" y="0"/>
                      <a:ext cx="1448586" cy="2431790"/>
                    </a:xfrm>
                    <a:prstGeom prst="rect">
                      <a:avLst/>
                    </a:prstGeom>
                    <a:ln>
                      <a:noFill/>
                    </a:ln>
                    <a:extLst>
                      <a:ext uri="{53640926-AAD7-44D8-BBD7-CCE9431645EC}">
                        <a14:shadowObscured xmlns:a14="http://schemas.microsoft.com/office/drawing/2010/main"/>
                      </a:ext>
                    </a:extLst>
                  </pic:spPr>
                </pic:pic>
              </a:graphicData>
            </a:graphic>
          </wp:inline>
        </w:drawing>
      </w:r>
    </w:p>
    <w:p w14:paraId="44589A96" w14:textId="77777777" w:rsidR="00990DDF" w:rsidRPr="003431B1" w:rsidRDefault="00990DDF" w:rsidP="00990DDF">
      <w:pPr>
        <w:spacing w:after="0"/>
        <w:jc w:val="center"/>
        <w:rPr>
          <w:rFonts w:ascii="Arial Narrow" w:hAnsi="Arial Narrow"/>
          <w:lang w:val="fr-FR"/>
        </w:rPr>
      </w:pPr>
    </w:p>
    <w:p w14:paraId="162F45BC" w14:textId="77777777" w:rsidR="003431B1" w:rsidRDefault="003431B1" w:rsidP="003431B1">
      <w:pPr>
        <w:spacing w:after="0"/>
        <w:jc w:val="both"/>
        <w:rPr>
          <w:rFonts w:ascii="Arial Narrow" w:hAnsi="Arial Narrow"/>
          <w:lang w:val="fr-FR"/>
        </w:rPr>
      </w:pPr>
      <w:r>
        <w:rPr>
          <w:rFonts w:ascii="Arial Narrow" w:hAnsi="Arial Narrow"/>
          <w:lang w:val="fr-FR"/>
        </w:rPr>
        <w:t>Les valeurs représentatives pour la charge de neige de toi</w:t>
      </w:r>
      <w:r w:rsidR="003D5ED6">
        <w:rPr>
          <w:rFonts w:ascii="Arial Narrow" w:hAnsi="Arial Narrow"/>
          <w:lang w:val="fr-FR"/>
        </w:rPr>
        <w:t>t</w:t>
      </w:r>
      <w:r>
        <w:rPr>
          <w:rFonts w:ascii="Arial Narrow" w:hAnsi="Arial Narrow"/>
          <w:lang w:val="fr-FR"/>
        </w:rPr>
        <w:t>ure sont les suivantes :</w:t>
      </w:r>
    </w:p>
    <w:p w14:paraId="2E92FD96" w14:textId="77777777" w:rsidR="003431B1" w:rsidRPr="00840173" w:rsidRDefault="003431B1" w:rsidP="003431B1">
      <w:pPr>
        <w:tabs>
          <w:tab w:val="left" w:pos="3261"/>
        </w:tabs>
        <w:spacing w:after="0"/>
        <w:jc w:val="both"/>
        <w:rPr>
          <w:rFonts w:ascii="Symbol" w:hAnsi="Symbol"/>
          <w:lang w:val="fr-FR"/>
        </w:rPr>
      </w:pPr>
      <w:r>
        <w:rPr>
          <w:rFonts w:ascii="Arial Narrow" w:hAnsi="Arial Narrow"/>
          <w:lang w:val="fr-FR"/>
        </w:rPr>
        <w:t>• valeur de combinaison</w:t>
      </w:r>
      <w:r>
        <w:rPr>
          <w:rFonts w:ascii="Arial Narrow" w:hAnsi="Arial Narrow"/>
          <w:lang w:val="fr-FR"/>
        </w:rPr>
        <w:tab/>
      </w:r>
      <w:r w:rsidR="00840173">
        <w:rPr>
          <w:rFonts w:ascii="Symbol" w:hAnsi="Symbol"/>
          <w:lang w:val="fr-FR"/>
        </w:rPr>
        <w:t></w:t>
      </w:r>
      <w:r w:rsidR="00840173">
        <w:rPr>
          <w:rFonts w:ascii="Arial Narrow" w:hAnsi="Arial Narrow"/>
          <w:vertAlign w:val="subscript"/>
          <w:lang w:val="fr-FR"/>
        </w:rPr>
        <w:t>0</w:t>
      </w:r>
      <w:r w:rsidR="00BA602F">
        <w:rPr>
          <w:rFonts w:ascii="Arial Narrow" w:hAnsi="Arial Narrow"/>
          <w:vertAlign w:val="subscript"/>
          <w:lang w:val="fr-FR"/>
        </w:rPr>
        <w:t>s</w:t>
      </w:r>
      <w:r w:rsidR="00840173">
        <w:rPr>
          <w:rFonts w:ascii="Arial Narrow" w:hAnsi="Arial Narrow"/>
          <w:lang w:val="fr-FR"/>
        </w:rPr>
        <w:t xml:space="preserve"> · s</w:t>
      </w:r>
    </w:p>
    <w:p w14:paraId="5817377C" w14:textId="77777777" w:rsidR="003431B1" w:rsidRDefault="003431B1" w:rsidP="00840173">
      <w:pPr>
        <w:tabs>
          <w:tab w:val="left" w:pos="3261"/>
          <w:tab w:val="left" w:pos="5103"/>
        </w:tabs>
        <w:spacing w:after="0"/>
        <w:jc w:val="both"/>
        <w:rPr>
          <w:rFonts w:ascii="Arial Narrow" w:hAnsi="Arial Narrow"/>
          <w:lang w:val="fr-FR"/>
        </w:rPr>
      </w:pPr>
      <w:r>
        <w:rPr>
          <w:rFonts w:ascii="Arial Narrow" w:hAnsi="Arial Narrow"/>
          <w:lang w:val="fr-FR"/>
        </w:rPr>
        <w:t>• valeur fréquente</w:t>
      </w:r>
      <w:r>
        <w:rPr>
          <w:rFonts w:ascii="Arial Narrow" w:hAnsi="Arial Narrow"/>
          <w:lang w:val="fr-FR"/>
        </w:rPr>
        <w:tab/>
      </w:r>
      <w:r w:rsidR="00840173">
        <w:rPr>
          <w:rFonts w:ascii="Symbol" w:hAnsi="Symbol"/>
          <w:lang w:val="fr-FR"/>
        </w:rPr>
        <w:t></w:t>
      </w:r>
      <w:r w:rsidR="00840173">
        <w:rPr>
          <w:rFonts w:ascii="Arial Narrow" w:hAnsi="Arial Narrow"/>
          <w:vertAlign w:val="subscript"/>
          <w:lang w:val="fr-FR"/>
        </w:rPr>
        <w:t>1</w:t>
      </w:r>
      <w:r w:rsidR="00BA602F">
        <w:rPr>
          <w:rFonts w:ascii="Arial Narrow" w:hAnsi="Arial Narrow"/>
          <w:vertAlign w:val="subscript"/>
          <w:lang w:val="fr-FR"/>
        </w:rPr>
        <w:t>s</w:t>
      </w:r>
      <w:r w:rsidR="00840173">
        <w:rPr>
          <w:rFonts w:ascii="Arial Narrow" w:hAnsi="Arial Narrow"/>
          <w:lang w:val="fr-FR"/>
        </w:rPr>
        <w:t xml:space="preserve"> · s</w:t>
      </w:r>
      <w:r w:rsidR="00840173">
        <w:rPr>
          <w:rFonts w:ascii="Arial Narrow" w:hAnsi="Arial Narrow"/>
          <w:lang w:val="fr-FR"/>
        </w:rPr>
        <w:tab/>
        <w:t>s charge de neige sur la toiture définie au §5</w:t>
      </w:r>
    </w:p>
    <w:p w14:paraId="0DB881A4" w14:textId="77777777" w:rsidR="003431B1" w:rsidRDefault="003431B1" w:rsidP="003431B1">
      <w:pPr>
        <w:tabs>
          <w:tab w:val="left" w:pos="3261"/>
        </w:tabs>
        <w:spacing w:after="0"/>
        <w:jc w:val="both"/>
        <w:rPr>
          <w:rFonts w:ascii="Arial Narrow" w:hAnsi="Arial Narrow"/>
          <w:lang w:val="fr-FR"/>
        </w:rPr>
      </w:pPr>
      <w:r>
        <w:rPr>
          <w:rFonts w:ascii="Arial Narrow" w:hAnsi="Arial Narrow"/>
          <w:lang w:val="fr-FR"/>
        </w:rPr>
        <w:t>• valeur quasi permanente</w:t>
      </w:r>
      <w:r>
        <w:rPr>
          <w:rFonts w:ascii="Arial Narrow" w:hAnsi="Arial Narrow"/>
          <w:lang w:val="fr-FR"/>
        </w:rPr>
        <w:tab/>
      </w:r>
      <w:r w:rsidR="00840173">
        <w:rPr>
          <w:rFonts w:ascii="Symbol" w:hAnsi="Symbol"/>
          <w:lang w:val="fr-FR"/>
        </w:rPr>
        <w:t></w:t>
      </w:r>
      <w:r w:rsidR="00840173">
        <w:rPr>
          <w:rFonts w:ascii="Arial Narrow" w:hAnsi="Arial Narrow"/>
          <w:vertAlign w:val="subscript"/>
          <w:lang w:val="fr-FR"/>
        </w:rPr>
        <w:t>2</w:t>
      </w:r>
      <w:r w:rsidR="00BA602F">
        <w:rPr>
          <w:rFonts w:ascii="Arial Narrow" w:hAnsi="Arial Narrow"/>
          <w:vertAlign w:val="subscript"/>
          <w:lang w:val="fr-FR"/>
        </w:rPr>
        <w:t>s</w:t>
      </w:r>
      <w:r w:rsidR="00840173">
        <w:rPr>
          <w:rFonts w:ascii="Arial Narrow" w:hAnsi="Arial Narrow"/>
          <w:lang w:val="fr-FR"/>
        </w:rPr>
        <w:t xml:space="preserve"> · s</w:t>
      </w:r>
    </w:p>
    <w:p w14:paraId="7A523223" w14:textId="77777777" w:rsidR="001D5B02" w:rsidRPr="001D5B02" w:rsidRDefault="001D5B02" w:rsidP="001D5B02">
      <w:pPr>
        <w:spacing w:before="60" w:after="0"/>
        <w:jc w:val="center"/>
        <w:rPr>
          <w:rFonts w:ascii="Symbol" w:hAnsi="Symbol"/>
          <w:lang w:val="fr-FR"/>
        </w:rPr>
      </w:pPr>
      <w:r>
        <w:rPr>
          <w:rFonts w:ascii="Arial Narrow" w:hAnsi="Arial Narrow"/>
          <w:lang w:val="fr-FR"/>
        </w:rPr>
        <w:t xml:space="preserve">Tableau 4.1 – Valeurs des coefficients </w:t>
      </w:r>
      <w:r>
        <w:rPr>
          <w:rFonts w:ascii="Symbol" w:hAnsi="Symbol"/>
          <w:lang w:val="fr-FR"/>
        </w:rPr>
        <w:t></w:t>
      </w:r>
      <w:r>
        <w:rPr>
          <w:rFonts w:ascii="Arial Narrow" w:hAnsi="Arial Narrow"/>
          <w:lang w:val="fr-FR"/>
        </w:rPr>
        <w:t xml:space="preserve"> pour les bâtiments</w:t>
      </w:r>
    </w:p>
    <w:tbl>
      <w:tblPr>
        <w:tblStyle w:val="Grilledutableau"/>
        <w:tblW w:w="0" w:type="auto"/>
        <w:tblLook w:val="04A0" w:firstRow="1" w:lastRow="0" w:firstColumn="1" w:lastColumn="0" w:noHBand="0" w:noVBand="1"/>
      </w:tblPr>
      <w:tblGrid>
        <w:gridCol w:w="5669"/>
        <w:gridCol w:w="1134"/>
        <w:gridCol w:w="1134"/>
        <w:gridCol w:w="1134"/>
      </w:tblGrid>
      <w:tr w:rsidR="003431B1" w14:paraId="2F1760C9" w14:textId="77777777" w:rsidTr="003431B1">
        <w:tc>
          <w:tcPr>
            <w:tcW w:w="5669" w:type="dxa"/>
            <w:vAlign w:val="center"/>
          </w:tcPr>
          <w:p w14:paraId="3E5A6672" w14:textId="77777777" w:rsidR="003431B1" w:rsidRDefault="003431B1" w:rsidP="003431B1">
            <w:pPr>
              <w:tabs>
                <w:tab w:val="left" w:pos="3261"/>
              </w:tabs>
              <w:spacing w:after="0"/>
              <w:jc w:val="center"/>
              <w:rPr>
                <w:rFonts w:ascii="Arial Narrow" w:hAnsi="Arial Narrow"/>
                <w:lang w:val="fr-FR"/>
              </w:rPr>
            </w:pPr>
            <w:r>
              <w:rPr>
                <w:rFonts w:ascii="Arial Narrow" w:hAnsi="Arial Narrow"/>
                <w:lang w:val="fr-FR"/>
              </w:rPr>
              <w:t>Sites</w:t>
            </w:r>
          </w:p>
        </w:tc>
        <w:tc>
          <w:tcPr>
            <w:tcW w:w="1134" w:type="dxa"/>
            <w:vAlign w:val="center"/>
          </w:tcPr>
          <w:p w14:paraId="2D18F576" w14:textId="77777777" w:rsidR="003431B1" w:rsidRPr="003431B1" w:rsidRDefault="003431B1" w:rsidP="003431B1">
            <w:pPr>
              <w:tabs>
                <w:tab w:val="left" w:pos="3261"/>
              </w:tabs>
              <w:spacing w:after="0"/>
              <w:jc w:val="center"/>
              <w:rPr>
                <w:rFonts w:ascii="Arial Narrow" w:hAnsi="Arial Narrow"/>
                <w:vertAlign w:val="subscript"/>
                <w:lang w:val="fr-FR"/>
              </w:rPr>
            </w:pPr>
            <w:r>
              <w:rPr>
                <w:rFonts w:ascii="Symbol" w:hAnsi="Symbol"/>
                <w:lang w:val="fr-FR"/>
              </w:rPr>
              <w:t></w:t>
            </w:r>
            <w:r>
              <w:rPr>
                <w:rFonts w:ascii="Arial Narrow" w:hAnsi="Arial Narrow"/>
                <w:vertAlign w:val="subscript"/>
                <w:lang w:val="fr-FR"/>
              </w:rPr>
              <w:t>0s</w:t>
            </w:r>
          </w:p>
        </w:tc>
        <w:tc>
          <w:tcPr>
            <w:tcW w:w="1134" w:type="dxa"/>
            <w:vAlign w:val="center"/>
          </w:tcPr>
          <w:p w14:paraId="318D85BC" w14:textId="77777777" w:rsidR="003431B1" w:rsidRDefault="003431B1" w:rsidP="003431B1">
            <w:pPr>
              <w:tabs>
                <w:tab w:val="left" w:pos="3261"/>
              </w:tabs>
              <w:spacing w:after="0"/>
              <w:jc w:val="center"/>
              <w:rPr>
                <w:rFonts w:ascii="Arial Narrow" w:hAnsi="Arial Narrow"/>
                <w:lang w:val="fr-FR"/>
              </w:rPr>
            </w:pPr>
            <w:r>
              <w:rPr>
                <w:rFonts w:ascii="Symbol" w:hAnsi="Symbol"/>
                <w:lang w:val="fr-FR"/>
              </w:rPr>
              <w:t></w:t>
            </w:r>
            <w:r>
              <w:rPr>
                <w:rFonts w:ascii="Arial Narrow" w:hAnsi="Arial Narrow"/>
                <w:vertAlign w:val="subscript"/>
                <w:lang w:val="fr-FR"/>
              </w:rPr>
              <w:t>1s</w:t>
            </w:r>
          </w:p>
        </w:tc>
        <w:tc>
          <w:tcPr>
            <w:tcW w:w="1134" w:type="dxa"/>
            <w:vAlign w:val="center"/>
          </w:tcPr>
          <w:p w14:paraId="1D505D48" w14:textId="77777777" w:rsidR="003431B1" w:rsidRDefault="003431B1" w:rsidP="003431B1">
            <w:pPr>
              <w:tabs>
                <w:tab w:val="left" w:pos="3261"/>
              </w:tabs>
              <w:spacing w:after="0"/>
              <w:jc w:val="center"/>
              <w:rPr>
                <w:rFonts w:ascii="Arial Narrow" w:hAnsi="Arial Narrow"/>
                <w:lang w:val="fr-FR"/>
              </w:rPr>
            </w:pPr>
            <w:r>
              <w:rPr>
                <w:rFonts w:ascii="Symbol" w:hAnsi="Symbol"/>
                <w:lang w:val="fr-FR"/>
              </w:rPr>
              <w:t></w:t>
            </w:r>
            <w:r>
              <w:rPr>
                <w:rFonts w:ascii="Arial Narrow" w:hAnsi="Arial Narrow"/>
                <w:vertAlign w:val="subscript"/>
                <w:lang w:val="fr-FR"/>
              </w:rPr>
              <w:t>2s</w:t>
            </w:r>
          </w:p>
        </w:tc>
      </w:tr>
      <w:tr w:rsidR="003431B1" w14:paraId="654C8754" w14:textId="77777777" w:rsidTr="003431B1">
        <w:tc>
          <w:tcPr>
            <w:tcW w:w="5669" w:type="dxa"/>
            <w:vAlign w:val="center"/>
          </w:tcPr>
          <w:p w14:paraId="2EE8B964" w14:textId="77777777" w:rsidR="003431B1" w:rsidRDefault="003431B1" w:rsidP="003431B1">
            <w:pPr>
              <w:tabs>
                <w:tab w:val="left" w:pos="3261"/>
              </w:tabs>
              <w:spacing w:after="0"/>
              <w:rPr>
                <w:rFonts w:ascii="Arial Narrow" w:hAnsi="Arial Narrow"/>
                <w:lang w:val="fr-FR"/>
              </w:rPr>
            </w:pPr>
            <w:r>
              <w:rPr>
                <w:rFonts w:ascii="Arial Narrow" w:hAnsi="Arial Narrow"/>
                <w:lang w:val="fr-FR"/>
              </w:rPr>
              <w:t>Pour tous les sites dont l’altitude A est supérieure à 1 000 m et pour Saint-Pierre-et-Miquelon.</w:t>
            </w:r>
          </w:p>
        </w:tc>
        <w:tc>
          <w:tcPr>
            <w:tcW w:w="1134" w:type="dxa"/>
            <w:vAlign w:val="center"/>
          </w:tcPr>
          <w:p w14:paraId="311CF7E9"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c>
          <w:tcPr>
            <w:tcW w:w="1134" w:type="dxa"/>
            <w:vAlign w:val="center"/>
          </w:tcPr>
          <w:p w14:paraId="3F5F8388"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c>
          <w:tcPr>
            <w:tcW w:w="1134" w:type="dxa"/>
            <w:vAlign w:val="center"/>
          </w:tcPr>
          <w:p w14:paraId="4E45C2BC"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r>
      <w:tr w:rsidR="003431B1" w14:paraId="746B606C" w14:textId="77777777" w:rsidTr="003431B1">
        <w:tc>
          <w:tcPr>
            <w:tcW w:w="5669" w:type="dxa"/>
            <w:vAlign w:val="center"/>
          </w:tcPr>
          <w:p w14:paraId="43F083F9" w14:textId="77777777" w:rsidR="003431B1" w:rsidRDefault="003431B1" w:rsidP="003431B1">
            <w:pPr>
              <w:tabs>
                <w:tab w:val="left" w:pos="3261"/>
              </w:tabs>
              <w:spacing w:after="0"/>
              <w:rPr>
                <w:rFonts w:ascii="Arial Narrow" w:hAnsi="Arial Narrow"/>
                <w:lang w:val="fr-FR"/>
              </w:rPr>
            </w:pPr>
            <w:r>
              <w:rPr>
                <w:rFonts w:ascii="Arial Narrow" w:hAnsi="Arial Narrow"/>
                <w:lang w:val="fr-FR"/>
              </w:rPr>
              <w:t>Pour tous les sites dont l’altitude A est inférieure à 1 000 m sauf Saint-Pierre-et-Miquelon.</w:t>
            </w:r>
          </w:p>
        </w:tc>
        <w:tc>
          <w:tcPr>
            <w:tcW w:w="1134" w:type="dxa"/>
            <w:vAlign w:val="center"/>
          </w:tcPr>
          <w:p w14:paraId="7D03B4DB"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c>
          <w:tcPr>
            <w:tcW w:w="1134" w:type="dxa"/>
            <w:vAlign w:val="center"/>
          </w:tcPr>
          <w:p w14:paraId="123E27C1"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c>
          <w:tcPr>
            <w:tcW w:w="1134" w:type="dxa"/>
            <w:vAlign w:val="center"/>
          </w:tcPr>
          <w:p w14:paraId="7587C3B1" w14:textId="77777777" w:rsidR="003431B1" w:rsidRDefault="003431B1" w:rsidP="003431B1">
            <w:pPr>
              <w:tabs>
                <w:tab w:val="left" w:pos="3261"/>
              </w:tabs>
              <w:spacing w:after="0"/>
              <w:jc w:val="center"/>
              <w:rPr>
                <w:rFonts w:ascii="Symbol" w:hAnsi="Symbol"/>
                <w:lang w:val="fr-FR"/>
              </w:rPr>
            </w:pPr>
            <w:r>
              <w:rPr>
                <w:rFonts w:ascii="Symbol" w:hAnsi="Symbol"/>
                <w:lang w:val="fr-FR"/>
              </w:rPr>
              <w:t></w:t>
            </w:r>
            <w:r>
              <w:rPr>
                <w:rFonts w:ascii="Symbol" w:hAnsi="Symbol"/>
                <w:lang w:val="fr-FR"/>
              </w:rPr>
              <w:t></w:t>
            </w:r>
            <w:r>
              <w:rPr>
                <w:rFonts w:ascii="Symbol" w:hAnsi="Symbol"/>
                <w:lang w:val="fr-FR"/>
              </w:rPr>
              <w:t></w:t>
            </w:r>
            <w:r>
              <w:rPr>
                <w:rFonts w:ascii="Symbol" w:hAnsi="Symbol"/>
                <w:lang w:val="fr-FR"/>
              </w:rPr>
              <w:t></w:t>
            </w:r>
          </w:p>
        </w:tc>
      </w:tr>
    </w:tbl>
    <w:p w14:paraId="565F0AA4" w14:textId="77777777" w:rsidR="00571E37" w:rsidRPr="00571E37" w:rsidRDefault="00571E37" w:rsidP="001D5B02">
      <w:pPr>
        <w:pStyle w:val="Default"/>
        <w:spacing w:before="120"/>
        <w:rPr>
          <w:rFonts w:ascii="Arial Narrow" w:hAnsi="Arial Narrow"/>
          <w:b/>
          <w:bCs/>
          <w:sz w:val="28"/>
          <w:szCs w:val="28"/>
        </w:rPr>
      </w:pPr>
      <w:r>
        <w:rPr>
          <w:rFonts w:ascii="Arial Narrow" w:hAnsi="Arial Narrow"/>
          <w:b/>
          <w:bCs/>
          <w:sz w:val="28"/>
          <w:szCs w:val="28"/>
        </w:rPr>
        <w:t>5. CHARGES DE NEIGE SUR LES TOITURES</w:t>
      </w:r>
    </w:p>
    <w:p w14:paraId="172815B7" w14:textId="77777777" w:rsidR="00571E37" w:rsidRPr="00571E37" w:rsidRDefault="00571E37" w:rsidP="00571E37">
      <w:pPr>
        <w:pStyle w:val="Default"/>
        <w:rPr>
          <w:rFonts w:ascii="Arial Narrow" w:hAnsi="Arial Narrow"/>
          <w:b/>
          <w:bCs/>
          <w:sz w:val="28"/>
          <w:szCs w:val="28"/>
        </w:rPr>
      </w:pPr>
      <w:r w:rsidRPr="00571E37">
        <w:rPr>
          <w:rFonts w:ascii="Arial Narrow" w:hAnsi="Arial Narrow"/>
          <w:b/>
          <w:bCs/>
          <w:sz w:val="28"/>
          <w:szCs w:val="28"/>
        </w:rPr>
        <w:t>5.1 Nature de la charge</w:t>
      </w:r>
    </w:p>
    <w:p w14:paraId="77D5C2AD" w14:textId="77777777" w:rsidR="00503F81" w:rsidRDefault="00571E37" w:rsidP="00947CE7">
      <w:pPr>
        <w:spacing w:after="0"/>
        <w:jc w:val="both"/>
        <w:rPr>
          <w:rFonts w:ascii="Arial Narrow" w:hAnsi="Arial Narrow"/>
          <w:lang w:val="fr-FR"/>
        </w:rPr>
      </w:pPr>
      <w:r w:rsidRPr="00571E37">
        <w:rPr>
          <w:rFonts w:ascii="Arial Narrow" w:hAnsi="Arial Narrow"/>
          <w:lang w:val="fr-FR"/>
        </w:rPr>
        <w:t xml:space="preserve">Le calcul doit tenir compte du fait que la neige peut être distribuée de nombreuses manières </w:t>
      </w:r>
      <w:r>
        <w:rPr>
          <w:rFonts w:ascii="Arial Narrow" w:hAnsi="Arial Narrow"/>
          <w:lang w:val="fr-FR"/>
        </w:rPr>
        <w:t>différentes sur une toiture.</w:t>
      </w:r>
    </w:p>
    <w:p w14:paraId="5E9A65B3" w14:textId="77777777" w:rsidR="00571E37" w:rsidRDefault="00571E37" w:rsidP="00947CE7">
      <w:pPr>
        <w:spacing w:after="0"/>
        <w:jc w:val="both"/>
        <w:rPr>
          <w:rFonts w:ascii="Arial Narrow" w:hAnsi="Arial Narrow"/>
          <w:lang w:val="fr-FR"/>
        </w:rPr>
      </w:pPr>
      <w:r>
        <w:rPr>
          <w:rFonts w:ascii="Arial Narrow" w:hAnsi="Arial Narrow"/>
          <w:lang w:val="fr-FR"/>
        </w:rPr>
        <w:t>Parmi les facteurs qui influencent ces différentes distributions, il y a :</w:t>
      </w:r>
    </w:p>
    <w:p w14:paraId="643C71CC" w14:textId="77777777" w:rsidR="00571E37" w:rsidRPr="00571E37" w:rsidRDefault="00571E37" w:rsidP="00571E37">
      <w:pPr>
        <w:pStyle w:val="Paragraphedeliste"/>
        <w:numPr>
          <w:ilvl w:val="0"/>
          <w:numId w:val="10"/>
        </w:numPr>
        <w:tabs>
          <w:tab w:val="left" w:pos="5103"/>
        </w:tabs>
        <w:jc w:val="both"/>
        <w:rPr>
          <w:rFonts w:ascii="Arial Narrow" w:hAnsi="Arial Narrow"/>
          <w:sz w:val="22"/>
        </w:rPr>
      </w:pPr>
      <w:r w:rsidRPr="00571E37">
        <w:rPr>
          <w:rFonts w:ascii="Arial Narrow" w:hAnsi="Arial Narrow"/>
          <w:sz w:val="22"/>
        </w:rPr>
        <w:t>La forme de la toiture</w:t>
      </w:r>
      <w:r w:rsidRPr="00571E37">
        <w:rPr>
          <w:rFonts w:ascii="Arial Narrow" w:hAnsi="Arial Narrow"/>
          <w:sz w:val="22"/>
        </w:rPr>
        <w:tab/>
      </w:r>
      <w:r w:rsidRPr="00571E37">
        <w:rPr>
          <w:rFonts w:ascii="Symbol" w:hAnsi="Symbol"/>
          <w:sz w:val="22"/>
        </w:rPr>
        <w:t></w:t>
      </w:r>
      <w:r w:rsidRPr="00571E37">
        <w:rPr>
          <w:rFonts w:ascii="Arial Narrow" w:hAnsi="Arial Narrow"/>
          <w:sz w:val="22"/>
          <w:vertAlign w:val="subscript"/>
        </w:rPr>
        <w:t>i</w:t>
      </w:r>
    </w:p>
    <w:p w14:paraId="7DE67CEB" w14:textId="77777777" w:rsid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Ses propriétés thermiques</w:t>
      </w:r>
      <w:r>
        <w:rPr>
          <w:rFonts w:ascii="Arial Narrow" w:hAnsi="Arial Narrow"/>
          <w:sz w:val="22"/>
        </w:rPr>
        <w:tab/>
        <w:t>C</w:t>
      </w:r>
      <w:r>
        <w:rPr>
          <w:rFonts w:ascii="Arial Narrow" w:hAnsi="Arial Narrow"/>
          <w:sz w:val="22"/>
          <w:vertAlign w:val="subscript"/>
        </w:rPr>
        <w:t>t</w:t>
      </w:r>
    </w:p>
    <w:p w14:paraId="0E532D19" w14:textId="77777777" w:rsid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L rugosité de la surface</w:t>
      </w:r>
    </w:p>
    <w:p w14:paraId="27F5D6F3" w14:textId="77777777" w:rsid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La quantité de chaleur générée en dessous</w:t>
      </w:r>
      <w:r>
        <w:rPr>
          <w:rFonts w:ascii="Arial Narrow" w:hAnsi="Arial Narrow"/>
          <w:sz w:val="22"/>
        </w:rPr>
        <w:tab/>
        <w:t>C</w:t>
      </w:r>
      <w:r>
        <w:rPr>
          <w:rFonts w:ascii="Arial Narrow" w:hAnsi="Arial Narrow"/>
          <w:sz w:val="22"/>
          <w:vertAlign w:val="subscript"/>
        </w:rPr>
        <w:t>t</w:t>
      </w:r>
    </w:p>
    <w:p w14:paraId="1D43EAF7" w14:textId="77777777" w:rsid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La proximité d’autres bâtiments</w:t>
      </w:r>
      <w:r>
        <w:rPr>
          <w:rFonts w:ascii="Arial Narrow" w:hAnsi="Arial Narrow"/>
          <w:sz w:val="22"/>
        </w:rPr>
        <w:tab/>
        <w:t>C</w:t>
      </w:r>
      <w:r w:rsidR="00056D5C">
        <w:rPr>
          <w:rFonts w:ascii="Arial Narrow" w:hAnsi="Arial Narrow"/>
          <w:sz w:val="22"/>
          <w:vertAlign w:val="subscript"/>
        </w:rPr>
        <w:t>e</w:t>
      </w:r>
    </w:p>
    <w:p w14:paraId="5199D288" w14:textId="77777777" w:rsid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Le terrain environnant</w:t>
      </w:r>
      <w:r>
        <w:rPr>
          <w:rFonts w:ascii="Arial Narrow" w:hAnsi="Arial Narrow"/>
          <w:sz w:val="22"/>
        </w:rPr>
        <w:tab/>
        <w:t>C</w:t>
      </w:r>
      <w:r>
        <w:rPr>
          <w:rFonts w:ascii="Arial Narrow" w:hAnsi="Arial Narrow"/>
          <w:sz w:val="22"/>
          <w:vertAlign w:val="subscript"/>
        </w:rPr>
        <w:t>e</w:t>
      </w:r>
    </w:p>
    <w:p w14:paraId="152E8C37" w14:textId="77777777" w:rsidR="00571E37" w:rsidRPr="00571E37" w:rsidRDefault="00571E37" w:rsidP="00571E37">
      <w:pPr>
        <w:pStyle w:val="Paragraphedeliste"/>
        <w:numPr>
          <w:ilvl w:val="0"/>
          <w:numId w:val="10"/>
        </w:numPr>
        <w:tabs>
          <w:tab w:val="left" w:pos="5103"/>
        </w:tabs>
        <w:jc w:val="both"/>
        <w:rPr>
          <w:rFonts w:ascii="Arial Narrow" w:hAnsi="Arial Narrow"/>
          <w:sz w:val="22"/>
        </w:rPr>
      </w:pPr>
      <w:r>
        <w:rPr>
          <w:rFonts w:ascii="Arial Narrow" w:hAnsi="Arial Narrow"/>
          <w:sz w:val="22"/>
        </w:rPr>
        <w:t>Les conditions météorologiques locales, en particulier l’importance des vents, les variations de température et la fréquence des précipitations (de pluie ou de neige).</w:t>
      </w:r>
    </w:p>
    <w:p w14:paraId="35C5E788" w14:textId="77777777" w:rsidR="00585945" w:rsidRPr="00571E37" w:rsidRDefault="00585945" w:rsidP="00585945">
      <w:pPr>
        <w:pStyle w:val="Default"/>
        <w:rPr>
          <w:rFonts w:ascii="Arial Narrow" w:hAnsi="Arial Narrow"/>
          <w:b/>
          <w:bCs/>
          <w:sz w:val="28"/>
          <w:szCs w:val="28"/>
        </w:rPr>
      </w:pPr>
      <w:r w:rsidRPr="00571E37">
        <w:rPr>
          <w:rFonts w:ascii="Arial Narrow" w:hAnsi="Arial Narrow"/>
          <w:b/>
          <w:bCs/>
          <w:sz w:val="28"/>
          <w:szCs w:val="28"/>
        </w:rPr>
        <w:t xml:space="preserve">5.1 </w:t>
      </w:r>
      <w:r>
        <w:rPr>
          <w:rFonts w:ascii="Arial Narrow" w:hAnsi="Arial Narrow"/>
          <w:b/>
          <w:bCs/>
          <w:sz w:val="28"/>
          <w:szCs w:val="28"/>
        </w:rPr>
        <w:t>Dispositions de charge</w:t>
      </w:r>
    </w:p>
    <w:p w14:paraId="0450262D" w14:textId="77777777" w:rsidR="00571E37" w:rsidRDefault="007F2924" w:rsidP="007F2924">
      <w:pPr>
        <w:spacing w:after="0"/>
        <w:jc w:val="both"/>
        <w:rPr>
          <w:rFonts w:ascii="Arial Narrow" w:hAnsi="Arial Narrow"/>
          <w:lang w:val="fr-FR"/>
        </w:rPr>
      </w:pPr>
      <w:r>
        <w:rPr>
          <w:rFonts w:ascii="Arial Narrow" w:hAnsi="Arial Narrow"/>
          <w:lang w:val="fr-FR"/>
        </w:rPr>
        <w:t>On doit prendre en compte les deux dispositions de charge fondamentales suivantes :</w:t>
      </w:r>
    </w:p>
    <w:p w14:paraId="11D530B1" w14:textId="77777777" w:rsidR="007F2924" w:rsidRPr="007F2924" w:rsidRDefault="007F2924" w:rsidP="007F2924">
      <w:pPr>
        <w:pStyle w:val="Paragraphedeliste"/>
        <w:numPr>
          <w:ilvl w:val="0"/>
          <w:numId w:val="11"/>
        </w:numPr>
        <w:jc w:val="both"/>
        <w:rPr>
          <w:rFonts w:ascii="Arial Narrow" w:hAnsi="Arial Narrow"/>
          <w:sz w:val="22"/>
        </w:rPr>
      </w:pPr>
      <w:r w:rsidRPr="007F2924">
        <w:rPr>
          <w:rFonts w:ascii="Arial Narrow" w:hAnsi="Arial Narrow"/>
          <w:sz w:val="22"/>
        </w:rPr>
        <w:t>La charge de neige sans redistribution et/ou accumulation (cas (i) ou cas S</w:t>
      </w:r>
      <w:r w:rsidRPr="007F2924">
        <w:rPr>
          <w:rFonts w:ascii="Arial Narrow" w:hAnsi="Arial Narrow"/>
          <w:sz w:val="22"/>
          <w:vertAlign w:val="subscript"/>
        </w:rPr>
        <w:t>A</w:t>
      </w:r>
      <w:r w:rsidRPr="007F2924">
        <w:rPr>
          <w:rFonts w:ascii="Arial Narrow" w:hAnsi="Arial Narrow"/>
          <w:sz w:val="22"/>
        </w:rPr>
        <w:t>)</w:t>
      </w:r>
    </w:p>
    <w:p w14:paraId="3AB9AD73" w14:textId="77777777" w:rsidR="007F2924" w:rsidRPr="007F2924" w:rsidRDefault="007F2924" w:rsidP="007F2924">
      <w:pPr>
        <w:pStyle w:val="Paragraphedeliste"/>
        <w:numPr>
          <w:ilvl w:val="0"/>
          <w:numId w:val="11"/>
        </w:numPr>
        <w:jc w:val="both"/>
        <w:rPr>
          <w:rFonts w:ascii="Arial Narrow" w:hAnsi="Arial Narrow"/>
          <w:sz w:val="22"/>
        </w:rPr>
      </w:pPr>
      <w:r w:rsidRPr="007F2924">
        <w:rPr>
          <w:rFonts w:ascii="Arial Narrow" w:hAnsi="Arial Narrow"/>
          <w:sz w:val="22"/>
        </w:rPr>
        <w:t>La charge de neige avec redistribution et/ou accumulation (cas (ii) et éventuellement (iii))</w:t>
      </w:r>
    </w:p>
    <w:p w14:paraId="003FE2A2" w14:textId="77777777" w:rsidR="007F2924" w:rsidRPr="000461B1" w:rsidRDefault="00AE3BD5" w:rsidP="007F2924">
      <w:pPr>
        <w:spacing w:after="0"/>
        <w:jc w:val="both"/>
        <w:rPr>
          <w:rFonts w:ascii="Arial Narrow" w:hAnsi="Arial Narrow"/>
          <w:lang w:val="fr-FR"/>
        </w:rPr>
      </w:pPr>
      <w:r w:rsidRPr="000461B1">
        <w:rPr>
          <w:rFonts w:ascii="Arial Narrow" w:hAnsi="Arial Narrow"/>
          <w:lang w:val="fr-FR"/>
        </w:rPr>
        <w:t>Les charges de neige sur les toitures doivent être déterminées comme suit :</w:t>
      </w:r>
    </w:p>
    <w:p w14:paraId="2DE609C4" w14:textId="77777777" w:rsidR="00AE3BD5" w:rsidRPr="000461B1" w:rsidRDefault="00AE3BD5" w:rsidP="00AE3BD5">
      <w:pPr>
        <w:pStyle w:val="Paragraphedeliste"/>
        <w:numPr>
          <w:ilvl w:val="0"/>
          <w:numId w:val="12"/>
        </w:numPr>
        <w:tabs>
          <w:tab w:val="left" w:pos="5670"/>
        </w:tabs>
        <w:jc w:val="both"/>
        <w:rPr>
          <w:rFonts w:ascii="Arial Narrow" w:hAnsi="Arial Narrow"/>
          <w:sz w:val="22"/>
        </w:rPr>
      </w:pPr>
      <w:r w:rsidRPr="000461B1">
        <w:rPr>
          <w:rFonts w:ascii="Arial Narrow" w:hAnsi="Arial Narrow"/>
          <w:sz w:val="22"/>
        </w:rPr>
        <w:t>Pour les situations de projet durables et transitoires :</w:t>
      </w:r>
      <w:r w:rsidRPr="000461B1">
        <w:rPr>
          <w:rFonts w:ascii="Arial Narrow" w:hAnsi="Arial Narrow"/>
          <w:sz w:val="22"/>
        </w:rPr>
        <w:tab/>
        <w:t>s = </w:t>
      </w:r>
      <w:r w:rsidRPr="000461B1">
        <w:rPr>
          <w:rFonts w:ascii="Symbol" w:hAnsi="Symbol"/>
          <w:sz w:val="22"/>
        </w:rPr>
        <w:t></w:t>
      </w:r>
      <w:r w:rsidRPr="000461B1">
        <w:rPr>
          <w:rFonts w:ascii="Arial Narrow" w:hAnsi="Arial Narrow"/>
          <w:sz w:val="22"/>
          <w:vertAlign w:val="subscript"/>
        </w:rPr>
        <w:t>i</w:t>
      </w:r>
      <w:r w:rsidRPr="000461B1">
        <w:rPr>
          <w:rFonts w:ascii="Arial Narrow" w:hAnsi="Arial Narrow"/>
          <w:sz w:val="22"/>
        </w:rPr>
        <w:t> C</w:t>
      </w:r>
      <w:r w:rsidRPr="000461B1">
        <w:rPr>
          <w:rFonts w:ascii="Arial Narrow" w:hAnsi="Arial Narrow"/>
          <w:sz w:val="22"/>
          <w:vertAlign w:val="subscript"/>
        </w:rPr>
        <w:t>e</w:t>
      </w:r>
      <w:r w:rsidRPr="000461B1">
        <w:rPr>
          <w:rFonts w:ascii="Arial Narrow" w:hAnsi="Arial Narrow"/>
          <w:sz w:val="22"/>
        </w:rPr>
        <w:t> C</w:t>
      </w:r>
      <w:r w:rsidRPr="000461B1">
        <w:rPr>
          <w:rFonts w:ascii="Arial Narrow" w:hAnsi="Arial Narrow"/>
          <w:sz w:val="22"/>
          <w:vertAlign w:val="subscript"/>
        </w:rPr>
        <w:t>t</w:t>
      </w:r>
      <w:r w:rsidRPr="000461B1">
        <w:rPr>
          <w:rFonts w:ascii="Arial Narrow" w:hAnsi="Arial Narrow"/>
          <w:sz w:val="22"/>
        </w:rPr>
        <w:t> s</w:t>
      </w:r>
      <w:r w:rsidRPr="000461B1">
        <w:rPr>
          <w:rFonts w:ascii="Arial Narrow" w:hAnsi="Arial Narrow"/>
          <w:sz w:val="22"/>
          <w:vertAlign w:val="subscript"/>
        </w:rPr>
        <w:t>k</w:t>
      </w:r>
    </w:p>
    <w:p w14:paraId="6D115E6C" w14:textId="77777777" w:rsidR="00AE3BD5" w:rsidRPr="000461B1" w:rsidRDefault="00AE3BD5" w:rsidP="00AE3BD5">
      <w:pPr>
        <w:pStyle w:val="Paragraphedeliste"/>
        <w:numPr>
          <w:ilvl w:val="0"/>
          <w:numId w:val="12"/>
        </w:numPr>
        <w:tabs>
          <w:tab w:val="left" w:pos="5670"/>
        </w:tabs>
        <w:jc w:val="both"/>
        <w:rPr>
          <w:rFonts w:ascii="Arial Narrow" w:hAnsi="Arial Narrow"/>
          <w:sz w:val="22"/>
        </w:rPr>
      </w:pPr>
      <w:proofErr w:type="gramStart"/>
      <w:r w:rsidRPr="000461B1">
        <w:rPr>
          <w:rFonts w:ascii="Arial Narrow" w:hAnsi="Arial Narrow"/>
          <w:sz w:val="22"/>
        </w:rPr>
        <w:t>pour</w:t>
      </w:r>
      <w:proofErr w:type="gramEnd"/>
      <w:r w:rsidRPr="000461B1">
        <w:rPr>
          <w:rFonts w:ascii="Arial Narrow" w:hAnsi="Arial Narrow"/>
          <w:sz w:val="22"/>
        </w:rPr>
        <w:t xml:space="preserve"> les situations de projet accidentelles dans lesqu</w:t>
      </w:r>
      <w:r w:rsidR="003431B1">
        <w:rPr>
          <w:rFonts w:ascii="Arial Narrow" w:hAnsi="Arial Narrow"/>
          <w:sz w:val="22"/>
        </w:rPr>
        <w:t>e</w:t>
      </w:r>
      <w:r w:rsidRPr="000461B1">
        <w:rPr>
          <w:rFonts w:ascii="Arial Narrow" w:hAnsi="Arial Narrow"/>
          <w:sz w:val="22"/>
        </w:rPr>
        <w:t>lles l’action exceptionnelle est la charge de neige accidentelle :</w:t>
      </w:r>
      <w:r w:rsidRPr="000461B1">
        <w:rPr>
          <w:rFonts w:ascii="Arial Narrow" w:hAnsi="Arial Narrow"/>
          <w:sz w:val="22"/>
        </w:rPr>
        <w:tab/>
        <w:t>s = </w:t>
      </w:r>
      <w:r w:rsidRPr="000461B1">
        <w:rPr>
          <w:rFonts w:ascii="Symbol" w:hAnsi="Symbol"/>
          <w:sz w:val="22"/>
        </w:rPr>
        <w:t></w:t>
      </w:r>
      <w:r w:rsidRPr="000461B1">
        <w:rPr>
          <w:rFonts w:ascii="Arial Narrow" w:hAnsi="Arial Narrow"/>
          <w:sz w:val="22"/>
          <w:vertAlign w:val="subscript"/>
        </w:rPr>
        <w:t>i</w:t>
      </w:r>
      <w:r w:rsidRPr="000461B1">
        <w:rPr>
          <w:rFonts w:ascii="Arial Narrow" w:hAnsi="Arial Narrow"/>
          <w:sz w:val="22"/>
        </w:rPr>
        <w:t> C</w:t>
      </w:r>
      <w:r w:rsidRPr="000461B1">
        <w:rPr>
          <w:rFonts w:ascii="Arial Narrow" w:hAnsi="Arial Narrow"/>
          <w:sz w:val="22"/>
          <w:vertAlign w:val="subscript"/>
        </w:rPr>
        <w:t>e</w:t>
      </w:r>
      <w:r w:rsidRPr="000461B1">
        <w:rPr>
          <w:rFonts w:ascii="Arial Narrow" w:hAnsi="Arial Narrow"/>
          <w:sz w:val="22"/>
        </w:rPr>
        <w:t> C</w:t>
      </w:r>
      <w:r w:rsidRPr="000461B1">
        <w:rPr>
          <w:rFonts w:ascii="Arial Narrow" w:hAnsi="Arial Narrow"/>
          <w:sz w:val="22"/>
          <w:vertAlign w:val="subscript"/>
        </w:rPr>
        <w:t>t</w:t>
      </w:r>
      <w:r w:rsidRPr="000461B1">
        <w:rPr>
          <w:rFonts w:ascii="Arial Narrow" w:hAnsi="Arial Narrow"/>
          <w:sz w:val="22"/>
        </w:rPr>
        <w:t> s</w:t>
      </w:r>
      <w:r w:rsidRPr="000461B1">
        <w:rPr>
          <w:rFonts w:ascii="Arial Narrow" w:hAnsi="Arial Narrow"/>
          <w:sz w:val="22"/>
          <w:vertAlign w:val="subscript"/>
        </w:rPr>
        <w:t>Ad</w:t>
      </w:r>
    </w:p>
    <w:p w14:paraId="4E6042A1" w14:textId="77777777" w:rsidR="00585945" w:rsidRDefault="000461B1" w:rsidP="00947CE7">
      <w:pPr>
        <w:spacing w:after="0"/>
        <w:jc w:val="both"/>
        <w:rPr>
          <w:rFonts w:ascii="Arial Narrow" w:hAnsi="Arial Narrow"/>
          <w:lang w:val="fr-FR"/>
        </w:rPr>
      </w:pPr>
      <w:proofErr w:type="gramStart"/>
      <w:r w:rsidRPr="000461B1">
        <w:rPr>
          <w:rFonts w:ascii="Arial Narrow" w:hAnsi="Arial Narrow"/>
          <w:lang w:val="fr-FR"/>
        </w:rPr>
        <w:t>il</w:t>
      </w:r>
      <w:proofErr w:type="gramEnd"/>
      <w:r w:rsidRPr="000461B1">
        <w:rPr>
          <w:rFonts w:ascii="Arial Narrow" w:hAnsi="Arial Narrow"/>
          <w:lang w:val="fr-FR"/>
        </w:rPr>
        <w:t xml:space="preserve"> convient de considérer la charge comme s’exerçant verticalement, et de rapporter à une projection horizontale de la surface de la toiture.</w:t>
      </w:r>
    </w:p>
    <w:p w14:paraId="5DE8FBD2" w14:textId="77777777" w:rsidR="000461B1" w:rsidRDefault="000461B1" w:rsidP="00947CE7">
      <w:pPr>
        <w:spacing w:after="0"/>
        <w:jc w:val="both"/>
        <w:rPr>
          <w:rFonts w:ascii="Arial Narrow" w:hAnsi="Arial Narrow"/>
          <w:lang w:val="fr-FR"/>
        </w:rPr>
      </w:pPr>
      <w:r>
        <w:rPr>
          <w:rFonts w:ascii="Arial Narrow" w:hAnsi="Arial Narrow"/>
          <w:lang w:val="fr-FR"/>
        </w:rPr>
        <w:lastRenderedPageBreak/>
        <w:t xml:space="preserve">Si un enlèvement ou une redistribution artificielle de la neige </w:t>
      </w:r>
      <w:r w:rsidR="004F10F6">
        <w:rPr>
          <w:rFonts w:ascii="Arial Narrow" w:hAnsi="Arial Narrow"/>
          <w:lang w:val="fr-FR"/>
        </w:rPr>
        <w:t>est prévu, la toiture devra être calculée pour des dispositions de charge adaptées.</w:t>
      </w:r>
    </w:p>
    <w:p w14:paraId="4E117F41" w14:textId="77777777" w:rsidR="004F10F6" w:rsidRDefault="004F10F6" w:rsidP="00947CE7">
      <w:pPr>
        <w:spacing w:after="0"/>
        <w:jc w:val="both"/>
        <w:rPr>
          <w:rFonts w:ascii="Arial Narrow" w:hAnsi="Arial Narrow"/>
          <w:lang w:val="fr-FR"/>
        </w:rPr>
      </w:pPr>
      <w:r>
        <w:rPr>
          <w:rFonts w:ascii="Arial Narrow" w:hAnsi="Arial Narrow"/>
          <w:lang w:val="fr-FR"/>
        </w:rPr>
        <w:t>Dans les régions où les pluies sur la neige peuvent provoquer des fontes suivies de gel, il convient d’augmenter les charges de neige sur les toitures, en particulier si la neige et la glace peuvent bloquer le système de drainage de la toiture.</w:t>
      </w:r>
    </w:p>
    <w:p w14:paraId="104BC3E6" w14:textId="77777777" w:rsidR="004F10F6" w:rsidRDefault="00786B5C" w:rsidP="00786B5C">
      <w:pPr>
        <w:spacing w:before="60" w:after="0"/>
        <w:jc w:val="center"/>
        <w:rPr>
          <w:rFonts w:ascii="Arial Narrow" w:hAnsi="Arial Narrow"/>
          <w:lang w:val="fr-FR"/>
        </w:rPr>
      </w:pPr>
      <w:r>
        <w:rPr>
          <w:rFonts w:ascii="Arial Narrow" w:hAnsi="Arial Narrow"/>
          <w:lang w:val="fr-FR"/>
        </w:rPr>
        <w:t>Tableau 5.1</w:t>
      </w:r>
    </w:p>
    <w:tbl>
      <w:tblPr>
        <w:tblStyle w:val="Grilledutableau"/>
        <w:tblW w:w="0" w:type="auto"/>
        <w:tblLook w:val="04A0" w:firstRow="1" w:lastRow="0" w:firstColumn="1" w:lastColumn="0" w:noHBand="0" w:noVBand="1"/>
      </w:tblPr>
      <w:tblGrid>
        <w:gridCol w:w="8480"/>
        <w:gridCol w:w="1642"/>
      </w:tblGrid>
      <w:tr w:rsidR="00786B5C" w14:paraId="0E7DF96B" w14:textId="77777777" w:rsidTr="00786B5C">
        <w:tc>
          <w:tcPr>
            <w:tcW w:w="8613" w:type="dxa"/>
            <w:vAlign w:val="center"/>
          </w:tcPr>
          <w:p w14:paraId="45A6F584" w14:textId="77777777" w:rsidR="00786B5C" w:rsidRPr="00786B5C" w:rsidRDefault="00786B5C" w:rsidP="00786B5C">
            <w:pPr>
              <w:spacing w:after="0"/>
              <w:jc w:val="center"/>
              <w:rPr>
                <w:rFonts w:ascii="Arial Narrow" w:hAnsi="Arial Narrow"/>
                <w:b/>
                <w:lang w:val="fr-FR"/>
              </w:rPr>
            </w:pPr>
            <w:r w:rsidRPr="00786B5C">
              <w:rPr>
                <w:rFonts w:ascii="Arial Narrow" w:hAnsi="Arial Narrow"/>
                <w:b/>
                <w:lang w:val="fr-FR"/>
              </w:rPr>
              <w:t>Topographie</w:t>
            </w:r>
          </w:p>
        </w:tc>
        <w:tc>
          <w:tcPr>
            <w:tcW w:w="1662" w:type="dxa"/>
            <w:vAlign w:val="center"/>
          </w:tcPr>
          <w:p w14:paraId="3125B42D" w14:textId="77777777" w:rsidR="00786B5C" w:rsidRPr="00786B5C" w:rsidRDefault="00786B5C" w:rsidP="00786B5C">
            <w:pPr>
              <w:spacing w:after="0"/>
              <w:jc w:val="center"/>
              <w:rPr>
                <w:rFonts w:ascii="Arial Narrow" w:hAnsi="Arial Narrow"/>
                <w:b/>
                <w:vertAlign w:val="subscript"/>
                <w:lang w:val="fr-FR"/>
              </w:rPr>
            </w:pPr>
            <w:r w:rsidRPr="00786B5C">
              <w:rPr>
                <w:rFonts w:ascii="Arial Narrow" w:hAnsi="Arial Narrow"/>
                <w:b/>
                <w:lang w:val="fr-FR"/>
              </w:rPr>
              <w:t>C</w:t>
            </w:r>
            <w:r w:rsidRPr="00786B5C">
              <w:rPr>
                <w:rFonts w:ascii="Arial Narrow" w:hAnsi="Arial Narrow"/>
                <w:b/>
                <w:vertAlign w:val="subscript"/>
                <w:lang w:val="fr-FR"/>
              </w:rPr>
              <w:t>e</w:t>
            </w:r>
          </w:p>
        </w:tc>
      </w:tr>
      <w:tr w:rsidR="00786B5C" w14:paraId="2D311109" w14:textId="77777777" w:rsidTr="00786B5C">
        <w:tc>
          <w:tcPr>
            <w:tcW w:w="8613" w:type="dxa"/>
            <w:vAlign w:val="center"/>
          </w:tcPr>
          <w:p w14:paraId="11D633E6" w14:textId="77777777" w:rsidR="00786B5C" w:rsidRDefault="00786B5C" w:rsidP="00786B5C">
            <w:pPr>
              <w:spacing w:after="0"/>
              <w:rPr>
                <w:rFonts w:ascii="Arial Narrow" w:hAnsi="Arial Narrow"/>
                <w:lang w:val="fr-FR"/>
              </w:rPr>
            </w:pPr>
            <w:r>
              <w:rPr>
                <w:rFonts w:ascii="Arial Narrow" w:hAnsi="Arial Narrow"/>
                <w:lang w:val="fr-FR"/>
              </w:rPr>
              <w:t>Lorsque les conditions d’abri quasi permanentes de la toiture, dues aux bâtiments voisins, conduisent à empêcher pratiquement le déplacement de la neige par le vent.</w:t>
            </w:r>
          </w:p>
        </w:tc>
        <w:tc>
          <w:tcPr>
            <w:tcW w:w="1662" w:type="dxa"/>
            <w:vAlign w:val="center"/>
          </w:tcPr>
          <w:p w14:paraId="6191B09B" w14:textId="77777777" w:rsidR="00786B5C" w:rsidRDefault="00786B5C" w:rsidP="00786B5C">
            <w:pPr>
              <w:spacing w:after="0"/>
              <w:rPr>
                <w:rFonts w:ascii="Arial Narrow" w:hAnsi="Arial Narrow"/>
                <w:lang w:val="fr-FR"/>
              </w:rPr>
            </w:pPr>
            <w:r>
              <w:rPr>
                <w:rFonts w:ascii="Arial Narrow" w:hAnsi="Arial Narrow"/>
                <w:lang w:val="fr-FR"/>
              </w:rPr>
              <w:t>1,25</w:t>
            </w:r>
          </w:p>
        </w:tc>
      </w:tr>
      <w:tr w:rsidR="00786B5C" w14:paraId="6DF7E337" w14:textId="77777777" w:rsidTr="00786B5C">
        <w:tc>
          <w:tcPr>
            <w:tcW w:w="8613" w:type="dxa"/>
            <w:vAlign w:val="center"/>
          </w:tcPr>
          <w:p w14:paraId="4E67613B" w14:textId="77777777" w:rsidR="00786B5C" w:rsidRDefault="00786B5C" w:rsidP="00786B5C">
            <w:pPr>
              <w:spacing w:after="0"/>
              <w:rPr>
                <w:rFonts w:ascii="Arial Narrow" w:hAnsi="Arial Narrow"/>
                <w:lang w:val="fr-FR"/>
              </w:rPr>
            </w:pPr>
            <w:r>
              <w:rPr>
                <w:rFonts w:ascii="Arial Narrow" w:hAnsi="Arial Narrow"/>
                <w:lang w:val="fr-FR"/>
              </w:rPr>
              <w:t>Dans tous les autres cas</w:t>
            </w:r>
          </w:p>
        </w:tc>
        <w:tc>
          <w:tcPr>
            <w:tcW w:w="1662" w:type="dxa"/>
            <w:vAlign w:val="center"/>
          </w:tcPr>
          <w:p w14:paraId="6F0A01E7" w14:textId="77777777" w:rsidR="00786B5C" w:rsidRDefault="00786B5C" w:rsidP="00786B5C">
            <w:pPr>
              <w:spacing w:after="0"/>
              <w:rPr>
                <w:rFonts w:ascii="Arial Narrow" w:hAnsi="Arial Narrow"/>
                <w:lang w:val="fr-FR"/>
              </w:rPr>
            </w:pPr>
            <w:r>
              <w:rPr>
                <w:rFonts w:ascii="Arial Narrow" w:hAnsi="Arial Narrow"/>
                <w:lang w:val="fr-FR"/>
              </w:rPr>
              <w:t>1,0</w:t>
            </w:r>
          </w:p>
        </w:tc>
      </w:tr>
    </w:tbl>
    <w:p w14:paraId="59D4AF30" w14:textId="77777777" w:rsidR="00786B5C" w:rsidRDefault="00786B5C" w:rsidP="00440567">
      <w:pPr>
        <w:spacing w:before="120" w:after="0"/>
        <w:jc w:val="both"/>
        <w:rPr>
          <w:rFonts w:ascii="Arial Narrow" w:hAnsi="Arial Narrow"/>
          <w:lang w:val="fr-FR"/>
        </w:rPr>
      </w:pPr>
      <w:r>
        <w:rPr>
          <w:rFonts w:ascii="Arial Narrow" w:hAnsi="Arial Narrow"/>
          <w:lang w:val="fr-FR"/>
        </w:rPr>
        <w:t>Les bâtiments normalement chauffés étant systématiquement isolés, il convient de prendre C</w:t>
      </w:r>
      <w:r>
        <w:rPr>
          <w:rFonts w:ascii="Arial Narrow" w:hAnsi="Arial Narrow"/>
          <w:vertAlign w:val="subscript"/>
          <w:lang w:val="fr-FR"/>
        </w:rPr>
        <w:t>t</w:t>
      </w:r>
      <w:r w:rsidRPr="00786B5C">
        <w:rPr>
          <w:rFonts w:ascii="Arial Narrow" w:hAnsi="Arial Narrow"/>
          <w:lang w:val="fr-FR"/>
        </w:rPr>
        <w:t> = 1</w:t>
      </w:r>
      <w:r>
        <w:rPr>
          <w:rFonts w:ascii="Arial Narrow" w:hAnsi="Arial Narrow"/>
          <w:lang w:val="fr-FR"/>
        </w:rPr>
        <w:t xml:space="preserve"> sauf spécifications particulières dûment justifiées du projet individuel.</w:t>
      </w:r>
    </w:p>
    <w:p w14:paraId="4F51A82B" w14:textId="77777777" w:rsidR="002F4877" w:rsidRDefault="00AA4C09" w:rsidP="002F4877">
      <w:pPr>
        <w:spacing w:after="0"/>
        <w:jc w:val="both"/>
        <w:rPr>
          <w:rFonts w:ascii="Arial Narrow" w:hAnsi="Arial Narrow"/>
          <w:lang w:val="fr-FR"/>
        </w:rPr>
      </w:pPr>
      <w:r>
        <w:rPr>
          <w:noProof/>
          <w:lang w:val="fr-FR" w:eastAsia="fr-FR"/>
        </w:rPr>
        <w:drawing>
          <wp:anchor distT="0" distB="0" distL="114300" distR="114300" simplePos="0" relativeHeight="251653632" behindDoc="1" locked="0" layoutInCell="1" allowOverlap="1" wp14:anchorId="65D753F0" wp14:editId="46514460">
            <wp:simplePos x="0" y="0"/>
            <wp:positionH relativeFrom="column">
              <wp:posOffset>3977640</wp:posOffset>
            </wp:positionH>
            <wp:positionV relativeFrom="paragraph">
              <wp:posOffset>389890</wp:posOffset>
            </wp:positionV>
            <wp:extent cx="2459355" cy="1230630"/>
            <wp:effectExtent l="0" t="0" r="0" b="7620"/>
            <wp:wrapTight wrapText="bothSides">
              <wp:wrapPolygon edited="0">
                <wp:start x="0" y="0"/>
                <wp:lineTo x="0" y="21399"/>
                <wp:lineTo x="21416" y="21399"/>
                <wp:lineTo x="21416"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2459355" cy="1230630"/>
                    </a:xfrm>
                    <a:prstGeom prst="rect">
                      <a:avLst/>
                    </a:prstGeom>
                  </pic:spPr>
                </pic:pic>
              </a:graphicData>
            </a:graphic>
            <wp14:sizeRelH relativeFrom="page">
              <wp14:pctWidth>0</wp14:pctWidth>
            </wp14:sizeRelH>
            <wp14:sizeRelV relativeFrom="page">
              <wp14:pctHeight>0</wp14:pctHeight>
            </wp14:sizeRelV>
          </wp:anchor>
        </w:drawing>
      </w:r>
      <w:r w:rsidR="00F715C0">
        <w:rPr>
          <w:rFonts w:ascii="Arial Narrow" w:hAnsi="Arial Narrow"/>
          <w:lang w:val="fr-FR"/>
        </w:rPr>
        <w:t>Lorsque la toiture comporte des zones dont la pente vis-à</w:t>
      </w:r>
      <w:r w:rsidR="003D25A7">
        <w:rPr>
          <w:rFonts w:ascii="Arial Narrow" w:hAnsi="Arial Narrow"/>
          <w:lang w:val="fr-FR"/>
        </w:rPr>
        <w:t>-</w:t>
      </w:r>
      <w:r w:rsidR="00F715C0">
        <w:rPr>
          <w:rFonts w:ascii="Arial Narrow" w:hAnsi="Arial Narrow"/>
          <w:lang w:val="fr-FR"/>
        </w:rPr>
        <w:t>vis de l’écoulement de l’eau est inférieure à 3%, il y a lieu de tenir compte de l’augmentation en cas de pluie de</w:t>
      </w:r>
      <w:r w:rsidR="003D25A7">
        <w:rPr>
          <w:rFonts w:ascii="Arial Narrow" w:hAnsi="Arial Narrow"/>
          <w:lang w:val="fr-FR"/>
        </w:rPr>
        <w:t xml:space="preserve"> la densité de la neige résulta</w:t>
      </w:r>
      <w:r w:rsidR="00F715C0">
        <w:rPr>
          <w:rFonts w:ascii="Arial Narrow" w:hAnsi="Arial Narrow"/>
          <w:lang w:val="fr-FR"/>
        </w:rPr>
        <w:t>nt des difficultés d’évacuation de l’eau, de majorer la charge de neige sur ces zones de 0,2 kN/m</w:t>
      </w:r>
      <w:r w:rsidR="00F715C0">
        <w:rPr>
          <w:rFonts w:ascii="Arial Narrow" w:hAnsi="Arial Narrow"/>
          <w:vertAlign w:val="superscript"/>
          <w:lang w:val="fr-FR"/>
        </w:rPr>
        <w:t>2</w:t>
      </w:r>
      <w:r w:rsidR="00F715C0">
        <w:rPr>
          <w:rFonts w:ascii="Arial Narrow" w:hAnsi="Arial Narrow"/>
          <w:lang w:val="fr-FR"/>
        </w:rPr>
        <w:t>.</w:t>
      </w:r>
    </w:p>
    <w:p w14:paraId="0AAD4A66" w14:textId="77777777" w:rsidR="00F715C0" w:rsidRDefault="008C0CE3" w:rsidP="002F4877">
      <w:pPr>
        <w:spacing w:after="0"/>
        <w:jc w:val="both"/>
        <w:rPr>
          <w:rFonts w:ascii="Arial Narrow" w:hAnsi="Arial Narrow"/>
          <w:lang w:val="fr-FR"/>
        </w:rPr>
      </w:pPr>
      <w:r>
        <w:rPr>
          <w:rFonts w:ascii="Arial Narrow" w:hAnsi="Arial Narrow"/>
          <w:lang w:val="fr-FR"/>
        </w:rPr>
        <w:t>La majoration doit être appliquée non seulement à la zone à faible pente considérée, mais également sur une distance de 2</w:t>
      </w:r>
      <w:r w:rsidR="00730A49">
        <w:rPr>
          <w:rFonts w:ascii="Arial Narrow" w:hAnsi="Arial Narrow"/>
          <w:lang w:val="fr-FR"/>
        </w:rPr>
        <w:t> </w:t>
      </w:r>
      <w:r>
        <w:rPr>
          <w:rFonts w:ascii="Arial Narrow" w:hAnsi="Arial Narrow"/>
          <w:lang w:val="fr-FR"/>
        </w:rPr>
        <w:t>mètres dans toutes les directions au-delà de ses limites.</w:t>
      </w:r>
    </w:p>
    <w:p w14:paraId="350BD730" w14:textId="77777777" w:rsidR="008C0CE3" w:rsidRPr="00F715C0" w:rsidRDefault="008C0CE3" w:rsidP="002F4877">
      <w:pPr>
        <w:spacing w:after="0"/>
        <w:jc w:val="both"/>
        <w:rPr>
          <w:rFonts w:ascii="Arial Narrow" w:hAnsi="Arial Narrow"/>
          <w:lang w:val="fr-FR"/>
        </w:rPr>
      </w:pPr>
      <w:r>
        <w:rPr>
          <w:rFonts w:ascii="Arial Narrow" w:hAnsi="Arial Narrow"/>
          <w:lang w:val="fr-FR"/>
        </w:rPr>
        <w:t>La figure ci-dessous montre les surfaces où appliquer</w:t>
      </w:r>
      <w:r w:rsidR="00690E17">
        <w:rPr>
          <w:rFonts w:ascii="Arial Narrow" w:hAnsi="Arial Narrow"/>
          <w:lang w:val="fr-FR"/>
        </w:rPr>
        <w:t xml:space="preserve"> la majoration dans le cas particulier d’une noue, lorsque la pente du fil d’eau à l’intersection est faible</w:t>
      </w:r>
      <w:r w:rsidR="00440567">
        <w:rPr>
          <w:rFonts w:ascii="Arial Narrow" w:hAnsi="Arial Narrow"/>
          <w:lang w:val="fr-FR"/>
        </w:rPr>
        <w:t xml:space="preserve"> </w:t>
      </w:r>
      <w:r w:rsidR="00690E17">
        <w:rPr>
          <w:rFonts w:ascii="Arial Narrow" w:hAnsi="Arial Narrow"/>
          <w:lang w:val="fr-FR"/>
        </w:rPr>
        <w:t>(inférieure à 3%) et celle de chacun des deux versants supérieure ou égale à 3%. La zone à pente faible d’écoulement est en effet, dans ce cas, réduite à la ligne d’intersection, et les su</w:t>
      </w:r>
      <w:r w:rsidR="00440567">
        <w:rPr>
          <w:rFonts w:ascii="Arial Narrow" w:hAnsi="Arial Narrow"/>
          <w:lang w:val="fr-FR"/>
        </w:rPr>
        <w:t>r</w:t>
      </w:r>
      <w:r w:rsidR="00690E17">
        <w:rPr>
          <w:rFonts w:ascii="Arial Narrow" w:hAnsi="Arial Narrow"/>
          <w:lang w:val="fr-FR"/>
        </w:rPr>
        <w:t>faces où appliquer la majoration sont uniquement celles correspond</w:t>
      </w:r>
      <w:r w:rsidR="00AC2E2C">
        <w:rPr>
          <w:rFonts w:ascii="Arial Narrow" w:hAnsi="Arial Narrow"/>
          <w:lang w:val="fr-FR"/>
        </w:rPr>
        <w:t>a</w:t>
      </w:r>
      <w:r w:rsidR="00690E17">
        <w:rPr>
          <w:rFonts w:ascii="Arial Narrow" w:hAnsi="Arial Narrow"/>
          <w:lang w:val="fr-FR"/>
        </w:rPr>
        <w:t>nt à la distance des 2 mètres indiquée plus haut.</w:t>
      </w:r>
    </w:p>
    <w:p w14:paraId="224B25C1" w14:textId="77777777" w:rsidR="000461B1" w:rsidRPr="007541D5" w:rsidRDefault="007541D5" w:rsidP="007541D5">
      <w:pPr>
        <w:pStyle w:val="Default"/>
        <w:rPr>
          <w:rFonts w:ascii="Arial Narrow" w:hAnsi="Arial Narrow"/>
          <w:b/>
          <w:bCs/>
          <w:sz w:val="28"/>
          <w:szCs w:val="28"/>
        </w:rPr>
      </w:pPr>
      <w:r w:rsidRPr="007541D5">
        <w:rPr>
          <w:rFonts w:ascii="Arial Narrow" w:hAnsi="Arial Narrow"/>
          <w:b/>
          <w:bCs/>
          <w:sz w:val="28"/>
          <w:szCs w:val="28"/>
        </w:rPr>
        <w:t>5.3 Coefficients de forme pour les toitures</w:t>
      </w:r>
    </w:p>
    <w:p w14:paraId="37F4245F" w14:textId="77777777" w:rsidR="007541D5" w:rsidRDefault="007541D5" w:rsidP="00947CE7">
      <w:pPr>
        <w:spacing w:after="0"/>
        <w:jc w:val="both"/>
        <w:rPr>
          <w:rFonts w:ascii="Arial Narrow" w:hAnsi="Arial Narrow"/>
          <w:lang w:val="fr-FR"/>
        </w:rPr>
      </w:pPr>
      <w:r w:rsidRPr="007541D5">
        <w:rPr>
          <w:rFonts w:ascii="Arial Narrow" w:hAnsi="Arial Narrow"/>
          <w:b/>
          <w:lang w:val="fr-FR"/>
        </w:rPr>
        <w:t>5.3.1 Généralités</w:t>
      </w:r>
    </w:p>
    <w:p w14:paraId="2C242063" w14:textId="77777777" w:rsidR="007541D5" w:rsidRDefault="007541D5" w:rsidP="00947CE7">
      <w:pPr>
        <w:spacing w:after="0"/>
        <w:jc w:val="both"/>
        <w:rPr>
          <w:rFonts w:ascii="Arial Narrow" w:hAnsi="Arial Narrow"/>
          <w:lang w:val="fr-FR"/>
        </w:rPr>
      </w:pPr>
      <w:r>
        <w:rPr>
          <w:rFonts w:ascii="Arial Narrow" w:hAnsi="Arial Narrow"/>
          <w:lang w:val="fr-FR"/>
        </w:rPr>
        <w:t>Cet article donne les coefficients de forme des toitures pour les dispositions de charge de neige sans accumulation pour tous les types de toitures considérés dans l’Eurocode.</w:t>
      </w:r>
    </w:p>
    <w:p w14:paraId="00FB4192" w14:textId="77777777" w:rsidR="007541D5" w:rsidRDefault="007541D5" w:rsidP="007541D5">
      <w:pPr>
        <w:spacing w:before="60" w:after="0"/>
        <w:jc w:val="center"/>
        <w:rPr>
          <w:rFonts w:ascii="Arial Narrow" w:hAnsi="Arial Narrow"/>
          <w:lang w:val="fr-FR"/>
        </w:rPr>
      </w:pPr>
      <w:r>
        <w:rPr>
          <w:rFonts w:ascii="Arial Narrow" w:hAnsi="Arial Narrow"/>
          <w:lang w:val="fr-FR"/>
        </w:rPr>
        <w:t>Tableau 5.2 – Coefficients de forme</w:t>
      </w:r>
    </w:p>
    <w:tbl>
      <w:tblPr>
        <w:tblStyle w:val="Grilledutableau"/>
        <w:tblW w:w="10114" w:type="dxa"/>
        <w:tblLook w:val="04A0" w:firstRow="1" w:lastRow="0" w:firstColumn="1" w:lastColumn="0" w:noHBand="0" w:noVBand="1"/>
      </w:tblPr>
      <w:tblGrid>
        <w:gridCol w:w="3652"/>
        <w:gridCol w:w="2154"/>
        <w:gridCol w:w="2154"/>
        <w:gridCol w:w="2154"/>
      </w:tblGrid>
      <w:tr w:rsidR="007541D5" w14:paraId="0CD3BFC4" w14:textId="77777777" w:rsidTr="007541D5">
        <w:tc>
          <w:tcPr>
            <w:tcW w:w="3652" w:type="dxa"/>
            <w:vAlign w:val="center"/>
          </w:tcPr>
          <w:p w14:paraId="420F3C14" w14:textId="77777777" w:rsidR="007541D5" w:rsidRPr="007541D5" w:rsidRDefault="007541D5" w:rsidP="007541D5">
            <w:pPr>
              <w:spacing w:after="0"/>
              <w:jc w:val="center"/>
              <w:rPr>
                <w:rFonts w:ascii="Symbol" w:hAnsi="Symbol"/>
                <w:lang w:val="fr-FR"/>
              </w:rPr>
            </w:pPr>
            <w:r>
              <w:rPr>
                <w:rFonts w:ascii="Symbol" w:hAnsi="Symbol"/>
                <w:lang w:val="fr-FR"/>
              </w:rPr>
              <w:t></w:t>
            </w:r>
            <w:r>
              <w:rPr>
                <w:rFonts w:ascii="Arial Narrow" w:hAnsi="Arial Narrow"/>
                <w:lang w:val="fr-FR"/>
              </w:rPr>
              <w:t xml:space="preserve"> (angle du toit avec l’horizontale)</w:t>
            </w:r>
          </w:p>
        </w:tc>
        <w:tc>
          <w:tcPr>
            <w:tcW w:w="2154" w:type="dxa"/>
            <w:vAlign w:val="center"/>
          </w:tcPr>
          <w:p w14:paraId="5D80B464" w14:textId="77777777" w:rsidR="007541D5" w:rsidRPr="007541D5" w:rsidRDefault="007541D5" w:rsidP="007541D5">
            <w:pPr>
              <w:spacing w:after="0"/>
              <w:jc w:val="center"/>
              <w:rPr>
                <w:rFonts w:ascii="Symbol" w:hAnsi="Symbol"/>
                <w:lang w:val="fr-FR"/>
              </w:rPr>
            </w:pPr>
            <w:r>
              <w:rPr>
                <w:rFonts w:ascii="Arial Narrow" w:hAnsi="Arial Narrow"/>
                <w:lang w:val="fr-FR"/>
              </w:rPr>
              <w:t>0° </w:t>
            </w:r>
            <w:r>
              <w:rPr>
                <w:rFonts w:ascii="Arial Narrow" w:hAnsi="Arial Narrow"/>
                <w:lang w:val="fr-FR"/>
              </w:rPr>
              <w:sym w:font="SymbolGD" w:char="F03C"/>
            </w:r>
            <w:r>
              <w:rPr>
                <w:rFonts w:ascii="Arial Narrow" w:hAnsi="Arial Narrow"/>
                <w:lang w:val="fr-FR"/>
              </w:rPr>
              <w:t> </w:t>
            </w:r>
            <w:r>
              <w:rPr>
                <w:rFonts w:ascii="Symbol" w:hAnsi="Symbol"/>
                <w:lang w:val="fr-FR"/>
              </w:rPr>
              <w:t></w:t>
            </w:r>
            <w:r>
              <w:rPr>
                <w:rFonts w:ascii="Arial Narrow" w:hAnsi="Arial Narrow"/>
                <w:lang w:val="fr-FR"/>
              </w:rPr>
              <w:t> </w:t>
            </w:r>
            <w:r>
              <w:rPr>
                <w:rFonts w:ascii="Arial Narrow" w:hAnsi="Arial Narrow"/>
                <w:lang w:val="fr-FR"/>
              </w:rPr>
              <w:sym w:font="SymbolGD" w:char="F03C"/>
            </w:r>
            <w:r>
              <w:rPr>
                <w:rFonts w:ascii="Arial Narrow" w:hAnsi="Arial Narrow"/>
                <w:lang w:val="fr-FR"/>
              </w:rPr>
              <w:t> 30°</w:t>
            </w:r>
          </w:p>
        </w:tc>
        <w:tc>
          <w:tcPr>
            <w:tcW w:w="2154" w:type="dxa"/>
            <w:vAlign w:val="center"/>
          </w:tcPr>
          <w:p w14:paraId="2D953F90" w14:textId="77777777" w:rsidR="007541D5" w:rsidRDefault="007541D5" w:rsidP="007541D5">
            <w:pPr>
              <w:spacing w:after="0"/>
              <w:jc w:val="center"/>
              <w:rPr>
                <w:rFonts w:ascii="Arial Narrow" w:hAnsi="Arial Narrow"/>
                <w:lang w:val="fr-FR"/>
              </w:rPr>
            </w:pPr>
            <w:r>
              <w:rPr>
                <w:rFonts w:ascii="Arial Narrow" w:hAnsi="Arial Narrow"/>
                <w:lang w:val="fr-FR"/>
              </w:rPr>
              <w:t>30° </w:t>
            </w:r>
            <w:r>
              <w:rPr>
                <w:rFonts w:ascii="Arial Narrow" w:hAnsi="Arial Narrow"/>
                <w:lang w:val="fr-FR"/>
              </w:rPr>
              <w:sym w:font="SymbolGD" w:char="F03C"/>
            </w:r>
            <w:r>
              <w:rPr>
                <w:rFonts w:ascii="Arial Narrow" w:hAnsi="Arial Narrow"/>
                <w:lang w:val="fr-FR"/>
              </w:rPr>
              <w:t> </w:t>
            </w:r>
            <w:r>
              <w:rPr>
                <w:rFonts w:ascii="Symbol" w:hAnsi="Symbol"/>
                <w:lang w:val="fr-FR"/>
              </w:rPr>
              <w:t></w:t>
            </w:r>
            <w:r>
              <w:rPr>
                <w:rFonts w:ascii="Arial Narrow" w:hAnsi="Arial Narrow"/>
                <w:lang w:val="fr-FR"/>
              </w:rPr>
              <w:t> </w:t>
            </w:r>
            <w:r>
              <w:rPr>
                <w:rFonts w:ascii="Arial Narrow" w:hAnsi="Arial Narrow"/>
                <w:lang w:val="fr-FR"/>
              </w:rPr>
              <w:sym w:font="SymbolGD" w:char="F03C"/>
            </w:r>
            <w:r>
              <w:rPr>
                <w:rFonts w:ascii="Arial Narrow" w:hAnsi="Arial Narrow"/>
                <w:lang w:val="fr-FR"/>
              </w:rPr>
              <w:t> 60°</w:t>
            </w:r>
          </w:p>
        </w:tc>
        <w:tc>
          <w:tcPr>
            <w:tcW w:w="2154" w:type="dxa"/>
            <w:vAlign w:val="center"/>
          </w:tcPr>
          <w:p w14:paraId="51B44BFB" w14:textId="77777777" w:rsidR="007541D5" w:rsidRPr="007541D5" w:rsidRDefault="007541D5" w:rsidP="007541D5">
            <w:pPr>
              <w:spacing w:after="0"/>
              <w:jc w:val="center"/>
              <w:rPr>
                <w:rFonts w:ascii="Symbol" w:hAnsi="Symbol"/>
                <w:lang w:val="fr-FR"/>
              </w:rPr>
            </w:pPr>
            <w:r>
              <w:rPr>
                <w:rFonts w:ascii="Symbol" w:hAnsi="Symbol"/>
                <w:lang w:val="fr-FR"/>
              </w:rPr>
              <w:t></w:t>
            </w:r>
            <w:r>
              <w:rPr>
                <w:rFonts w:ascii="Arial Narrow" w:hAnsi="Arial Narrow"/>
                <w:lang w:val="fr-FR"/>
              </w:rPr>
              <w:t> </w:t>
            </w:r>
            <w:r>
              <w:rPr>
                <w:rFonts w:ascii="Arial Narrow" w:hAnsi="Arial Narrow"/>
                <w:lang w:val="fr-FR"/>
              </w:rPr>
              <w:sym w:font="SymbolGD" w:char="F03E"/>
            </w:r>
            <w:r>
              <w:rPr>
                <w:rFonts w:ascii="Arial Narrow" w:hAnsi="Arial Narrow"/>
                <w:lang w:val="fr-FR"/>
              </w:rPr>
              <w:t> 60°</w:t>
            </w:r>
          </w:p>
        </w:tc>
      </w:tr>
      <w:tr w:rsidR="007541D5" w14:paraId="3909DA79" w14:textId="77777777" w:rsidTr="007541D5">
        <w:tc>
          <w:tcPr>
            <w:tcW w:w="3652" w:type="dxa"/>
            <w:vAlign w:val="center"/>
          </w:tcPr>
          <w:p w14:paraId="3270850A" w14:textId="77777777" w:rsidR="007541D5" w:rsidRPr="007541D5" w:rsidRDefault="007541D5" w:rsidP="007541D5">
            <w:pPr>
              <w:spacing w:after="0"/>
              <w:jc w:val="center"/>
              <w:rPr>
                <w:rFonts w:ascii="Symbol" w:hAnsi="Symbol"/>
                <w:vertAlign w:val="subscript"/>
                <w:lang w:val="fr-FR"/>
              </w:rPr>
            </w:pPr>
            <w:r>
              <w:rPr>
                <w:rFonts w:ascii="Symbol" w:hAnsi="Symbol"/>
                <w:lang w:val="fr-FR"/>
              </w:rPr>
              <w:t></w:t>
            </w:r>
            <w:r>
              <w:rPr>
                <w:rFonts w:ascii="Symbol" w:hAnsi="Symbol"/>
                <w:vertAlign w:val="subscript"/>
                <w:lang w:val="fr-FR"/>
              </w:rPr>
              <w:t></w:t>
            </w:r>
          </w:p>
        </w:tc>
        <w:tc>
          <w:tcPr>
            <w:tcW w:w="2154" w:type="dxa"/>
            <w:vAlign w:val="center"/>
          </w:tcPr>
          <w:p w14:paraId="21ACAB60" w14:textId="77777777" w:rsidR="007541D5" w:rsidRDefault="007541D5" w:rsidP="007541D5">
            <w:pPr>
              <w:spacing w:after="0"/>
              <w:jc w:val="center"/>
              <w:rPr>
                <w:rFonts w:ascii="Arial Narrow" w:hAnsi="Arial Narrow"/>
                <w:lang w:val="fr-FR"/>
              </w:rPr>
            </w:pPr>
            <w:r>
              <w:rPr>
                <w:rFonts w:ascii="Arial Narrow" w:hAnsi="Arial Narrow"/>
                <w:lang w:val="fr-FR"/>
              </w:rPr>
              <w:t>0,8</w:t>
            </w:r>
          </w:p>
        </w:tc>
        <w:tc>
          <w:tcPr>
            <w:tcW w:w="2154" w:type="dxa"/>
            <w:vAlign w:val="center"/>
          </w:tcPr>
          <w:p w14:paraId="78373413" w14:textId="77777777" w:rsidR="007541D5" w:rsidRPr="007541D5" w:rsidRDefault="007541D5" w:rsidP="007541D5">
            <w:pPr>
              <w:spacing w:after="0"/>
              <w:jc w:val="center"/>
              <w:rPr>
                <w:rFonts w:ascii="Symbol" w:hAnsi="Symbol"/>
                <w:lang w:val="fr-FR"/>
              </w:rPr>
            </w:pPr>
            <w:r>
              <w:rPr>
                <w:rFonts w:ascii="Arial Narrow" w:hAnsi="Arial Narrow"/>
                <w:lang w:val="fr-FR"/>
              </w:rPr>
              <w:t xml:space="preserve">0,8(60 – </w:t>
            </w:r>
            <w:r>
              <w:rPr>
                <w:rFonts w:ascii="Symbol" w:hAnsi="Symbol"/>
                <w:lang w:val="fr-FR"/>
              </w:rPr>
              <w:t></w:t>
            </w:r>
            <w:r>
              <w:rPr>
                <w:rFonts w:ascii="Arial Narrow" w:hAnsi="Arial Narrow"/>
                <w:lang w:val="fr-FR"/>
              </w:rPr>
              <w:t>)/30</w:t>
            </w:r>
          </w:p>
        </w:tc>
        <w:tc>
          <w:tcPr>
            <w:tcW w:w="2154" w:type="dxa"/>
            <w:vAlign w:val="center"/>
          </w:tcPr>
          <w:p w14:paraId="78D5B190" w14:textId="77777777" w:rsidR="007541D5" w:rsidRDefault="007541D5" w:rsidP="007541D5">
            <w:pPr>
              <w:spacing w:after="0"/>
              <w:jc w:val="center"/>
              <w:rPr>
                <w:rFonts w:ascii="Arial Narrow" w:hAnsi="Arial Narrow"/>
                <w:lang w:val="fr-FR"/>
              </w:rPr>
            </w:pPr>
            <w:r>
              <w:rPr>
                <w:rFonts w:ascii="Arial Narrow" w:hAnsi="Arial Narrow"/>
                <w:lang w:val="fr-FR"/>
              </w:rPr>
              <w:t>0</w:t>
            </w:r>
          </w:p>
        </w:tc>
      </w:tr>
      <w:tr w:rsidR="007541D5" w14:paraId="29EAF286" w14:textId="77777777" w:rsidTr="007541D5">
        <w:tc>
          <w:tcPr>
            <w:tcW w:w="3652" w:type="dxa"/>
            <w:vAlign w:val="center"/>
          </w:tcPr>
          <w:p w14:paraId="4A0F22DB" w14:textId="77777777" w:rsidR="007541D5" w:rsidRPr="007541D5" w:rsidRDefault="007541D5" w:rsidP="007541D5">
            <w:pPr>
              <w:spacing w:after="0"/>
              <w:jc w:val="center"/>
              <w:rPr>
                <w:rFonts w:ascii="Symbol" w:hAnsi="Symbol"/>
                <w:vertAlign w:val="subscript"/>
                <w:lang w:val="fr-FR"/>
              </w:rPr>
            </w:pPr>
            <w:r>
              <w:rPr>
                <w:rFonts w:ascii="Symbol" w:hAnsi="Symbol"/>
                <w:lang w:val="fr-FR"/>
              </w:rPr>
              <w:t></w:t>
            </w:r>
            <w:r>
              <w:rPr>
                <w:rFonts w:ascii="Symbol" w:hAnsi="Symbol"/>
                <w:vertAlign w:val="subscript"/>
                <w:lang w:val="fr-FR"/>
              </w:rPr>
              <w:t></w:t>
            </w:r>
          </w:p>
        </w:tc>
        <w:tc>
          <w:tcPr>
            <w:tcW w:w="2154" w:type="dxa"/>
            <w:vAlign w:val="center"/>
          </w:tcPr>
          <w:p w14:paraId="41B90FAA" w14:textId="77777777" w:rsidR="007541D5" w:rsidRPr="007541D5" w:rsidRDefault="007541D5" w:rsidP="007541D5">
            <w:pPr>
              <w:spacing w:after="0"/>
              <w:jc w:val="center"/>
              <w:rPr>
                <w:rFonts w:ascii="Symbol" w:hAnsi="Symbol"/>
                <w:lang w:val="fr-FR"/>
              </w:rPr>
            </w:pPr>
            <w:r>
              <w:rPr>
                <w:rFonts w:ascii="Arial Narrow" w:hAnsi="Arial Narrow"/>
                <w:lang w:val="fr-FR"/>
              </w:rPr>
              <w:t xml:space="preserve">0,8 + 0,8 </w:t>
            </w:r>
            <w:r>
              <w:rPr>
                <w:rFonts w:ascii="Symbol" w:hAnsi="Symbol"/>
                <w:lang w:val="fr-FR"/>
              </w:rPr>
              <w:t></w:t>
            </w:r>
            <w:r>
              <w:rPr>
                <w:rFonts w:ascii="Arial Narrow" w:hAnsi="Arial Narrow"/>
                <w:lang w:val="fr-FR"/>
              </w:rPr>
              <w:t xml:space="preserve"> / 30</w:t>
            </w:r>
          </w:p>
        </w:tc>
        <w:tc>
          <w:tcPr>
            <w:tcW w:w="2154" w:type="dxa"/>
            <w:vAlign w:val="center"/>
          </w:tcPr>
          <w:p w14:paraId="739ABA02" w14:textId="77777777" w:rsidR="007541D5" w:rsidRDefault="007541D5" w:rsidP="007541D5">
            <w:pPr>
              <w:spacing w:after="0"/>
              <w:jc w:val="center"/>
              <w:rPr>
                <w:rFonts w:ascii="Arial Narrow" w:hAnsi="Arial Narrow"/>
                <w:lang w:val="fr-FR"/>
              </w:rPr>
            </w:pPr>
            <w:r>
              <w:rPr>
                <w:rFonts w:ascii="Arial Narrow" w:hAnsi="Arial Narrow"/>
                <w:lang w:val="fr-FR"/>
              </w:rPr>
              <w:t>1,6</w:t>
            </w:r>
          </w:p>
        </w:tc>
        <w:tc>
          <w:tcPr>
            <w:tcW w:w="2154" w:type="dxa"/>
            <w:vAlign w:val="center"/>
          </w:tcPr>
          <w:p w14:paraId="11DEC2FC" w14:textId="77777777" w:rsidR="007541D5" w:rsidRDefault="007541D5" w:rsidP="007541D5">
            <w:pPr>
              <w:spacing w:after="0"/>
              <w:jc w:val="center"/>
              <w:rPr>
                <w:rFonts w:ascii="Arial Narrow" w:hAnsi="Arial Narrow"/>
                <w:lang w:val="fr-FR"/>
              </w:rPr>
            </w:pPr>
            <w:r>
              <w:rPr>
                <w:rFonts w:ascii="Arial Narrow" w:hAnsi="Arial Narrow"/>
                <w:lang w:val="fr-FR"/>
              </w:rPr>
              <w:t>_</w:t>
            </w:r>
          </w:p>
        </w:tc>
      </w:tr>
    </w:tbl>
    <w:p w14:paraId="3566C244" w14:textId="77777777" w:rsidR="007541D5" w:rsidRPr="00C36B23" w:rsidRDefault="00C36B23" w:rsidP="00C36B23">
      <w:pPr>
        <w:spacing w:before="120" w:after="0"/>
        <w:jc w:val="both"/>
        <w:rPr>
          <w:rFonts w:ascii="Arial Narrow" w:hAnsi="Arial Narrow"/>
          <w:b/>
          <w:lang w:val="fr-FR"/>
        </w:rPr>
      </w:pPr>
      <w:r w:rsidRPr="00C36B23">
        <w:rPr>
          <w:rFonts w:ascii="Arial Narrow" w:hAnsi="Arial Narrow"/>
          <w:b/>
          <w:lang w:val="fr-FR"/>
        </w:rPr>
        <w:t>5.3.2 Toitures à un seul versant</w:t>
      </w:r>
    </w:p>
    <w:p w14:paraId="42377E66" w14:textId="77777777" w:rsidR="00C36B23" w:rsidRDefault="00C36B23" w:rsidP="00947CE7">
      <w:pPr>
        <w:spacing w:after="0"/>
        <w:jc w:val="both"/>
        <w:rPr>
          <w:rFonts w:ascii="Arial Narrow" w:hAnsi="Arial Narrow"/>
          <w:lang w:val="fr-FR"/>
        </w:rPr>
      </w:pPr>
      <w:r>
        <w:rPr>
          <w:rFonts w:ascii="Arial Narrow" w:hAnsi="Arial Narrow"/>
          <w:lang w:val="fr-FR"/>
        </w:rPr>
        <w:t xml:space="preserve">Le coefficient de forme </w:t>
      </w:r>
      <w:r>
        <w:rPr>
          <w:rFonts w:ascii="Symbol" w:hAnsi="Symbol"/>
          <w:lang w:val="fr-FR"/>
        </w:rPr>
        <w:t></w:t>
      </w:r>
      <w:r>
        <w:rPr>
          <w:rFonts w:ascii="Arial Narrow" w:hAnsi="Arial Narrow"/>
          <w:vertAlign w:val="subscript"/>
          <w:lang w:val="fr-FR"/>
        </w:rPr>
        <w:t>1</w:t>
      </w:r>
      <w:r>
        <w:rPr>
          <w:rFonts w:ascii="Arial Narrow" w:hAnsi="Arial Narrow"/>
          <w:lang w:val="fr-FR"/>
        </w:rPr>
        <w:t xml:space="preserve"> à utiliser pour les toitures à un seul versant est donné par le tab leau 5.2 et par la figure 5.2. </w:t>
      </w:r>
      <w:proofErr w:type="gramStart"/>
      <w:r>
        <w:rPr>
          <w:rFonts w:ascii="Arial Narrow" w:hAnsi="Arial Narrow"/>
          <w:lang w:val="fr-FR"/>
        </w:rPr>
        <w:t>les</w:t>
      </w:r>
      <w:proofErr w:type="gramEnd"/>
      <w:r>
        <w:rPr>
          <w:rFonts w:ascii="Arial Narrow" w:hAnsi="Arial Narrow"/>
          <w:lang w:val="fr-FR"/>
        </w:rPr>
        <w:t xml:space="preserve"> valeurs données dans le tableau 5.2 s’appliquent lorsque la neige n’est pas emp^échée de glisser de la toiture. Lorsqu’il y a des barres ou autres obstacles au déplacement de la neige, ou encore lorsqu’il y a un acrotère en rive basse de la toiture, il convient de ne pas prendre pour le coefficient de forme </w:t>
      </w:r>
      <w:r>
        <w:rPr>
          <w:rFonts w:ascii="Symbol" w:hAnsi="Symbol"/>
          <w:lang w:val="fr-FR"/>
        </w:rPr>
        <w:t></w:t>
      </w:r>
      <w:r w:rsidRPr="00C36B23">
        <w:rPr>
          <w:rFonts w:ascii="Arial Narrow" w:hAnsi="Arial Narrow"/>
          <w:vertAlign w:val="subscript"/>
          <w:lang w:val="fr-FR"/>
        </w:rPr>
        <w:t>1</w:t>
      </w:r>
      <w:r>
        <w:rPr>
          <w:rFonts w:ascii="Arial Narrow" w:hAnsi="Arial Narrow"/>
          <w:lang w:val="fr-FR"/>
        </w:rPr>
        <w:t xml:space="preserve"> de valeur inférieure à 0,8.</w:t>
      </w:r>
    </w:p>
    <w:p w14:paraId="65F8E4C5" w14:textId="77777777" w:rsidR="00C36B23" w:rsidRDefault="00C36B23" w:rsidP="00947CE7">
      <w:pPr>
        <w:spacing w:after="0"/>
        <w:jc w:val="both"/>
        <w:rPr>
          <w:rFonts w:ascii="Arial Narrow" w:hAnsi="Arial Narrow"/>
          <w:lang w:val="fr-FR"/>
        </w:rPr>
      </w:pPr>
      <w:r>
        <w:rPr>
          <w:rFonts w:ascii="Arial Narrow" w:hAnsi="Arial Narrow"/>
          <w:lang w:val="fr-FR"/>
        </w:rPr>
        <w:t>Il convient d’utiliser la disposition de charge de la figure 5.2, aussi bien pour les cas de charge avec accumulation (cas ‘ii)) que sans accumulation (cas ‘i) et s</w:t>
      </w:r>
      <w:r>
        <w:rPr>
          <w:rFonts w:ascii="Arial Narrow" w:hAnsi="Arial Narrow"/>
          <w:vertAlign w:val="subscript"/>
          <w:lang w:val="fr-FR"/>
        </w:rPr>
        <w:t>A</w:t>
      </w:r>
      <w:r>
        <w:rPr>
          <w:rFonts w:ascii="Arial Narrow" w:hAnsi="Arial Narrow"/>
          <w:lang w:val="fr-FR"/>
        </w:rPr>
        <w:t>).</w:t>
      </w:r>
    </w:p>
    <w:p w14:paraId="186D51FB" w14:textId="77777777" w:rsidR="00C36B23" w:rsidRDefault="00C36B23" w:rsidP="00C36B23">
      <w:pPr>
        <w:spacing w:after="0"/>
        <w:jc w:val="center"/>
        <w:rPr>
          <w:rFonts w:ascii="Symbol" w:hAnsi="Symbol"/>
          <w:lang w:val="fr-FR"/>
        </w:rPr>
      </w:pPr>
      <w:r>
        <w:rPr>
          <w:noProof/>
          <w:lang w:val="fr-FR" w:eastAsia="fr-FR"/>
        </w:rPr>
        <w:lastRenderedPageBreak/>
        <w:drawing>
          <wp:inline distT="0" distB="0" distL="0" distR="0" wp14:anchorId="1B2EBC48" wp14:editId="36B8E939">
            <wp:extent cx="2875548" cy="2023533"/>
            <wp:effectExtent l="0" t="0" r="127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2891809" cy="2034976"/>
                    </a:xfrm>
                    <a:prstGeom prst="rect">
                      <a:avLst/>
                    </a:prstGeom>
                  </pic:spPr>
                </pic:pic>
              </a:graphicData>
            </a:graphic>
          </wp:inline>
        </w:drawing>
      </w:r>
    </w:p>
    <w:p w14:paraId="34EEB9B0" w14:textId="77777777" w:rsidR="00C36B23" w:rsidRPr="00C36B23" w:rsidRDefault="00C36B23" w:rsidP="00C36B23">
      <w:pPr>
        <w:spacing w:after="120"/>
        <w:jc w:val="center"/>
        <w:rPr>
          <w:rFonts w:ascii="Arial Narrow" w:hAnsi="Arial Narrow"/>
          <w:lang w:val="fr-FR"/>
        </w:rPr>
      </w:pPr>
      <w:r w:rsidRPr="00C36B23">
        <w:rPr>
          <w:rFonts w:ascii="Arial Narrow" w:hAnsi="Arial Narrow"/>
          <w:lang w:val="fr-FR"/>
        </w:rPr>
        <w:t>Figure 5.2 - Coefficient de forme pour une toiture à versant unique</w:t>
      </w:r>
    </w:p>
    <w:p w14:paraId="455674EC" w14:textId="77777777" w:rsidR="00C36B23" w:rsidRPr="007637F7" w:rsidRDefault="00DD4506" w:rsidP="007637F7">
      <w:pPr>
        <w:spacing w:before="120" w:after="0"/>
        <w:jc w:val="both"/>
        <w:rPr>
          <w:rFonts w:ascii="Arial Narrow" w:hAnsi="Arial Narrow"/>
          <w:b/>
          <w:lang w:val="fr-FR"/>
        </w:rPr>
      </w:pPr>
      <w:r w:rsidRPr="007637F7">
        <w:rPr>
          <w:rFonts w:ascii="Arial Narrow" w:hAnsi="Arial Narrow"/>
          <w:b/>
          <w:lang w:val="fr-FR"/>
        </w:rPr>
        <w:t>5.3.3 Toitures à deux versants</w:t>
      </w:r>
    </w:p>
    <w:p w14:paraId="20D04F5D" w14:textId="77777777" w:rsidR="00DD4506" w:rsidRDefault="00D95EF7" w:rsidP="00947CE7">
      <w:pPr>
        <w:spacing w:after="0"/>
        <w:jc w:val="both"/>
        <w:rPr>
          <w:rFonts w:ascii="Arial Narrow" w:hAnsi="Arial Narrow"/>
          <w:lang w:val="fr-FR"/>
        </w:rPr>
      </w:pPr>
      <w:r>
        <w:rPr>
          <w:rFonts w:ascii="Arial Narrow" w:hAnsi="Arial Narrow"/>
          <w:lang w:val="fr-FR"/>
        </w:rPr>
        <w:t xml:space="preserve">Les coefficients de forme à utiliser sont donnés sur la figure 5.3, </w:t>
      </w:r>
      <w:r>
        <w:rPr>
          <w:rFonts w:ascii="Symbol" w:hAnsi="Symbol"/>
          <w:lang w:val="fr-FR"/>
        </w:rPr>
        <w:t></w:t>
      </w:r>
      <w:r>
        <w:rPr>
          <w:rFonts w:ascii="Arial Narrow" w:hAnsi="Arial Narrow"/>
          <w:vertAlign w:val="subscript"/>
          <w:lang w:val="fr-FR"/>
        </w:rPr>
        <w:t>1</w:t>
      </w:r>
      <w:r>
        <w:rPr>
          <w:rFonts w:ascii="Arial Narrow" w:hAnsi="Arial Narrow"/>
          <w:lang w:val="fr-FR"/>
        </w:rPr>
        <w:t xml:space="preserve"> étant indiqué dans le tableau 5.2 s’appliquent lorsque la neige n’est pas empêchée de glisser de la toiture. Lorsqu’il y a des barres ou d’autres obstacles au déplacement de la neige, ou encore lorsqu’il y a un acrotère en rive basse de la toiture, il convient de ne pas prendre pour coefficient de forme </w:t>
      </w:r>
      <w:r>
        <w:rPr>
          <w:rFonts w:ascii="Symbol" w:hAnsi="Symbol"/>
          <w:lang w:val="fr-FR"/>
        </w:rPr>
        <w:t></w:t>
      </w:r>
      <w:r>
        <w:rPr>
          <w:rFonts w:ascii="Arial Narrow" w:hAnsi="Arial Narrow"/>
          <w:vertAlign w:val="subscript"/>
          <w:lang w:val="fr-FR"/>
        </w:rPr>
        <w:t>1</w:t>
      </w:r>
      <w:r>
        <w:rPr>
          <w:rFonts w:ascii="Arial Narrow" w:hAnsi="Arial Narrow"/>
          <w:lang w:val="fr-FR"/>
        </w:rPr>
        <w:t xml:space="preserve"> de valeur inférieure à 0,8.</w:t>
      </w:r>
    </w:p>
    <w:p w14:paraId="72815D27" w14:textId="77777777" w:rsidR="00D95EF7" w:rsidRDefault="00D951B8" w:rsidP="00D951B8">
      <w:pPr>
        <w:spacing w:after="0"/>
        <w:jc w:val="center"/>
        <w:rPr>
          <w:rFonts w:ascii="Arial Narrow" w:hAnsi="Arial Narrow"/>
          <w:lang w:val="fr-FR"/>
        </w:rPr>
      </w:pPr>
      <w:r>
        <w:rPr>
          <w:noProof/>
          <w:lang w:val="fr-FR" w:eastAsia="fr-FR"/>
        </w:rPr>
        <w:drawing>
          <wp:inline distT="0" distB="0" distL="0" distR="0" wp14:anchorId="0AEFE694" wp14:editId="6ED7FB15">
            <wp:extent cx="4584031" cy="2820306"/>
            <wp:effectExtent l="0" t="0" r="762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4606161" cy="2833921"/>
                    </a:xfrm>
                    <a:prstGeom prst="rect">
                      <a:avLst/>
                    </a:prstGeom>
                  </pic:spPr>
                </pic:pic>
              </a:graphicData>
            </a:graphic>
          </wp:inline>
        </w:drawing>
      </w:r>
    </w:p>
    <w:p w14:paraId="67DF8E1D" w14:textId="77777777" w:rsidR="00D951B8" w:rsidRPr="00C36B23" w:rsidRDefault="00D951B8" w:rsidP="00D951B8">
      <w:pPr>
        <w:spacing w:after="120"/>
        <w:jc w:val="center"/>
        <w:rPr>
          <w:rFonts w:ascii="Arial Narrow" w:hAnsi="Arial Narrow"/>
          <w:lang w:val="fr-FR"/>
        </w:rPr>
      </w:pPr>
      <w:r w:rsidRPr="00C36B23">
        <w:rPr>
          <w:rFonts w:ascii="Arial Narrow" w:hAnsi="Arial Narrow"/>
          <w:lang w:val="fr-FR"/>
        </w:rPr>
        <w:t>Figure 5.</w:t>
      </w:r>
      <w:r>
        <w:rPr>
          <w:rFonts w:ascii="Arial Narrow" w:hAnsi="Arial Narrow"/>
          <w:lang w:val="fr-FR"/>
        </w:rPr>
        <w:t>3</w:t>
      </w:r>
      <w:r w:rsidRPr="00C36B23">
        <w:rPr>
          <w:rFonts w:ascii="Arial Narrow" w:hAnsi="Arial Narrow"/>
          <w:lang w:val="fr-FR"/>
        </w:rPr>
        <w:t xml:space="preserve"> - Coefficient de forme pour une toiture à </w:t>
      </w:r>
      <w:r>
        <w:rPr>
          <w:rFonts w:ascii="Arial Narrow" w:hAnsi="Arial Narrow"/>
          <w:lang w:val="fr-FR"/>
        </w:rPr>
        <w:t xml:space="preserve">deux </w:t>
      </w:r>
      <w:r w:rsidRPr="00C36B23">
        <w:rPr>
          <w:rFonts w:ascii="Arial Narrow" w:hAnsi="Arial Narrow"/>
          <w:lang w:val="fr-FR"/>
        </w:rPr>
        <w:t>versant</w:t>
      </w:r>
      <w:r>
        <w:rPr>
          <w:rFonts w:ascii="Arial Narrow" w:hAnsi="Arial Narrow"/>
          <w:lang w:val="fr-FR"/>
        </w:rPr>
        <w:t>s</w:t>
      </w:r>
    </w:p>
    <w:p w14:paraId="065BCC93" w14:textId="77777777" w:rsidR="00D951B8" w:rsidRDefault="00D951B8" w:rsidP="00D951B8">
      <w:pPr>
        <w:spacing w:after="0"/>
        <w:jc w:val="both"/>
        <w:rPr>
          <w:rFonts w:ascii="Arial Narrow" w:hAnsi="Arial Narrow"/>
          <w:lang w:val="fr-FR"/>
        </w:rPr>
      </w:pPr>
      <w:r>
        <w:rPr>
          <w:rFonts w:ascii="Arial Narrow" w:hAnsi="Arial Narrow"/>
          <w:lang w:val="fr-FR"/>
        </w:rPr>
        <w:t>La disposition de charge sans accumulation à considérer est représentée par le cas (i).</w:t>
      </w:r>
    </w:p>
    <w:p w14:paraId="0AC3D54F" w14:textId="77777777" w:rsidR="00871B0B" w:rsidRDefault="00D951B8" w:rsidP="001D5B02">
      <w:pPr>
        <w:spacing w:after="0"/>
        <w:jc w:val="both"/>
        <w:rPr>
          <w:rFonts w:ascii="Arial Narrow" w:hAnsi="Arial Narrow"/>
          <w:sz w:val="24"/>
          <w:lang w:val="fr-FR"/>
        </w:rPr>
      </w:pPr>
      <w:r>
        <w:rPr>
          <w:rFonts w:ascii="Arial Narrow" w:hAnsi="Arial Narrow"/>
          <w:lang w:val="fr-FR"/>
        </w:rPr>
        <w:t>Les deux dispositions de charge avec accumulation à considérer sont représentées par les cas (ii) ou (iii).</w:t>
      </w:r>
    </w:p>
    <w:p w14:paraId="15DAEA21" w14:textId="77777777" w:rsidR="00871B0B" w:rsidRDefault="003D5ED6" w:rsidP="00871B0B">
      <w:pPr>
        <w:pStyle w:val="Paragraphedeliste"/>
        <w:ind w:left="0"/>
        <w:rPr>
          <w:rFonts w:ascii="Arial Narrow" w:hAnsi="Arial Narrow"/>
          <w:i/>
        </w:rPr>
      </w:pPr>
      <w:r>
        <w:rPr>
          <w:rFonts w:ascii="Arial Narrow" w:hAnsi="Arial Narrow"/>
          <w:i/>
        </w:rPr>
        <w:br w:type="column"/>
      </w:r>
      <w:r w:rsidR="00871B0B">
        <w:rPr>
          <w:rFonts w:ascii="Arial Narrow" w:hAnsi="Arial Narrow"/>
          <w:i/>
        </w:rPr>
        <w:lastRenderedPageBreak/>
        <w:t xml:space="preserve">Ressource </w:t>
      </w:r>
      <w:bookmarkStart w:id="4" w:name="vent"/>
      <w:bookmarkEnd w:id="4"/>
      <w:r w:rsidR="0052461A">
        <w:rPr>
          <w:rFonts w:ascii="Arial Narrow" w:hAnsi="Arial Narrow"/>
          <w:i/>
        </w:rPr>
        <w:t>4</w:t>
      </w:r>
      <w:r w:rsidR="00871B0B">
        <w:rPr>
          <w:rFonts w:ascii="Arial Narrow" w:hAnsi="Arial Narrow"/>
          <w:i/>
        </w:rPr>
        <w:t xml:space="preserve"> : </w:t>
      </w:r>
      <w:r w:rsidR="00785EB3">
        <w:rPr>
          <w:rFonts w:ascii="Arial Narrow" w:hAnsi="Arial Narrow"/>
          <w:i/>
        </w:rPr>
        <w:t>E</w:t>
      </w:r>
      <w:r w:rsidR="00D80032">
        <w:rPr>
          <w:rFonts w:ascii="Arial Narrow" w:hAnsi="Arial Narrow"/>
          <w:i/>
        </w:rPr>
        <w:t>xtrait EN 1991-1-4 / « Manuel de construction métallique » éditions Eyrolles APK sous la direction de J.P. Muzeau – Actions du ven</w:t>
      </w:r>
      <w:r w:rsidR="00AA4C09">
        <w:rPr>
          <w:rFonts w:ascii="Arial Narrow" w:hAnsi="Arial Narrow"/>
          <w:i/>
        </w:rPr>
        <w:t>t</w:t>
      </w:r>
      <w:r w:rsidR="00D80032">
        <w:rPr>
          <w:rFonts w:ascii="Arial Narrow" w:hAnsi="Arial Narrow"/>
          <w:i/>
        </w:rPr>
        <w:t xml:space="preserve"> sur les structures</w:t>
      </w:r>
    </w:p>
    <w:p w14:paraId="0A54B0D5" w14:textId="77777777" w:rsidR="00871B0B" w:rsidRPr="00D80032" w:rsidRDefault="00D80032" w:rsidP="001B290B">
      <w:pPr>
        <w:spacing w:after="0"/>
        <w:jc w:val="both"/>
        <w:rPr>
          <w:rFonts w:ascii="Arial Narrow" w:hAnsi="Arial Narrow"/>
          <w:lang w:val="fr-FR"/>
        </w:rPr>
      </w:pPr>
      <w:r>
        <w:rPr>
          <w:rFonts w:ascii="Arial Narrow" w:hAnsi="Arial Narrow"/>
          <w:sz w:val="24"/>
          <w:lang w:val="fr-FR"/>
        </w:rPr>
        <w:t>.</w:t>
      </w:r>
      <w:r w:rsidR="00A26D9A">
        <w:rPr>
          <w:rFonts w:ascii="Arial Narrow" w:hAnsi="Arial Narrow"/>
          <w:sz w:val="24"/>
          <w:lang w:val="fr-FR"/>
        </w:rPr>
        <w:t>.</w:t>
      </w:r>
      <w:r>
        <w:rPr>
          <w:rFonts w:ascii="Arial Narrow" w:hAnsi="Arial Narrow"/>
          <w:sz w:val="24"/>
          <w:lang w:val="fr-FR"/>
        </w:rPr>
        <w:t>/..</w:t>
      </w:r>
    </w:p>
    <w:p w14:paraId="6E10A1BC" w14:textId="77777777" w:rsidR="00D80032" w:rsidRPr="000A3B05" w:rsidRDefault="000A3B05" w:rsidP="000A3B05">
      <w:pPr>
        <w:pStyle w:val="Default"/>
        <w:rPr>
          <w:rFonts w:ascii="Arial Narrow" w:hAnsi="Arial Narrow"/>
          <w:b/>
          <w:bCs/>
          <w:sz w:val="28"/>
          <w:szCs w:val="28"/>
        </w:rPr>
      </w:pPr>
      <w:r w:rsidRPr="000A3B05">
        <w:rPr>
          <w:rFonts w:ascii="Arial Narrow" w:hAnsi="Arial Narrow"/>
          <w:b/>
          <w:bCs/>
          <w:sz w:val="28"/>
          <w:szCs w:val="28"/>
        </w:rPr>
        <w:t>4. VITESSE DU VENT ET PRESSION DYNAMIQUE</w:t>
      </w:r>
    </w:p>
    <w:p w14:paraId="0F1998A5" w14:textId="77777777" w:rsidR="000A3B05" w:rsidRPr="003453F5" w:rsidRDefault="003453F5" w:rsidP="003453F5">
      <w:pPr>
        <w:pStyle w:val="Default"/>
        <w:rPr>
          <w:rFonts w:ascii="Arial Narrow" w:hAnsi="Arial Narrow"/>
          <w:b/>
          <w:bCs/>
          <w:sz w:val="28"/>
          <w:szCs w:val="28"/>
        </w:rPr>
      </w:pPr>
      <w:r w:rsidRPr="003453F5">
        <w:rPr>
          <w:rFonts w:ascii="Arial Narrow" w:hAnsi="Arial Narrow"/>
          <w:b/>
          <w:bCs/>
          <w:sz w:val="28"/>
          <w:szCs w:val="28"/>
        </w:rPr>
        <w:t>4.1 Base de calcul</w:t>
      </w:r>
    </w:p>
    <w:p w14:paraId="6401A26B" w14:textId="77777777" w:rsidR="003453F5" w:rsidRDefault="003453F5" w:rsidP="003453F5">
      <w:pPr>
        <w:spacing w:after="0"/>
        <w:ind w:left="284" w:hanging="284"/>
        <w:jc w:val="both"/>
        <w:rPr>
          <w:rFonts w:ascii="Arial Narrow" w:hAnsi="Arial Narrow"/>
          <w:lang w:val="fr-FR"/>
        </w:rPr>
      </w:pPr>
      <w:r>
        <w:rPr>
          <w:rFonts w:ascii="Arial Narrow" w:hAnsi="Arial Narrow"/>
          <w:lang w:val="fr-FR"/>
        </w:rPr>
        <w:t>(1)</w:t>
      </w:r>
      <w:r>
        <w:rPr>
          <w:rFonts w:ascii="Arial Narrow" w:hAnsi="Arial Narrow"/>
          <w:lang w:val="fr-FR"/>
        </w:rPr>
        <w:tab/>
        <w:t>La vitesse du vent et la pression dynamique comprennent une composante moyenne et une composante fluctuante.</w:t>
      </w:r>
    </w:p>
    <w:p w14:paraId="2DC0D0B8" w14:textId="77777777" w:rsidR="003453F5" w:rsidRDefault="003453F5" w:rsidP="003453F5">
      <w:pPr>
        <w:spacing w:after="0"/>
        <w:ind w:left="284"/>
        <w:jc w:val="both"/>
        <w:rPr>
          <w:rFonts w:ascii="Arial Narrow" w:hAnsi="Arial Narrow"/>
          <w:lang w:val="fr-FR"/>
        </w:rPr>
      </w:pPr>
      <w:r>
        <w:rPr>
          <w:rFonts w:ascii="Arial Narrow" w:hAnsi="Arial Narrow"/>
          <w:lang w:val="fr-FR"/>
        </w:rPr>
        <w:t>Il convient de déterminer la vitesse moyenne du vent v</w:t>
      </w:r>
      <w:r>
        <w:rPr>
          <w:rFonts w:ascii="Arial Narrow" w:hAnsi="Arial Narrow"/>
          <w:vertAlign w:val="subscript"/>
          <w:lang w:val="fr-FR"/>
        </w:rPr>
        <w:t>m</w:t>
      </w:r>
      <w:r>
        <w:rPr>
          <w:rFonts w:ascii="Arial Narrow" w:hAnsi="Arial Narrow"/>
          <w:lang w:val="fr-FR"/>
        </w:rPr>
        <w:t xml:space="preserve"> à partir de la vitesse de référence du vent v</w:t>
      </w:r>
      <w:r>
        <w:rPr>
          <w:rFonts w:ascii="Arial Narrow" w:hAnsi="Arial Narrow"/>
          <w:vertAlign w:val="subscript"/>
          <w:lang w:val="fr-FR"/>
        </w:rPr>
        <w:t>b</w:t>
      </w:r>
      <w:r>
        <w:rPr>
          <w:rFonts w:ascii="Arial Narrow" w:hAnsi="Arial Narrow"/>
          <w:lang w:val="fr-FR"/>
        </w:rPr>
        <w:t xml:space="preserve"> qui dépend du climat du lieu, telle que décrite en 4.2, ainsi que de la variation du vent en fonction de la hauteur déterminée à partir de la rugosité du terrain et de l’orographie telles que décrit en 4.3. La pression dynamique de pointe est déterminée en 4.5. </w:t>
      </w:r>
      <w:proofErr w:type="gramStart"/>
      <w:r>
        <w:rPr>
          <w:rFonts w:ascii="Arial Narrow" w:hAnsi="Arial Narrow"/>
          <w:lang w:val="fr-FR"/>
        </w:rPr>
        <w:t>a</w:t>
      </w:r>
      <w:proofErr w:type="gramEnd"/>
      <w:r>
        <w:rPr>
          <w:rFonts w:ascii="Arial Narrow" w:hAnsi="Arial Narrow"/>
          <w:lang w:val="fr-FR"/>
        </w:rPr>
        <w:t xml:space="preserve"> composante fluctuante du vent est caractérisée par l’intensité de turbulence définie en 4.4.</w:t>
      </w:r>
    </w:p>
    <w:p w14:paraId="5913E142" w14:textId="77777777" w:rsidR="003453F5" w:rsidRDefault="003453F5" w:rsidP="003453F5">
      <w:pPr>
        <w:spacing w:after="0"/>
        <w:jc w:val="both"/>
        <w:rPr>
          <w:rFonts w:ascii="Arial Narrow" w:hAnsi="Arial Narrow"/>
          <w:lang w:val="fr-FR"/>
        </w:rPr>
      </w:pPr>
      <w:r>
        <w:rPr>
          <w:rFonts w:ascii="Arial Narrow" w:hAnsi="Arial Narrow"/>
          <w:lang w:val="fr-FR"/>
        </w:rPr>
        <w:t>Note : L’Annexe nationale peut fournir des informations climatiques nationales à partir desquelles il est possible d’obtenir directement, pour les catégories de terrain considérées, la vitesse moyenne du vent v</w:t>
      </w:r>
      <w:r>
        <w:rPr>
          <w:rFonts w:ascii="Arial Narrow" w:hAnsi="Arial Narrow"/>
          <w:vertAlign w:val="subscript"/>
          <w:lang w:val="fr-FR"/>
        </w:rPr>
        <w:t>m</w:t>
      </w:r>
      <w:r>
        <w:rPr>
          <w:rFonts w:ascii="Arial Narrow" w:hAnsi="Arial Narrow"/>
          <w:lang w:val="fr-FR"/>
        </w:rPr>
        <w:t>, la pression dynamique de pointe q</w:t>
      </w:r>
      <w:r>
        <w:rPr>
          <w:rFonts w:ascii="Arial Narrow" w:hAnsi="Arial Narrow"/>
          <w:vertAlign w:val="subscript"/>
          <w:lang w:val="fr-FR"/>
        </w:rPr>
        <w:t>p</w:t>
      </w:r>
      <w:r>
        <w:rPr>
          <w:rFonts w:ascii="Arial Narrow" w:hAnsi="Arial Narrow"/>
          <w:lang w:val="fr-FR"/>
        </w:rPr>
        <w:t>, et d’autres valeurs supplémentaires.</w:t>
      </w:r>
    </w:p>
    <w:p w14:paraId="6AB58694" w14:textId="77777777" w:rsidR="003453F5" w:rsidRDefault="003453F5" w:rsidP="003453F5">
      <w:pPr>
        <w:spacing w:after="0"/>
        <w:jc w:val="both"/>
        <w:rPr>
          <w:rFonts w:ascii="Arial Narrow" w:hAnsi="Arial Narrow"/>
          <w:lang w:val="fr-FR"/>
        </w:rPr>
      </w:pPr>
      <w:r>
        <w:rPr>
          <w:rFonts w:ascii="Arial Narrow" w:hAnsi="Arial Narrow"/>
          <w:lang w:val="fr-FR"/>
        </w:rPr>
        <w:t>4.2 Valeurs de référence</w:t>
      </w:r>
    </w:p>
    <w:p w14:paraId="50F8C14B" w14:textId="77777777" w:rsidR="003453F5" w:rsidRDefault="003453F5" w:rsidP="00C753E6">
      <w:pPr>
        <w:tabs>
          <w:tab w:val="left" w:pos="426"/>
        </w:tabs>
        <w:spacing w:after="0"/>
        <w:ind w:left="426" w:hanging="426"/>
        <w:jc w:val="both"/>
        <w:rPr>
          <w:rFonts w:ascii="Arial Narrow" w:hAnsi="Arial Narrow"/>
          <w:lang w:val="fr-FR"/>
        </w:rPr>
      </w:pPr>
      <w:r>
        <w:rPr>
          <w:rFonts w:ascii="Arial Narrow" w:hAnsi="Arial Narrow"/>
          <w:lang w:val="fr-FR"/>
        </w:rPr>
        <w:t>(</w:t>
      </w:r>
      <w:proofErr w:type="gramStart"/>
      <w:r>
        <w:rPr>
          <w:rFonts w:ascii="Arial Narrow" w:hAnsi="Arial Narrow"/>
          <w:lang w:val="fr-FR"/>
        </w:rPr>
        <w:t>1)P</w:t>
      </w:r>
      <w:proofErr w:type="gramEnd"/>
      <w:r>
        <w:rPr>
          <w:rFonts w:ascii="Arial Narrow" w:hAnsi="Arial Narrow"/>
          <w:lang w:val="fr-FR"/>
        </w:rPr>
        <w:tab/>
      </w:r>
      <w:r w:rsidR="00C753E6">
        <w:rPr>
          <w:rFonts w:ascii="Arial Narrow" w:hAnsi="Arial Narrow"/>
          <w:lang w:val="fr-FR"/>
        </w:rPr>
        <w:t>La valeur de base de la vitesses de référence du vent, v</w:t>
      </w:r>
      <w:r w:rsidR="00C753E6">
        <w:rPr>
          <w:rFonts w:ascii="Arial Narrow" w:hAnsi="Arial Narrow"/>
          <w:vertAlign w:val="subscript"/>
          <w:lang w:val="fr-FR"/>
        </w:rPr>
        <w:t>b,0</w:t>
      </w:r>
      <w:r w:rsidR="00C753E6">
        <w:rPr>
          <w:rFonts w:ascii="Arial Narrow" w:hAnsi="Arial Narrow"/>
          <w:lang w:val="fr-FR"/>
        </w:rPr>
        <w:t>, est la vitesse moyenne sur 10 min caractéristique, indépendamment de la direction du vent et de la période de l’année, à une hauteur de 10 m au-dessus du sol en terrain dégagé, de type « rase campagne », à végétation basse telle que de l’herbe et des obstacles isolés séparés les uns des autres d’au moins vingt fois leur ha</w:t>
      </w:r>
      <w:r w:rsidR="00FD4307">
        <w:rPr>
          <w:rFonts w:ascii="Arial Narrow" w:hAnsi="Arial Narrow"/>
          <w:lang w:val="fr-FR"/>
        </w:rPr>
        <w:t>u</w:t>
      </w:r>
      <w:r w:rsidR="00C753E6">
        <w:rPr>
          <w:rFonts w:ascii="Arial Narrow" w:hAnsi="Arial Narrow"/>
          <w:lang w:val="fr-FR"/>
        </w:rPr>
        <w:t>teur.</w:t>
      </w:r>
    </w:p>
    <w:p w14:paraId="721C38CE" w14:textId="77777777" w:rsidR="00FD4307" w:rsidRDefault="00FD4307" w:rsidP="00FD4307">
      <w:pPr>
        <w:spacing w:after="0"/>
        <w:jc w:val="both"/>
        <w:rPr>
          <w:rFonts w:ascii="Arial Narrow" w:hAnsi="Arial Narrow"/>
          <w:lang w:val="fr-FR"/>
        </w:rPr>
      </w:pPr>
      <w:r>
        <w:rPr>
          <w:rFonts w:ascii="Arial Narrow" w:hAnsi="Arial Narrow"/>
          <w:lang w:val="fr-FR"/>
        </w:rPr>
        <w:t xml:space="preserve">Note 1 : Ce terrain correspond à une catégorie de terrain </w:t>
      </w:r>
      <w:r w:rsidR="00D465FA" w:rsidRPr="00D465FA">
        <w:rPr>
          <w:rFonts w:ascii="Times New Roman" w:hAnsi="Times New Roman" w:cs="Times New Roman"/>
          <w:lang w:val="fr-FR"/>
        </w:rPr>
        <w:t>II</w:t>
      </w:r>
      <w:r>
        <w:rPr>
          <w:rFonts w:ascii="Arial Narrow" w:hAnsi="Arial Narrow"/>
          <w:lang w:val="fr-FR"/>
        </w:rPr>
        <w:t xml:space="preserve"> dans le tableau 4.1.</w:t>
      </w:r>
    </w:p>
    <w:p w14:paraId="3FBC1984" w14:textId="77777777" w:rsidR="00FD4307" w:rsidRPr="00FD4307" w:rsidRDefault="00FD4307" w:rsidP="00FD4307">
      <w:pPr>
        <w:spacing w:after="0"/>
        <w:jc w:val="both"/>
        <w:rPr>
          <w:rFonts w:ascii="Arial Narrow" w:hAnsi="Arial Narrow"/>
          <w:lang w:val="fr-FR"/>
        </w:rPr>
      </w:pPr>
      <w:r>
        <w:rPr>
          <w:rFonts w:ascii="Arial Narrow" w:hAnsi="Arial Narrow"/>
          <w:lang w:val="fr-FR"/>
        </w:rPr>
        <w:t>Note 2 : La valeur de base de la vitesse de référence du vent v</w:t>
      </w:r>
      <w:r>
        <w:rPr>
          <w:rFonts w:ascii="Arial Narrow" w:hAnsi="Arial Narrow"/>
          <w:vertAlign w:val="subscript"/>
          <w:lang w:val="fr-FR"/>
        </w:rPr>
        <w:t>b,0</w:t>
      </w:r>
      <w:r>
        <w:rPr>
          <w:rFonts w:ascii="Arial Narrow" w:hAnsi="Arial Narrow"/>
          <w:lang w:val="fr-FR"/>
        </w:rPr>
        <w:t>, pour un pays donné, est donnée dans l’Annexe nationale.</w:t>
      </w:r>
    </w:p>
    <w:p w14:paraId="2E2BBF56" w14:textId="77777777" w:rsidR="00FD4307" w:rsidRDefault="00FD4307" w:rsidP="00C753E6">
      <w:pPr>
        <w:tabs>
          <w:tab w:val="left" w:pos="426"/>
        </w:tabs>
        <w:spacing w:after="0"/>
        <w:ind w:left="426" w:hanging="426"/>
        <w:jc w:val="both"/>
        <w:rPr>
          <w:rFonts w:ascii="Arial Narrow" w:hAnsi="Arial Narrow"/>
          <w:lang w:val="fr-FR"/>
        </w:rPr>
      </w:pPr>
      <w:r>
        <w:rPr>
          <w:rFonts w:ascii="Arial Narrow" w:hAnsi="Arial Narrow"/>
          <w:lang w:val="fr-FR"/>
        </w:rPr>
        <w:t>(</w:t>
      </w:r>
      <w:proofErr w:type="gramStart"/>
      <w:r>
        <w:rPr>
          <w:rFonts w:ascii="Arial Narrow" w:hAnsi="Arial Narrow"/>
          <w:lang w:val="fr-FR"/>
        </w:rPr>
        <w:t>2)P</w:t>
      </w:r>
      <w:proofErr w:type="gramEnd"/>
      <w:r>
        <w:rPr>
          <w:rFonts w:ascii="Arial Narrow" w:hAnsi="Arial Narrow"/>
          <w:lang w:val="fr-FR"/>
        </w:rPr>
        <w:tab/>
      </w:r>
      <w:r w:rsidR="00C606B7">
        <w:rPr>
          <w:rFonts w:ascii="Arial Narrow" w:hAnsi="Arial Narrow"/>
          <w:lang w:val="fr-FR"/>
        </w:rPr>
        <w:t>La vitesse de référence du vent doit être calculée à partir de l’expression (4.1) :</w:t>
      </w:r>
    </w:p>
    <w:tbl>
      <w:tblPr>
        <w:tblStyle w:val="Grilledutableau"/>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20"/>
        <w:gridCol w:w="604"/>
      </w:tblGrid>
      <w:tr w:rsidR="00C606B7" w14:paraId="09231CAF" w14:textId="77777777" w:rsidTr="00AA4C09">
        <w:tc>
          <w:tcPr>
            <w:tcW w:w="9639" w:type="dxa"/>
            <w:vAlign w:val="center"/>
          </w:tcPr>
          <w:p w14:paraId="5F580CAC" w14:textId="77777777" w:rsidR="00C606B7" w:rsidRPr="00EB34DF" w:rsidRDefault="00345360" w:rsidP="00C606B7">
            <w:pPr>
              <w:tabs>
                <w:tab w:val="left" w:pos="426"/>
              </w:tabs>
              <w:spacing w:after="0"/>
              <w:jc w:val="center"/>
              <w:rPr>
                <w:rFonts w:ascii="Arial Narrow" w:hAnsi="Arial Narrow"/>
                <w:vertAlign w:val="subscript"/>
                <w:lang w:val="fr-FR"/>
              </w:rPr>
            </w:pPr>
            <w:r>
              <w:rPr>
                <w:rFonts w:ascii="Arial Narrow" w:hAnsi="Arial Narrow"/>
                <w:lang w:val="fr-FR"/>
              </w:rPr>
              <w:t>v</w:t>
            </w:r>
            <w:r w:rsidR="00C606B7">
              <w:rPr>
                <w:rFonts w:ascii="Arial Narrow" w:hAnsi="Arial Narrow"/>
                <w:vertAlign w:val="subscript"/>
                <w:lang w:val="fr-FR"/>
              </w:rPr>
              <w:t>b</w:t>
            </w:r>
            <w:r w:rsidR="00C606B7">
              <w:rPr>
                <w:rFonts w:ascii="Arial Narrow" w:hAnsi="Arial Narrow"/>
                <w:lang w:val="fr-FR"/>
              </w:rPr>
              <w:t> = c</w:t>
            </w:r>
            <w:r w:rsidR="00C606B7">
              <w:rPr>
                <w:rFonts w:ascii="Arial Narrow" w:hAnsi="Arial Narrow"/>
                <w:vertAlign w:val="subscript"/>
                <w:lang w:val="fr-FR"/>
              </w:rPr>
              <w:t>dir</w:t>
            </w:r>
            <w:r w:rsidR="00C606B7">
              <w:rPr>
                <w:rFonts w:ascii="Arial Narrow" w:hAnsi="Arial Narrow"/>
                <w:lang w:val="fr-FR"/>
              </w:rPr>
              <w:t> </w:t>
            </w:r>
            <w:r w:rsidR="00EB34DF">
              <w:rPr>
                <w:rFonts w:ascii="Arial Narrow" w:hAnsi="Arial Narrow"/>
                <w:lang w:val="fr-FR"/>
              </w:rPr>
              <w:t>· c</w:t>
            </w:r>
            <w:r w:rsidR="00EB34DF">
              <w:rPr>
                <w:rFonts w:ascii="Arial Narrow" w:hAnsi="Arial Narrow"/>
                <w:vertAlign w:val="subscript"/>
                <w:lang w:val="fr-FR"/>
              </w:rPr>
              <w:t>season</w:t>
            </w:r>
            <w:r w:rsidR="00EB34DF">
              <w:rPr>
                <w:rFonts w:ascii="Arial Narrow" w:hAnsi="Arial Narrow"/>
                <w:lang w:val="fr-FR"/>
              </w:rPr>
              <w:t> · v</w:t>
            </w:r>
            <w:r w:rsidR="00EB34DF">
              <w:rPr>
                <w:rFonts w:ascii="Arial Narrow" w:hAnsi="Arial Narrow"/>
                <w:vertAlign w:val="subscript"/>
                <w:lang w:val="fr-FR"/>
              </w:rPr>
              <w:t>b,0</w:t>
            </w:r>
          </w:p>
        </w:tc>
        <w:tc>
          <w:tcPr>
            <w:tcW w:w="604" w:type="dxa"/>
            <w:vAlign w:val="center"/>
          </w:tcPr>
          <w:p w14:paraId="4FEB18CC" w14:textId="77777777" w:rsidR="00C606B7" w:rsidRDefault="00C606B7" w:rsidP="00C606B7">
            <w:pPr>
              <w:tabs>
                <w:tab w:val="left" w:pos="426"/>
              </w:tabs>
              <w:spacing w:after="0"/>
              <w:jc w:val="center"/>
              <w:rPr>
                <w:rFonts w:ascii="Arial Narrow" w:hAnsi="Arial Narrow"/>
                <w:lang w:val="fr-FR"/>
              </w:rPr>
            </w:pPr>
            <w:r>
              <w:rPr>
                <w:rFonts w:ascii="Arial Narrow" w:hAnsi="Arial Narrow"/>
                <w:lang w:val="fr-FR"/>
              </w:rPr>
              <w:t>(4.1)</w:t>
            </w:r>
          </w:p>
        </w:tc>
      </w:tr>
    </w:tbl>
    <w:p w14:paraId="23101F7F" w14:textId="77777777" w:rsidR="00C606B7" w:rsidRDefault="00EB34DF" w:rsidP="00C753E6">
      <w:pPr>
        <w:tabs>
          <w:tab w:val="left" w:pos="426"/>
        </w:tabs>
        <w:spacing w:after="0"/>
        <w:ind w:left="426" w:hanging="426"/>
        <w:jc w:val="both"/>
        <w:rPr>
          <w:rFonts w:ascii="Arial Narrow" w:hAnsi="Arial Narrow"/>
          <w:lang w:val="fr-FR"/>
        </w:rPr>
      </w:pPr>
      <w:proofErr w:type="gramStart"/>
      <w:r>
        <w:rPr>
          <w:rFonts w:ascii="Arial Narrow" w:hAnsi="Arial Narrow"/>
          <w:lang w:val="fr-FR"/>
        </w:rPr>
        <w:t>où</w:t>
      </w:r>
      <w:proofErr w:type="gramEnd"/>
    </w:p>
    <w:p w14:paraId="3C950E46" w14:textId="77777777" w:rsidR="00EB34DF" w:rsidRDefault="00D465FA" w:rsidP="00D465FA">
      <w:pPr>
        <w:spacing w:after="0"/>
        <w:ind w:left="284"/>
        <w:jc w:val="both"/>
        <w:rPr>
          <w:rFonts w:ascii="Arial Narrow" w:hAnsi="Arial Narrow"/>
          <w:lang w:val="fr-FR"/>
        </w:rPr>
      </w:pPr>
      <w:proofErr w:type="gramStart"/>
      <w:r>
        <w:rPr>
          <w:rFonts w:ascii="Arial Narrow" w:hAnsi="Arial Narrow"/>
          <w:lang w:val="fr-FR"/>
        </w:rPr>
        <w:t>v</w:t>
      </w:r>
      <w:r>
        <w:rPr>
          <w:rFonts w:ascii="Arial Narrow" w:hAnsi="Arial Narrow"/>
          <w:vertAlign w:val="subscript"/>
          <w:lang w:val="fr-FR"/>
        </w:rPr>
        <w:t>b</w:t>
      </w:r>
      <w:proofErr w:type="gramEnd"/>
      <w:r>
        <w:rPr>
          <w:rFonts w:ascii="Arial Narrow" w:hAnsi="Arial Narrow"/>
          <w:lang w:val="fr-FR"/>
        </w:rPr>
        <w:t xml:space="preserve"> est la vitesse de référence du vent, définie en fonction de la direction de ce dernier et de la période de l’année à une hauteur de 0 m au-dessus d’un sol relevant de la catégorie de terrain </w:t>
      </w:r>
      <w:r w:rsidRPr="00D465FA">
        <w:rPr>
          <w:rFonts w:ascii="Times New Roman" w:hAnsi="Times New Roman" w:cs="Times New Roman"/>
          <w:lang w:val="fr-FR"/>
        </w:rPr>
        <w:t>II</w:t>
      </w:r>
      <w:r>
        <w:rPr>
          <w:rFonts w:ascii="Arial Narrow" w:hAnsi="Arial Narrow"/>
          <w:lang w:val="fr-FR"/>
        </w:rPr>
        <w:t> ;</w:t>
      </w:r>
    </w:p>
    <w:p w14:paraId="3D5163AE" w14:textId="77777777" w:rsidR="00D465FA" w:rsidRDefault="00D465FA" w:rsidP="00D465FA">
      <w:pPr>
        <w:spacing w:after="0"/>
        <w:ind w:left="284"/>
        <w:jc w:val="both"/>
        <w:rPr>
          <w:rFonts w:ascii="Arial Narrow" w:hAnsi="Arial Narrow"/>
          <w:lang w:val="fr-FR"/>
        </w:rPr>
      </w:pPr>
      <w:proofErr w:type="gramStart"/>
      <w:r>
        <w:rPr>
          <w:rFonts w:ascii="Arial Narrow" w:hAnsi="Arial Narrow"/>
          <w:lang w:val="fr-FR"/>
        </w:rPr>
        <w:t>v</w:t>
      </w:r>
      <w:r>
        <w:rPr>
          <w:rFonts w:ascii="Arial Narrow" w:hAnsi="Arial Narrow"/>
          <w:vertAlign w:val="subscript"/>
          <w:lang w:val="fr-FR"/>
        </w:rPr>
        <w:t>b</w:t>
      </w:r>
      <w:proofErr w:type="gramEnd"/>
      <w:r>
        <w:rPr>
          <w:rFonts w:ascii="Arial Narrow" w:hAnsi="Arial Narrow"/>
          <w:vertAlign w:val="subscript"/>
          <w:lang w:val="fr-FR"/>
        </w:rPr>
        <w:t>,0</w:t>
      </w:r>
      <w:r>
        <w:rPr>
          <w:rFonts w:ascii="Arial Narrow" w:hAnsi="Arial Narrow"/>
          <w:lang w:val="fr-FR"/>
        </w:rPr>
        <w:t xml:space="preserve"> est la valeur de base de la vitesse de référence du vent (voir (1)P) ;</w:t>
      </w:r>
    </w:p>
    <w:p w14:paraId="7669D24A" w14:textId="77777777" w:rsidR="00D465FA" w:rsidRDefault="00D465FA" w:rsidP="00D465FA">
      <w:pPr>
        <w:spacing w:after="0"/>
        <w:ind w:left="284"/>
        <w:jc w:val="both"/>
        <w:rPr>
          <w:rFonts w:ascii="Arial Narrow" w:hAnsi="Arial Narrow"/>
          <w:lang w:val="fr-FR"/>
        </w:rPr>
      </w:pPr>
      <w:proofErr w:type="gramStart"/>
      <w:r>
        <w:rPr>
          <w:rFonts w:ascii="Arial Narrow" w:hAnsi="Arial Narrow"/>
          <w:lang w:val="fr-FR"/>
        </w:rPr>
        <w:t>c</w:t>
      </w:r>
      <w:r>
        <w:rPr>
          <w:rFonts w:ascii="Arial Narrow" w:hAnsi="Arial Narrow"/>
          <w:vertAlign w:val="subscript"/>
          <w:lang w:val="fr-FR"/>
        </w:rPr>
        <w:t>dir</w:t>
      </w:r>
      <w:proofErr w:type="gramEnd"/>
      <w:r>
        <w:rPr>
          <w:rFonts w:ascii="Arial Narrow" w:hAnsi="Arial Narrow"/>
          <w:lang w:val="fr-FR"/>
        </w:rPr>
        <w:t xml:space="preserve"> est le coefficient de direction (voir note 2) ;</w:t>
      </w:r>
    </w:p>
    <w:p w14:paraId="54B5570B" w14:textId="77777777" w:rsidR="00D465FA" w:rsidRPr="00D465FA" w:rsidRDefault="00D465FA" w:rsidP="00D465FA">
      <w:pPr>
        <w:spacing w:after="0"/>
        <w:ind w:left="284"/>
        <w:jc w:val="both"/>
        <w:rPr>
          <w:rFonts w:ascii="Arial Narrow" w:hAnsi="Arial Narrow"/>
          <w:lang w:val="fr-FR"/>
        </w:rPr>
      </w:pPr>
      <w:proofErr w:type="gramStart"/>
      <w:r>
        <w:rPr>
          <w:rFonts w:ascii="Arial Narrow" w:hAnsi="Arial Narrow"/>
          <w:lang w:val="fr-FR"/>
        </w:rPr>
        <w:t>c</w:t>
      </w:r>
      <w:r>
        <w:rPr>
          <w:rFonts w:ascii="Arial Narrow" w:hAnsi="Arial Narrow"/>
          <w:vertAlign w:val="subscript"/>
          <w:lang w:val="fr-FR"/>
        </w:rPr>
        <w:t>season</w:t>
      </w:r>
      <w:proofErr w:type="gramEnd"/>
      <w:r>
        <w:rPr>
          <w:rFonts w:ascii="Arial Narrow" w:hAnsi="Arial Narrow"/>
          <w:lang w:val="fr-FR"/>
        </w:rPr>
        <w:t xml:space="preserve"> est le coefficient de saison (voir note 3).</w:t>
      </w:r>
    </w:p>
    <w:p w14:paraId="4BD92C11" w14:textId="77777777" w:rsidR="003453F5" w:rsidRDefault="00D465FA" w:rsidP="003453F5">
      <w:pPr>
        <w:spacing w:after="0"/>
        <w:jc w:val="both"/>
        <w:rPr>
          <w:rFonts w:ascii="Arial Narrow" w:hAnsi="Arial Narrow"/>
          <w:lang w:val="fr-FR"/>
        </w:rPr>
      </w:pPr>
      <w:r>
        <w:rPr>
          <w:rFonts w:ascii="Arial Narrow" w:hAnsi="Arial Narrow"/>
          <w:lang w:val="fr-FR"/>
        </w:rPr>
        <w:t>Note 1 : Il n’</w:t>
      </w:r>
      <w:r w:rsidR="00722D77">
        <w:rPr>
          <w:rFonts w:ascii="Arial Narrow" w:hAnsi="Arial Narrow"/>
          <w:lang w:val="fr-FR"/>
        </w:rPr>
        <w:t xml:space="preserve">y a pas lieu de tenir </w:t>
      </w:r>
      <w:r>
        <w:rPr>
          <w:rFonts w:ascii="Arial Narrow" w:hAnsi="Arial Narrow"/>
          <w:lang w:val="fr-FR"/>
        </w:rPr>
        <w:t>compte de l’influence de l’altitude sur la vitesse de référence du vent v</w:t>
      </w:r>
      <w:r>
        <w:rPr>
          <w:rFonts w:ascii="Arial Narrow" w:hAnsi="Arial Narrow"/>
          <w:vertAlign w:val="subscript"/>
          <w:lang w:val="fr-FR"/>
        </w:rPr>
        <w:t>b</w:t>
      </w:r>
      <w:r>
        <w:rPr>
          <w:rFonts w:ascii="Arial Narrow" w:hAnsi="Arial Narrow"/>
          <w:lang w:val="fr-FR"/>
        </w:rPr>
        <w:t>.</w:t>
      </w:r>
    </w:p>
    <w:p w14:paraId="657C77AB" w14:textId="77777777" w:rsidR="00D465FA" w:rsidRDefault="00D465FA" w:rsidP="003453F5">
      <w:pPr>
        <w:spacing w:after="0"/>
        <w:jc w:val="both"/>
        <w:rPr>
          <w:rFonts w:ascii="Arial Narrow" w:hAnsi="Arial Narrow"/>
          <w:lang w:val="fr-FR"/>
        </w:rPr>
      </w:pPr>
      <w:r>
        <w:rPr>
          <w:rFonts w:ascii="Arial Narrow" w:hAnsi="Arial Narrow"/>
          <w:lang w:val="fr-FR"/>
        </w:rPr>
        <w:t>Note 2 : Le coefficient de direction c</w:t>
      </w:r>
      <w:r>
        <w:rPr>
          <w:rFonts w:ascii="Arial Narrow" w:hAnsi="Arial Narrow"/>
          <w:vertAlign w:val="subscript"/>
          <w:lang w:val="fr-FR"/>
        </w:rPr>
        <w:t>dir</w:t>
      </w:r>
      <w:r w:rsidR="004E264C">
        <w:rPr>
          <w:rFonts w:ascii="Arial Narrow" w:hAnsi="Arial Narrow"/>
          <w:lang w:val="fr-FR"/>
        </w:rPr>
        <w:t xml:space="preserve"> sera</w:t>
      </w:r>
      <w:r>
        <w:rPr>
          <w:rFonts w:ascii="Arial Narrow" w:hAnsi="Arial Narrow"/>
          <w:lang w:val="fr-FR"/>
        </w:rPr>
        <w:t xml:space="preserve"> pris égal à 1,0.</w:t>
      </w:r>
      <w:r w:rsidR="008C3802">
        <w:rPr>
          <w:rFonts w:ascii="Arial Narrow" w:hAnsi="Arial Narrow"/>
          <w:lang w:val="fr-FR"/>
        </w:rPr>
        <w:t xml:space="preserve"> </w:t>
      </w:r>
    </w:p>
    <w:p w14:paraId="7307BFBF" w14:textId="77777777" w:rsidR="0021370C" w:rsidRPr="008C3802" w:rsidRDefault="008C3802" w:rsidP="00961115">
      <w:pPr>
        <w:spacing w:after="0"/>
        <w:jc w:val="both"/>
        <w:rPr>
          <w:rFonts w:ascii="Arial Narrow" w:hAnsi="Arial Narrow"/>
          <w:vertAlign w:val="subscript"/>
          <w:lang w:val="fr-FR"/>
        </w:rPr>
      </w:pPr>
      <w:r>
        <w:rPr>
          <w:rFonts w:ascii="Arial Narrow" w:hAnsi="Arial Narrow"/>
          <w:lang w:val="fr-FR"/>
        </w:rPr>
        <w:t>Note 3 : La valeur du coefficient de saison, c</w:t>
      </w:r>
      <w:r w:rsidRPr="008C3802">
        <w:rPr>
          <w:rFonts w:ascii="Arial Narrow" w:hAnsi="Arial Narrow"/>
          <w:vertAlign w:val="subscript"/>
          <w:lang w:val="fr-FR"/>
        </w:rPr>
        <w:t>season</w:t>
      </w:r>
      <w:r>
        <w:rPr>
          <w:rFonts w:ascii="Arial Narrow" w:hAnsi="Arial Narrow"/>
          <w:vertAlign w:val="subscript"/>
          <w:lang w:val="fr-FR"/>
        </w:rPr>
        <w:t xml:space="preserve">, </w:t>
      </w:r>
      <w:r w:rsidR="004E264C">
        <w:rPr>
          <w:rFonts w:ascii="Arial Narrow" w:hAnsi="Arial Narrow"/>
          <w:lang w:val="fr-FR"/>
        </w:rPr>
        <w:t>sera</w:t>
      </w:r>
      <w:r w:rsidRPr="008C3802">
        <w:rPr>
          <w:rFonts w:ascii="Arial Narrow" w:hAnsi="Arial Narrow"/>
          <w:lang w:val="fr-FR"/>
        </w:rPr>
        <w:t xml:space="preserve"> p</w:t>
      </w:r>
      <w:r>
        <w:rPr>
          <w:rFonts w:ascii="Arial Narrow" w:hAnsi="Arial Narrow"/>
          <w:lang w:val="fr-FR"/>
        </w:rPr>
        <w:t>ris</w:t>
      </w:r>
      <w:r w:rsidR="004E264C">
        <w:rPr>
          <w:rFonts w:ascii="Arial Narrow" w:hAnsi="Arial Narrow"/>
          <w:lang w:val="fr-FR"/>
        </w:rPr>
        <w:t>e</w:t>
      </w:r>
      <w:r>
        <w:rPr>
          <w:rFonts w:ascii="Arial Narrow" w:hAnsi="Arial Narrow"/>
          <w:lang w:val="fr-FR"/>
        </w:rPr>
        <w:t xml:space="preserve"> égal</w:t>
      </w:r>
      <w:r w:rsidR="004E264C">
        <w:rPr>
          <w:rFonts w:ascii="Arial Narrow" w:hAnsi="Arial Narrow"/>
          <w:lang w:val="fr-FR"/>
        </w:rPr>
        <w:t>e</w:t>
      </w:r>
      <w:r>
        <w:rPr>
          <w:rFonts w:ascii="Arial Narrow" w:hAnsi="Arial Narrow"/>
          <w:lang w:val="fr-FR"/>
        </w:rPr>
        <w:t xml:space="preserve"> à 1,0</w:t>
      </w:r>
      <w:r w:rsidR="00961115">
        <w:rPr>
          <w:rFonts w:ascii="Arial Narrow" w:hAnsi="Arial Narrow"/>
          <w:lang w:val="fr-FR"/>
        </w:rPr>
        <w:t>.</w:t>
      </w:r>
    </w:p>
    <w:p w14:paraId="0B54006B" w14:textId="77777777" w:rsidR="00D465FA" w:rsidRPr="002D7FE6" w:rsidRDefault="002D7FE6" w:rsidP="003453F5">
      <w:pPr>
        <w:spacing w:after="0"/>
        <w:jc w:val="both"/>
        <w:rPr>
          <w:rFonts w:ascii="Arial Narrow" w:hAnsi="Arial Narrow"/>
          <w:b/>
          <w:lang w:val="fr-FR"/>
        </w:rPr>
      </w:pPr>
      <w:r>
        <w:rPr>
          <w:rFonts w:ascii="Arial Narrow" w:hAnsi="Arial Narrow"/>
          <w:b/>
          <w:lang w:val="fr-FR"/>
        </w:rPr>
        <w:br w:type="column"/>
      </w:r>
      <w:r w:rsidRPr="002D7FE6">
        <w:rPr>
          <w:rFonts w:ascii="Arial Narrow" w:hAnsi="Arial Narrow"/>
          <w:b/>
          <w:lang w:val="fr-FR"/>
        </w:rPr>
        <w:lastRenderedPageBreak/>
        <w:t>4.2(1) Annexe Nationale – Vitesses de référence et régions climatiques en France</w:t>
      </w:r>
    </w:p>
    <w:p w14:paraId="30A0D06E" w14:textId="77777777" w:rsidR="00CB5197" w:rsidRDefault="00CB5197" w:rsidP="002D7FE6">
      <w:pPr>
        <w:spacing w:after="0"/>
        <w:jc w:val="center"/>
        <w:rPr>
          <w:rFonts w:ascii="Arial Narrow" w:hAnsi="Arial Narrow"/>
          <w:sz w:val="24"/>
          <w:lang w:val="fr-FR"/>
        </w:rPr>
      </w:pPr>
      <w:r>
        <w:rPr>
          <w:noProof/>
          <w:lang w:val="fr-FR" w:eastAsia="fr-FR"/>
        </w:rPr>
        <w:drawing>
          <wp:inline distT="0" distB="0" distL="0" distR="0" wp14:anchorId="743CCD91" wp14:editId="6EC84A7D">
            <wp:extent cx="4911634" cy="4647410"/>
            <wp:effectExtent l="0" t="0" r="3810" b="1270"/>
            <wp:docPr id="2228" name="Imag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14850" cy="4650453"/>
                    </a:xfrm>
                    <a:prstGeom prst="rect">
                      <a:avLst/>
                    </a:prstGeom>
                  </pic:spPr>
                </pic:pic>
              </a:graphicData>
            </a:graphic>
          </wp:inline>
        </w:drawing>
      </w:r>
    </w:p>
    <w:p w14:paraId="2468D159" w14:textId="77777777" w:rsidR="00F337D2" w:rsidRDefault="001D0627" w:rsidP="001D0627">
      <w:pPr>
        <w:tabs>
          <w:tab w:val="left" w:pos="2410"/>
        </w:tabs>
        <w:spacing w:after="0"/>
        <w:rPr>
          <w:rFonts w:ascii="Arial Narrow" w:hAnsi="Arial Narrow"/>
          <w:sz w:val="24"/>
          <w:lang w:val="fr-FR"/>
        </w:rPr>
      </w:pPr>
      <w:r>
        <w:rPr>
          <w:rFonts w:ascii="Arial Narrow" w:hAnsi="Arial Narrow"/>
          <w:sz w:val="24"/>
          <w:lang w:val="fr-FR"/>
        </w:rPr>
        <w:tab/>
      </w:r>
      <w:r w:rsidR="00F337D2">
        <w:rPr>
          <w:noProof/>
          <w:lang w:val="fr-FR" w:eastAsia="fr-FR"/>
        </w:rPr>
        <w:drawing>
          <wp:inline distT="0" distB="0" distL="0" distR="0" wp14:anchorId="38D44C9B" wp14:editId="14DE92FA">
            <wp:extent cx="2488474" cy="614848"/>
            <wp:effectExtent l="0" t="0" r="7620" b="0"/>
            <wp:docPr id="2226" name="Imag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503076" cy="618456"/>
                    </a:xfrm>
                    <a:prstGeom prst="rect">
                      <a:avLst/>
                    </a:prstGeom>
                  </pic:spPr>
                </pic:pic>
              </a:graphicData>
            </a:graphic>
          </wp:inline>
        </w:drawing>
      </w:r>
    </w:p>
    <w:p w14:paraId="6433FE73" w14:textId="77777777" w:rsidR="001D0627" w:rsidRDefault="001D0627" w:rsidP="001D0627">
      <w:pPr>
        <w:tabs>
          <w:tab w:val="left" w:pos="1985"/>
        </w:tabs>
        <w:spacing w:after="0"/>
        <w:rPr>
          <w:rFonts w:ascii="Arial Narrow" w:hAnsi="Arial Narrow"/>
          <w:sz w:val="24"/>
          <w:lang w:val="fr-FR"/>
        </w:rPr>
      </w:pPr>
      <w:r>
        <w:rPr>
          <w:rFonts w:ascii="Arial Narrow" w:hAnsi="Arial Narrow"/>
          <w:sz w:val="24"/>
          <w:lang w:val="fr-FR"/>
        </w:rPr>
        <w:tab/>
      </w:r>
      <w:r>
        <w:rPr>
          <w:noProof/>
          <w:lang w:val="fr-FR" w:eastAsia="fr-FR"/>
        </w:rPr>
        <w:drawing>
          <wp:inline distT="0" distB="0" distL="0" distR="0" wp14:anchorId="60A3D6F7" wp14:editId="39B93426">
            <wp:extent cx="4000293" cy="252198"/>
            <wp:effectExtent l="0" t="0" r="635" b="0"/>
            <wp:docPr id="2227" name="Imag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084155" cy="257485"/>
                    </a:xfrm>
                    <a:prstGeom prst="rect">
                      <a:avLst/>
                    </a:prstGeom>
                  </pic:spPr>
                </pic:pic>
              </a:graphicData>
            </a:graphic>
          </wp:inline>
        </w:drawing>
      </w:r>
    </w:p>
    <w:p w14:paraId="39B567AE" w14:textId="77777777" w:rsidR="00AA4C09" w:rsidRDefault="00AA4C09" w:rsidP="00AA4C09">
      <w:pPr>
        <w:spacing w:before="60" w:after="0"/>
        <w:jc w:val="center"/>
        <w:rPr>
          <w:rFonts w:ascii="Arial Narrow" w:hAnsi="Arial Narrow"/>
          <w:lang w:val="fr-FR"/>
        </w:rPr>
      </w:pPr>
      <w:r w:rsidRPr="00AA4C09">
        <w:rPr>
          <w:rFonts w:ascii="Arial Narrow" w:hAnsi="Arial Narrow"/>
          <w:lang w:val="fr-FR"/>
        </w:rPr>
        <w:t>Tableau 4.3 Annexe nationale – Définition des régions climatiques selon les départements</w:t>
      </w:r>
    </w:p>
    <w:p w14:paraId="7F57593F" w14:textId="77777777" w:rsidR="00FE49E9" w:rsidRDefault="007B1C4F" w:rsidP="005F4DE7">
      <w:pPr>
        <w:spacing w:after="0"/>
        <w:rPr>
          <w:rFonts w:ascii="Arial Narrow" w:hAnsi="Arial Narrow"/>
          <w:lang w:val="fr-FR"/>
        </w:rPr>
      </w:pPr>
      <w:r>
        <w:rPr>
          <w:noProof/>
          <w:lang w:val="fr-FR" w:eastAsia="fr-FR"/>
        </w:rPr>
        <w:drawing>
          <wp:inline distT="0" distB="0" distL="0" distR="0" wp14:anchorId="67CAE6DE" wp14:editId="1112598B">
            <wp:extent cx="1199255" cy="2512005"/>
            <wp:effectExtent l="0" t="0" r="1270" b="3175"/>
            <wp:docPr id="2239" name="Imag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BEBA8EAE-BF5A-486C-A8C5-ECC9F3942E4B}">
                          <a14:imgProps xmlns:a14="http://schemas.microsoft.com/office/drawing/2010/main">
                            <a14:imgLayer r:embed="rId43">
                              <a14:imgEffect>
                                <a14:sharpenSoften amount="50000"/>
                              </a14:imgEffect>
                            </a14:imgLayer>
                          </a14:imgProps>
                        </a:ext>
                      </a:extLst>
                    </a:blip>
                    <a:stretch>
                      <a:fillRect/>
                    </a:stretch>
                  </pic:blipFill>
                  <pic:spPr>
                    <a:xfrm>
                      <a:off x="0" y="0"/>
                      <a:ext cx="1199255" cy="2512005"/>
                    </a:xfrm>
                    <a:prstGeom prst="rect">
                      <a:avLst/>
                    </a:prstGeom>
                  </pic:spPr>
                </pic:pic>
              </a:graphicData>
            </a:graphic>
          </wp:inline>
        </w:drawing>
      </w:r>
      <w:r>
        <w:rPr>
          <w:noProof/>
          <w:lang w:val="fr-FR" w:eastAsia="fr-FR"/>
        </w:rPr>
        <w:drawing>
          <wp:inline distT="0" distB="0" distL="0" distR="0" wp14:anchorId="3814E1B6" wp14:editId="0801E4C5">
            <wp:extent cx="1354459" cy="2407454"/>
            <wp:effectExtent l="0" t="0" r="0" b="0"/>
            <wp:docPr id="1728" name="Imag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Lst>
                    </a:blip>
                    <a:stretch>
                      <a:fillRect/>
                    </a:stretch>
                  </pic:blipFill>
                  <pic:spPr>
                    <a:xfrm>
                      <a:off x="0" y="0"/>
                      <a:ext cx="1355584" cy="2409454"/>
                    </a:xfrm>
                    <a:prstGeom prst="rect">
                      <a:avLst/>
                    </a:prstGeom>
                  </pic:spPr>
                </pic:pic>
              </a:graphicData>
            </a:graphic>
          </wp:inline>
        </w:drawing>
      </w:r>
      <w:r w:rsidR="005674E5">
        <w:rPr>
          <w:noProof/>
          <w:lang w:val="fr-FR" w:eastAsia="fr-FR"/>
        </w:rPr>
        <w:drawing>
          <wp:inline distT="0" distB="0" distL="0" distR="0" wp14:anchorId="3E1CFD78" wp14:editId="4BB200AE">
            <wp:extent cx="1243707" cy="2409195"/>
            <wp:effectExtent l="0" t="0" r="0" b="0"/>
            <wp:docPr id="1734" name="Imag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Lst>
                    </a:blip>
                    <a:stretch>
                      <a:fillRect/>
                    </a:stretch>
                  </pic:blipFill>
                  <pic:spPr>
                    <a:xfrm>
                      <a:off x="0" y="0"/>
                      <a:ext cx="1245378" cy="2412433"/>
                    </a:xfrm>
                    <a:prstGeom prst="rect">
                      <a:avLst/>
                    </a:prstGeom>
                  </pic:spPr>
                </pic:pic>
              </a:graphicData>
            </a:graphic>
          </wp:inline>
        </w:drawing>
      </w:r>
      <w:r w:rsidR="00F803F5">
        <w:rPr>
          <w:noProof/>
          <w:lang w:val="fr-FR" w:eastAsia="fr-FR"/>
        </w:rPr>
        <w:drawing>
          <wp:inline distT="0" distB="0" distL="0" distR="0" wp14:anchorId="7929A698" wp14:editId="06D0E603">
            <wp:extent cx="1306286" cy="2397034"/>
            <wp:effectExtent l="0" t="0" r="8255" b="0"/>
            <wp:docPr id="2240" name="Imag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extLst>
                        <a:ext uri="{BEBA8EAE-BF5A-486C-A8C5-ECC9F3942E4B}">
                          <a14:imgProps xmlns:a14="http://schemas.microsoft.com/office/drawing/2010/main">
                            <a14:imgLayer r:embed="rId49">
                              <a14:imgEffect>
                                <a14:sharpenSoften amount="50000"/>
                              </a14:imgEffect>
                            </a14:imgLayer>
                          </a14:imgProps>
                        </a:ext>
                      </a:extLst>
                    </a:blip>
                    <a:srcRect b="-2915"/>
                    <a:stretch/>
                  </pic:blipFill>
                  <pic:spPr bwMode="auto">
                    <a:xfrm>
                      <a:off x="0" y="0"/>
                      <a:ext cx="1307738" cy="2399698"/>
                    </a:xfrm>
                    <a:prstGeom prst="rect">
                      <a:avLst/>
                    </a:prstGeom>
                    <a:ln>
                      <a:noFill/>
                    </a:ln>
                    <a:extLst>
                      <a:ext uri="{53640926-AAD7-44D8-BBD7-CCE9431645EC}">
                        <a14:shadowObscured xmlns:a14="http://schemas.microsoft.com/office/drawing/2010/main"/>
                      </a:ext>
                    </a:extLst>
                  </pic:spPr>
                </pic:pic>
              </a:graphicData>
            </a:graphic>
          </wp:inline>
        </w:drawing>
      </w:r>
      <w:r w:rsidR="00F803F5">
        <w:rPr>
          <w:noProof/>
          <w:lang w:val="fr-FR" w:eastAsia="fr-FR"/>
        </w:rPr>
        <w:drawing>
          <wp:inline distT="0" distB="0" distL="0" distR="0" wp14:anchorId="012FAA43" wp14:editId="1714A98E">
            <wp:extent cx="1299754" cy="2397034"/>
            <wp:effectExtent l="0" t="0" r="0" b="0"/>
            <wp:docPr id="2241" name="Imag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extLst>
                        <a:ext uri="{BEBA8EAE-BF5A-486C-A8C5-ECC9F3942E4B}">
                          <a14:imgProps xmlns:a14="http://schemas.microsoft.com/office/drawing/2010/main">
                            <a14:imgLayer r:embed="rId51">
                              <a14:imgEffect>
                                <a14:sharpenSoften amount="50000"/>
                              </a14:imgEffect>
                            </a14:imgLayer>
                          </a14:imgProps>
                        </a:ext>
                      </a:extLst>
                    </a:blip>
                    <a:srcRect t="-2" b="-107967"/>
                    <a:stretch/>
                  </pic:blipFill>
                  <pic:spPr bwMode="auto">
                    <a:xfrm>
                      <a:off x="0" y="0"/>
                      <a:ext cx="1302501" cy="2402099"/>
                    </a:xfrm>
                    <a:prstGeom prst="rect">
                      <a:avLst/>
                    </a:prstGeom>
                    <a:ln>
                      <a:noFill/>
                    </a:ln>
                    <a:extLst>
                      <a:ext uri="{53640926-AAD7-44D8-BBD7-CCE9431645EC}">
                        <a14:shadowObscured xmlns:a14="http://schemas.microsoft.com/office/drawing/2010/main"/>
                      </a:ext>
                    </a:extLst>
                  </pic:spPr>
                </pic:pic>
              </a:graphicData>
            </a:graphic>
          </wp:inline>
        </w:drawing>
      </w:r>
    </w:p>
    <w:p w14:paraId="5507BA53" w14:textId="77777777" w:rsidR="00847B83" w:rsidRPr="00345360" w:rsidRDefault="00345360" w:rsidP="00345360">
      <w:pPr>
        <w:pStyle w:val="Default"/>
        <w:rPr>
          <w:rFonts w:ascii="Arial Narrow" w:hAnsi="Arial Narrow"/>
          <w:b/>
          <w:bCs/>
          <w:sz w:val="28"/>
          <w:szCs w:val="28"/>
        </w:rPr>
      </w:pPr>
      <w:r w:rsidRPr="00345360">
        <w:rPr>
          <w:rFonts w:ascii="Arial Narrow" w:hAnsi="Arial Narrow"/>
          <w:b/>
          <w:bCs/>
          <w:sz w:val="28"/>
          <w:szCs w:val="28"/>
        </w:rPr>
        <w:lastRenderedPageBreak/>
        <w:t>4.3 Vent moyen</w:t>
      </w:r>
    </w:p>
    <w:p w14:paraId="2483E67C" w14:textId="77777777" w:rsidR="00345360" w:rsidRPr="00345360" w:rsidRDefault="00345360" w:rsidP="001B290B">
      <w:pPr>
        <w:spacing w:after="0"/>
        <w:jc w:val="both"/>
        <w:rPr>
          <w:rFonts w:ascii="Arial Narrow" w:hAnsi="Arial Narrow"/>
          <w:b/>
          <w:lang w:val="fr-FR"/>
        </w:rPr>
      </w:pPr>
      <w:r w:rsidRPr="00345360">
        <w:rPr>
          <w:rFonts w:ascii="Arial Narrow" w:hAnsi="Arial Narrow"/>
          <w:b/>
          <w:lang w:val="fr-FR"/>
        </w:rPr>
        <w:t>4.3.1 Variation avec la hauteur</w:t>
      </w:r>
    </w:p>
    <w:p w14:paraId="732DDED6" w14:textId="77777777" w:rsidR="00345360" w:rsidRDefault="00345360" w:rsidP="00345360">
      <w:pPr>
        <w:spacing w:after="0"/>
        <w:ind w:left="284" w:hanging="284"/>
        <w:jc w:val="both"/>
        <w:rPr>
          <w:rFonts w:ascii="Arial Narrow" w:hAnsi="Arial Narrow"/>
          <w:lang w:val="fr-FR"/>
        </w:rPr>
      </w:pPr>
      <w:r>
        <w:rPr>
          <w:rFonts w:ascii="Arial Narrow" w:hAnsi="Arial Narrow"/>
          <w:lang w:val="fr-FR"/>
        </w:rPr>
        <w:t>(1)</w:t>
      </w:r>
      <w:r>
        <w:rPr>
          <w:rFonts w:ascii="Arial Narrow" w:hAnsi="Arial Narrow"/>
          <w:lang w:val="fr-FR"/>
        </w:rPr>
        <w:tab/>
        <w:t>La vitesse moyenne du vent v</w:t>
      </w:r>
      <w:r>
        <w:rPr>
          <w:rFonts w:ascii="Arial Narrow" w:hAnsi="Arial Narrow"/>
          <w:vertAlign w:val="subscript"/>
          <w:lang w:val="fr-FR"/>
        </w:rPr>
        <w:t>m</w:t>
      </w:r>
      <w:r>
        <w:rPr>
          <w:rFonts w:ascii="Arial Narrow" w:hAnsi="Arial Narrow"/>
          <w:lang w:val="fr-FR"/>
        </w:rPr>
        <w:t>(z) à une hauteur</w:t>
      </w:r>
      <w:r w:rsidR="008F726F">
        <w:rPr>
          <w:rFonts w:ascii="Arial Narrow" w:hAnsi="Arial Narrow"/>
          <w:lang w:val="fr-FR"/>
        </w:rPr>
        <w:t xml:space="preserve"> </w:t>
      </w:r>
      <w:r>
        <w:rPr>
          <w:rFonts w:ascii="Arial Narrow" w:hAnsi="Arial Narrow"/>
          <w:lang w:val="fr-FR"/>
        </w:rPr>
        <w:t>z au-dessus du sol dépend de la rugosité du terrain et de l’orographie, ainsi que de la vitesse de référence du vent v</w:t>
      </w:r>
      <w:r>
        <w:rPr>
          <w:rFonts w:ascii="Arial Narrow" w:hAnsi="Arial Narrow"/>
          <w:vertAlign w:val="subscript"/>
          <w:lang w:val="fr-FR"/>
        </w:rPr>
        <w:t>b</w:t>
      </w:r>
      <w:r>
        <w:rPr>
          <w:rFonts w:ascii="Arial Narrow" w:hAnsi="Arial Narrow"/>
          <w:lang w:val="fr-FR"/>
        </w:rPr>
        <w:t xml:space="preserve">. </w:t>
      </w:r>
      <w:r w:rsidR="008F726F">
        <w:rPr>
          <w:rFonts w:ascii="Arial Narrow" w:hAnsi="Arial Narrow"/>
          <w:lang w:val="fr-FR"/>
        </w:rPr>
        <w:t>Il convient de la déterm</w:t>
      </w:r>
      <w:r>
        <w:rPr>
          <w:rFonts w:ascii="Arial Narrow" w:hAnsi="Arial Narrow"/>
          <w:lang w:val="fr-FR"/>
        </w:rPr>
        <w:t>iner à l’aide de l’expression (4.3) :</w:t>
      </w:r>
    </w:p>
    <w:tbl>
      <w:tblPr>
        <w:tblStyle w:val="Grilledutableau"/>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20"/>
        <w:gridCol w:w="604"/>
      </w:tblGrid>
      <w:tr w:rsidR="00345360" w14:paraId="6C36C298" w14:textId="77777777" w:rsidTr="00AF09C4">
        <w:tc>
          <w:tcPr>
            <w:tcW w:w="9639" w:type="dxa"/>
            <w:vAlign w:val="center"/>
          </w:tcPr>
          <w:p w14:paraId="41CAB5FF" w14:textId="77777777" w:rsidR="00345360" w:rsidRPr="00345360" w:rsidRDefault="00345360" w:rsidP="00345360">
            <w:pPr>
              <w:tabs>
                <w:tab w:val="left" w:pos="426"/>
              </w:tabs>
              <w:spacing w:after="0"/>
              <w:jc w:val="center"/>
              <w:rPr>
                <w:rFonts w:ascii="Arial Narrow" w:hAnsi="Arial Narrow"/>
                <w:vertAlign w:val="subscript"/>
              </w:rPr>
            </w:pPr>
            <w:r w:rsidRPr="00345360">
              <w:rPr>
                <w:rFonts w:ascii="Arial Narrow" w:hAnsi="Arial Narrow"/>
              </w:rPr>
              <w:t>v</w:t>
            </w:r>
            <w:r w:rsidRPr="00345360">
              <w:rPr>
                <w:rFonts w:ascii="Arial Narrow" w:hAnsi="Arial Narrow"/>
                <w:vertAlign w:val="subscript"/>
              </w:rPr>
              <w:t>m</w:t>
            </w:r>
            <w:r w:rsidRPr="00345360">
              <w:rPr>
                <w:rFonts w:ascii="Arial Narrow" w:hAnsi="Arial Narrow"/>
              </w:rPr>
              <w:t>(z) = c</w:t>
            </w:r>
            <w:r w:rsidRPr="00345360">
              <w:rPr>
                <w:rFonts w:ascii="Arial Narrow" w:hAnsi="Arial Narrow"/>
                <w:vertAlign w:val="subscript"/>
              </w:rPr>
              <w:t>r</w:t>
            </w:r>
            <w:r w:rsidRPr="00345360">
              <w:rPr>
                <w:rFonts w:ascii="Arial Narrow" w:hAnsi="Arial Narrow"/>
              </w:rPr>
              <w:t>(z) · c</w:t>
            </w:r>
            <w:r w:rsidRPr="00345360">
              <w:rPr>
                <w:rFonts w:ascii="Arial Narrow" w:hAnsi="Arial Narrow"/>
                <w:vertAlign w:val="subscript"/>
              </w:rPr>
              <w:t>o</w:t>
            </w:r>
            <w:r w:rsidRPr="00345360">
              <w:rPr>
                <w:rFonts w:ascii="Arial Narrow" w:hAnsi="Arial Narrow"/>
              </w:rPr>
              <w:t>(z) · v</w:t>
            </w:r>
            <w:r w:rsidRPr="00345360">
              <w:rPr>
                <w:rFonts w:ascii="Arial Narrow" w:hAnsi="Arial Narrow"/>
                <w:vertAlign w:val="subscript"/>
              </w:rPr>
              <w:t>b</w:t>
            </w:r>
          </w:p>
        </w:tc>
        <w:tc>
          <w:tcPr>
            <w:tcW w:w="604" w:type="dxa"/>
            <w:vAlign w:val="center"/>
          </w:tcPr>
          <w:p w14:paraId="18B4D407" w14:textId="77777777" w:rsidR="00345360" w:rsidRDefault="00345360" w:rsidP="00345360">
            <w:pPr>
              <w:tabs>
                <w:tab w:val="left" w:pos="426"/>
              </w:tabs>
              <w:spacing w:after="0"/>
              <w:jc w:val="center"/>
              <w:rPr>
                <w:rFonts w:ascii="Arial Narrow" w:hAnsi="Arial Narrow"/>
                <w:lang w:val="fr-FR"/>
              </w:rPr>
            </w:pPr>
            <w:r>
              <w:rPr>
                <w:rFonts w:ascii="Arial Narrow" w:hAnsi="Arial Narrow"/>
                <w:lang w:val="fr-FR"/>
              </w:rPr>
              <w:t>(4.3)</w:t>
            </w:r>
          </w:p>
        </w:tc>
      </w:tr>
    </w:tbl>
    <w:p w14:paraId="0BD427F3" w14:textId="77777777" w:rsidR="00345360" w:rsidRDefault="00345360" w:rsidP="00345360">
      <w:pPr>
        <w:tabs>
          <w:tab w:val="left" w:pos="426"/>
        </w:tabs>
        <w:spacing w:after="0"/>
        <w:ind w:left="426" w:hanging="426"/>
        <w:jc w:val="both"/>
        <w:rPr>
          <w:rFonts w:ascii="Arial Narrow" w:hAnsi="Arial Narrow"/>
          <w:lang w:val="fr-FR"/>
        </w:rPr>
      </w:pPr>
      <w:proofErr w:type="gramStart"/>
      <w:r>
        <w:rPr>
          <w:rFonts w:ascii="Arial Narrow" w:hAnsi="Arial Narrow"/>
          <w:lang w:val="fr-FR"/>
        </w:rPr>
        <w:t>où</w:t>
      </w:r>
      <w:proofErr w:type="gramEnd"/>
    </w:p>
    <w:p w14:paraId="650D49F3" w14:textId="77777777" w:rsidR="00345360" w:rsidRDefault="00345360" w:rsidP="00345360">
      <w:pPr>
        <w:spacing w:after="0"/>
        <w:ind w:left="284"/>
        <w:jc w:val="both"/>
        <w:rPr>
          <w:rFonts w:ascii="Arial Narrow" w:hAnsi="Arial Narrow"/>
          <w:lang w:val="fr-FR"/>
        </w:rPr>
      </w:pPr>
      <w:proofErr w:type="gramStart"/>
      <w:r>
        <w:rPr>
          <w:rFonts w:ascii="Arial Narrow" w:hAnsi="Arial Narrow"/>
          <w:lang w:val="fr-FR"/>
        </w:rPr>
        <w:t>c</w:t>
      </w:r>
      <w:r>
        <w:rPr>
          <w:rFonts w:ascii="Arial Narrow" w:hAnsi="Arial Narrow"/>
          <w:vertAlign w:val="subscript"/>
          <w:lang w:val="fr-FR"/>
        </w:rPr>
        <w:t>r</w:t>
      </w:r>
      <w:proofErr w:type="gramEnd"/>
      <w:r>
        <w:rPr>
          <w:rFonts w:ascii="Arial Narrow" w:hAnsi="Arial Narrow"/>
          <w:lang w:val="fr-FR"/>
        </w:rPr>
        <w:t>(z) coefficient de rugosité, indiqué en 4.3.2 ;</w:t>
      </w:r>
    </w:p>
    <w:p w14:paraId="49DAE3B7" w14:textId="77777777" w:rsidR="00345360" w:rsidRDefault="00345360" w:rsidP="00345360">
      <w:pPr>
        <w:spacing w:after="0"/>
        <w:ind w:left="284"/>
        <w:jc w:val="both"/>
        <w:rPr>
          <w:rFonts w:ascii="Arial Narrow" w:hAnsi="Arial Narrow"/>
          <w:lang w:val="fr-FR"/>
        </w:rPr>
      </w:pPr>
      <w:proofErr w:type="gramStart"/>
      <w:r>
        <w:rPr>
          <w:rFonts w:ascii="Arial Narrow" w:hAnsi="Arial Narrow"/>
          <w:lang w:val="fr-FR"/>
        </w:rPr>
        <w:t>c</w:t>
      </w:r>
      <w:r>
        <w:rPr>
          <w:rFonts w:ascii="Arial Narrow" w:hAnsi="Arial Narrow"/>
          <w:vertAlign w:val="subscript"/>
          <w:lang w:val="fr-FR"/>
        </w:rPr>
        <w:t>o</w:t>
      </w:r>
      <w:proofErr w:type="gramEnd"/>
      <w:r>
        <w:rPr>
          <w:rFonts w:ascii="Arial Narrow" w:hAnsi="Arial Narrow"/>
          <w:lang w:val="fr-FR"/>
        </w:rPr>
        <w:t>(z) coefficient d’orographie = 1</w:t>
      </w:r>
      <w:r w:rsidR="008F726F">
        <w:rPr>
          <w:rFonts w:ascii="Arial Narrow" w:hAnsi="Arial Narrow"/>
          <w:lang w:val="fr-FR"/>
        </w:rPr>
        <w:t>,0</w:t>
      </w:r>
      <w:r>
        <w:rPr>
          <w:rFonts w:ascii="Arial Narrow" w:hAnsi="Arial Narrow"/>
          <w:lang w:val="fr-FR"/>
        </w:rPr>
        <w:t xml:space="preserve">, </w:t>
      </w:r>
      <w:r w:rsidR="008F726F">
        <w:rPr>
          <w:rFonts w:ascii="Arial Narrow" w:hAnsi="Arial Narrow"/>
          <w:lang w:val="fr-FR"/>
        </w:rPr>
        <w:t xml:space="preserve">sauf </w:t>
      </w:r>
      <w:r>
        <w:rPr>
          <w:rFonts w:ascii="Arial Narrow" w:hAnsi="Arial Narrow"/>
          <w:lang w:val="fr-FR"/>
        </w:rPr>
        <w:t>spécification contraire : cas d’orographie marquée ou complexe (voir Annexe nationale, 4.3.3 (1))</w:t>
      </w:r>
      <w:r w:rsidR="008F726F">
        <w:rPr>
          <w:rFonts w:ascii="Arial Narrow" w:hAnsi="Arial Narrow"/>
          <w:lang w:val="fr-FR"/>
        </w:rPr>
        <w:t>.</w:t>
      </w:r>
    </w:p>
    <w:p w14:paraId="6D5EC7A8" w14:textId="77777777" w:rsidR="00345360" w:rsidRPr="008F726F" w:rsidRDefault="008F726F" w:rsidP="00C70EC8">
      <w:pPr>
        <w:spacing w:before="120" w:after="0"/>
        <w:jc w:val="both"/>
        <w:rPr>
          <w:rFonts w:ascii="Arial Narrow" w:hAnsi="Arial Narrow"/>
          <w:b/>
          <w:lang w:val="fr-FR"/>
        </w:rPr>
      </w:pPr>
      <w:r w:rsidRPr="008F726F">
        <w:rPr>
          <w:rFonts w:ascii="Arial Narrow" w:hAnsi="Arial Narrow"/>
          <w:b/>
          <w:lang w:val="fr-FR"/>
        </w:rPr>
        <w:t>4.3.2 Rugosité du terrain</w:t>
      </w:r>
    </w:p>
    <w:p w14:paraId="681E729D" w14:textId="77777777" w:rsidR="008F726F" w:rsidRDefault="008F726F" w:rsidP="008F726F">
      <w:pPr>
        <w:spacing w:after="0"/>
        <w:ind w:left="284" w:hanging="284"/>
        <w:jc w:val="both"/>
        <w:rPr>
          <w:rFonts w:ascii="Arial Narrow" w:hAnsi="Arial Narrow"/>
          <w:lang w:val="fr-FR"/>
        </w:rPr>
      </w:pPr>
      <w:r>
        <w:rPr>
          <w:rFonts w:ascii="Arial Narrow" w:hAnsi="Arial Narrow"/>
          <w:lang w:val="fr-FR"/>
        </w:rPr>
        <w:t>(1)</w:t>
      </w:r>
      <w:r>
        <w:rPr>
          <w:rFonts w:ascii="Arial Narrow" w:hAnsi="Arial Narrow"/>
          <w:lang w:val="fr-FR"/>
        </w:rPr>
        <w:tab/>
        <w:t>Le coefficient de rugosité du terrain, c</w:t>
      </w:r>
      <w:r>
        <w:rPr>
          <w:rFonts w:ascii="Arial Narrow" w:hAnsi="Arial Narrow"/>
          <w:vertAlign w:val="subscript"/>
          <w:lang w:val="fr-FR"/>
        </w:rPr>
        <w:t>r</w:t>
      </w:r>
      <w:r>
        <w:rPr>
          <w:rFonts w:ascii="Arial Narrow" w:hAnsi="Arial Narrow"/>
          <w:lang w:val="fr-FR"/>
        </w:rPr>
        <w:t>(z), tient compte de la variabilité de la vitesse moyenne du vent sur le site de la construction due à :</w:t>
      </w:r>
    </w:p>
    <w:p w14:paraId="731FD12A" w14:textId="77777777" w:rsidR="008F726F" w:rsidRPr="008F726F" w:rsidRDefault="008F726F" w:rsidP="008F726F">
      <w:pPr>
        <w:pStyle w:val="Paragraphedeliste"/>
        <w:numPr>
          <w:ilvl w:val="0"/>
          <w:numId w:val="13"/>
        </w:numPr>
        <w:jc w:val="both"/>
        <w:rPr>
          <w:rFonts w:ascii="Arial Narrow" w:hAnsi="Arial Narrow"/>
          <w:sz w:val="22"/>
          <w:szCs w:val="22"/>
        </w:rPr>
      </w:pPr>
      <w:proofErr w:type="gramStart"/>
      <w:r w:rsidRPr="008F726F">
        <w:rPr>
          <w:rFonts w:ascii="Arial Narrow" w:hAnsi="Arial Narrow"/>
          <w:sz w:val="22"/>
          <w:szCs w:val="22"/>
        </w:rPr>
        <w:t>la</w:t>
      </w:r>
      <w:proofErr w:type="gramEnd"/>
      <w:r w:rsidRPr="008F726F">
        <w:rPr>
          <w:rFonts w:ascii="Arial Narrow" w:hAnsi="Arial Narrow"/>
          <w:sz w:val="22"/>
          <w:szCs w:val="22"/>
        </w:rPr>
        <w:t xml:space="preserve"> hauteur au-dessus du niveau du sol ;</w:t>
      </w:r>
    </w:p>
    <w:p w14:paraId="26A83A2F" w14:textId="77777777" w:rsidR="008F726F" w:rsidRPr="008F726F" w:rsidRDefault="008F726F" w:rsidP="008F726F">
      <w:pPr>
        <w:pStyle w:val="Paragraphedeliste"/>
        <w:numPr>
          <w:ilvl w:val="0"/>
          <w:numId w:val="13"/>
        </w:numPr>
        <w:jc w:val="both"/>
        <w:rPr>
          <w:rFonts w:ascii="Arial Narrow" w:hAnsi="Arial Narrow"/>
          <w:sz w:val="22"/>
          <w:szCs w:val="22"/>
        </w:rPr>
      </w:pPr>
      <w:proofErr w:type="gramStart"/>
      <w:r w:rsidRPr="008F726F">
        <w:rPr>
          <w:rFonts w:ascii="Arial Narrow" w:hAnsi="Arial Narrow"/>
          <w:sz w:val="22"/>
          <w:szCs w:val="22"/>
        </w:rPr>
        <w:t>la</w:t>
      </w:r>
      <w:proofErr w:type="gramEnd"/>
      <w:r w:rsidRPr="008F726F">
        <w:rPr>
          <w:rFonts w:ascii="Arial Narrow" w:hAnsi="Arial Narrow"/>
          <w:sz w:val="22"/>
          <w:szCs w:val="22"/>
        </w:rPr>
        <w:t xml:space="preserve"> rugosité du terrain en amont de la construction dans la direction du vent considérée.</w:t>
      </w:r>
    </w:p>
    <w:p w14:paraId="1ECCF5B7" w14:textId="77777777" w:rsidR="008F726F" w:rsidRDefault="00C70EC8" w:rsidP="008F726F">
      <w:pPr>
        <w:spacing w:after="0"/>
        <w:ind w:left="284" w:hanging="284"/>
        <w:jc w:val="both"/>
        <w:rPr>
          <w:rFonts w:ascii="Arial Narrow" w:hAnsi="Arial Narrow"/>
          <w:lang w:val="fr-FR"/>
        </w:rPr>
      </w:pPr>
      <w:r>
        <w:rPr>
          <w:rFonts w:ascii="Arial Narrow" w:hAnsi="Arial Narrow"/>
          <w:lang w:val="fr-FR"/>
        </w:rPr>
        <w:t>Note : La procédure permettant de calculer c</w:t>
      </w:r>
      <w:r>
        <w:rPr>
          <w:rFonts w:ascii="Arial Narrow" w:hAnsi="Arial Narrow"/>
          <w:vertAlign w:val="subscript"/>
          <w:lang w:val="fr-FR"/>
        </w:rPr>
        <w:t>r</w:t>
      </w:r>
      <w:r>
        <w:rPr>
          <w:rFonts w:ascii="Arial Narrow" w:hAnsi="Arial Narrow"/>
          <w:lang w:val="fr-FR"/>
        </w:rPr>
        <w:t>(z) peut être donnée dans l’Annexe nationale.</w:t>
      </w:r>
    </w:p>
    <w:p w14:paraId="37FB42C0" w14:textId="77777777" w:rsidR="00C70EC8" w:rsidRDefault="00C70EC8" w:rsidP="008F726F">
      <w:pPr>
        <w:spacing w:after="0"/>
        <w:ind w:left="284" w:hanging="284"/>
        <w:jc w:val="both"/>
        <w:rPr>
          <w:rFonts w:ascii="Arial Narrow" w:hAnsi="Arial Narrow"/>
          <w:lang w:val="fr-FR"/>
        </w:rPr>
      </w:pPr>
      <w:r>
        <w:rPr>
          <w:rFonts w:ascii="Arial Narrow" w:hAnsi="Arial Narrow"/>
          <w:lang w:val="fr-FR"/>
        </w:rPr>
        <w:t>La procédure recommandée pour calculer le coefficient de rugosité à la hauteur z est donnée par l’expression (4.4) et est fondée sur un profil logarithmique de la vitesse :</w:t>
      </w: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3"/>
        <w:gridCol w:w="741"/>
      </w:tblGrid>
      <w:tr w:rsidR="003C381E" w14:paraId="153493D6" w14:textId="77777777" w:rsidTr="00701655">
        <w:tc>
          <w:tcPr>
            <w:tcW w:w="9498" w:type="dxa"/>
            <w:vAlign w:val="center"/>
          </w:tcPr>
          <w:p w14:paraId="3D3C8E5A" w14:textId="77777777" w:rsidR="003C381E" w:rsidRPr="008E7D97" w:rsidRDefault="00726022" w:rsidP="008E7D97">
            <w:pPr>
              <w:spacing w:after="0"/>
              <w:jc w:val="center"/>
              <w:rPr>
                <w:rFonts w:ascii="Arial Narrow" w:hAnsi="Arial Narrow"/>
                <w:vertAlign w:val="subscript"/>
                <w:lang w:val="fr-FR"/>
              </w:rPr>
            </w:pPr>
            <w:r w:rsidRPr="008E7D97">
              <w:rPr>
                <w:rFonts w:ascii="Arial Narrow" w:hAnsi="Arial Narrow"/>
                <w:lang w:val="fr-FR"/>
              </w:rPr>
              <w:t>c</w:t>
            </w:r>
            <w:r w:rsidR="003C381E" w:rsidRPr="008E7D97">
              <w:rPr>
                <w:rFonts w:ascii="Arial Narrow" w:hAnsi="Arial Narrow"/>
                <w:vertAlign w:val="subscript"/>
                <w:lang w:val="fr-FR"/>
              </w:rPr>
              <w:t>r</w:t>
            </w:r>
            <w:r w:rsidR="003C381E" w:rsidRPr="008E7D97">
              <w:rPr>
                <w:rFonts w:ascii="Arial Narrow" w:hAnsi="Arial Narrow"/>
                <w:lang w:val="fr-FR"/>
              </w:rPr>
              <w:t>(z)</w:t>
            </w:r>
            <w:r w:rsidRPr="008E7D97">
              <w:rPr>
                <w:rFonts w:ascii="Arial Narrow" w:hAnsi="Arial Narrow"/>
                <w:lang w:val="fr-FR"/>
              </w:rPr>
              <w:t> = k</w:t>
            </w:r>
            <w:r w:rsidRPr="008E7D97">
              <w:rPr>
                <w:rFonts w:ascii="Arial Narrow" w:hAnsi="Arial Narrow"/>
                <w:vertAlign w:val="subscript"/>
                <w:lang w:val="fr-FR"/>
              </w:rPr>
              <w:t>r</w:t>
            </w:r>
            <w:r w:rsidRPr="008E7D97">
              <w:rPr>
                <w:rFonts w:ascii="Arial Narrow" w:hAnsi="Arial Narrow"/>
                <w:lang w:val="fr-FR"/>
              </w:rPr>
              <w:t> · ln </w:t>
            </w:r>
            <w:r w:rsidR="008E7D97">
              <w:rPr>
                <w:rFonts w:ascii="Arial Narrow" w:hAnsi="Arial Narrow"/>
                <w:lang w:val="fr-FR"/>
              </w:rPr>
              <w:fldChar w:fldCharType="begin"/>
            </w:r>
            <w:r w:rsidR="008E7D97">
              <w:rPr>
                <w:rFonts w:ascii="Arial Narrow" w:hAnsi="Arial Narrow"/>
                <w:lang w:val="fr-FR"/>
              </w:rPr>
              <w:instrText>EQ \b\bc\((\a\ac(</w:instrText>
            </w:r>
            <w:r w:rsidR="008E7D97">
              <w:rPr>
                <w:rFonts w:ascii="Arial Narrow" w:hAnsi="Arial Narrow"/>
                <w:lang w:val="fr-FR"/>
              </w:rPr>
              <w:fldChar w:fldCharType="begin"/>
            </w:r>
            <w:r w:rsidR="008E7D97">
              <w:rPr>
                <w:rFonts w:ascii="Times New Roman" w:hAnsi="Times New Roman" w:cs="Times New Roman"/>
                <w:color w:val="000000"/>
                <w:sz w:val="24"/>
                <w:lang w:val="fr-FR"/>
              </w:rPr>
              <w:instrText xml:space="preserve">EQ </w:instrText>
            </w:r>
            <w:r w:rsidR="008E7D97" w:rsidRPr="008E7D97">
              <w:rPr>
                <w:rFonts w:ascii="Arial Narrow" w:hAnsi="Arial Narrow" w:cs="Times New Roman"/>
                <w:lang w:val="fr-FR"/>
              </w:rPr>
              <w:instrText>\s\do2</w:instrText>
            </w:r>
            <w:r w:rsidR="008E7D97">
              <w:rPr>
                <w:rFonts w:ascii="Times New Roman" w:hAnsi="Times New Roman" w:cs="Times New Roman"/>
                <w:color w:val="000000"/>
                <w:sz w:val="24"/>
                <w:lang w:val="fr-FR"/>
              </w:rPr>
              <w:instrText xml:space="preserve"> (</w:instrText>
            </w:r>
            <w:r w:rsidR="008E7D97" w:rsidRPr="008E7D97">
              <w:rPr>
                <w:rFonts w:ascii="Arial Narrow" w:hAnsi="Arial Narrow" w:cs="Times New Roman"/>
                <w:lang w:val="fr-FR"/>
              </w:rPr>
              <w:instrText>\f</w:instrText>
            </w:r>
            <w:r w:rsidR="008E7D97">
              <w:rPr>
                <w:rFonts w:ascii="Arial Narrow" w:hAnsi="Arial Narrow" w:cs="Times New Roman"/>
                <w:lang w:val="fr-FR"/>
              </w:rPr>
              <w:instrText xml:space="preserve"> </w:instrText>
            </w:r>
            <w:r w:rsidR="008E7D97">
              <w:rPr>
                <w:rFonts w:ascii="Times New Roman" w:hAnsi="Times New Roman" w:cs="Times New Roman"/>
                <w:color w:val="000000"/>
                <w:sz w:val="24"/>
                <w:lang w:val="fr-FR"/>
              </w:rPr>
              <w:instrText>(</w:instrText>
            </w:r>
            <w:r w:rsidR="008E7D97" w:rsidRPr="008E7D97">
              <w:rPr>
                <w:rFonts w:ascii="Times New Roman" w:hAnsi="Times New Roman" w:cs="Times New Roman"/>
                <w:lang w:val="fr-FR"/>
              </w:rPr>
              <w:instrText>z</w:instrText>
            </w:r>
            <w:r w:rsidR="008E7D97">
              <w:rPr>
                <w:rFonts w:ascii="Times New Roman" w:hAnsi="Times New Roman" w:cs="Times New Roman"/>
                <w:color w:val="000000"/>
                <w:sz w:val="24"/>
                <w:lang w:val="fr-FR"/>
              </w:rPr>
              <w:instrText>;</w:instrText>
            </w:r>
            <w:r w:rsidR="008E7D97" w:rsidRPr="008E7D97">
              <w:rPr>
                <w:rFonts w:ascii="Arial Narrow" w:hAnsi="Arial Narrow"/>
                <w:lang w:val="fr-FR"/>
              </w:rPr>
              <w:instrText>z</w:instrText>
            </w:r>
            <w:r w:rsidR="008E7D97" w:rsidRPr="008E7D97">
              <w:rPr>
                <w:rFonts w:ascii="Arial Narrow" w:hAnsi="Arial Narrow"/>
                <w:vertAlign w:val="subscript"/>
                <w:lang w:val="fr-FR"/>
              </w:rPr>
              <w:instrText>0</w:instrText>
            </w:r>
            <w:r w:rsidR="008E7D97">
              <w:rPr>
                <w:rFonts w:ascii="Times New Roman" w:hAnsi="Times New Roman" w:cs="Times New Roman"/>
                <w:color w:val="000000"/>
                <w:sz w:val="24"/>
                <w:lang w:val="fr-FR"/>
              </w:rPr>
              <w:instrText>))</w:instrText>
            </w:r>
            <w:r w:rsidR="008E7D97">
              <w:rPr>
                <w:rFonts w:ascii="Arial Narrow" w:hAnsi="Arial Narrow"/>
                <w:lang w:val="fr-FR"/>
              </w:rPr>
              <w:fldChar w:fldCharType="end"/>
            </w:r>
            <w:r w:rsidR="008E7D97">
              <w:rPr>
                <w:rFonts w:ascii="Arial Narrow" w:hAnsi="Arial Narrow"/>
                <w:lang w:val="fr-FR"/>
              </w:rPr>
              <w:instrText>))</w:instrText>
            </w:r>
            <w:r w:rsidR="008E7D97">
              <w:rPr>
                <w:rFonts w:ascii="Arial Narrow" w:hAnsi="Arial Narrow"/>
                <w:lang w:val="fr-FR"/>
              </w:rPr>
              <w:fldChar w:fldCharType="end"/>
            </w:r>
            <w:r w:rsidRPr="008E7D97">
              <w:rPr>
                <w:rFonts w:ascii="Arial Narrow" w:hAnsi="Arial Narrow"/>
                <w:lang w:val="fr-FR"/>
              </w:rPr>
              <w:t> </w:t>
            </w:r>
            <w:r w:rsidR="008E7D97" w:rsidRPr="008E7D97">
              <w:rPr>
                <w:rFonts w:ascii="Arial Narrow" w:hAnsi="Arial Narrow"/>
                <w:lang w:val="fr-FR"/>
              </w:rPr>
              <w:tab/>
            </w:r>
            <w:r w:rsidR="008E7D97">
              <w:rPr>
                <w:rFonts w:ascii="Arial Narrow" w:hAnsi="Arial Narrow"/>
                <w:lang w:val="fr-FR"/>
              </w:rPr>
              <w:tab/>
              <w:t xml:space="preserve">pour </w:t>
            </w:r>
            <w:r w:rsidR="008E7D97">
              <w:rPr>
                <w:rFonts w:ascii="Arial Narrow" w:hAnsi="Arial Narrow"/>
                <w:lang w:val="fr-FR"/>
              </w:rPr>
              <w:tab/>
              <w:t>z</w:t>
            </w:r>
            <w:r w:rsidR="008E7D97">
              <w:rPr>
                <w:rFonts w:ascii="Arial Narrow" w:hAnsi="Arial Narrow"/>
                <w:vertAlign w:val="subscript"/>
                <w:lang w:val="fr-FR"/>
              </w:rPr>
              <w:t>min</w:t>
            </w:r>
            <w:r w:rsidR="008E7D97">
              <w:rPr>
                <w:rFonts w:ascii="Arial Narrow" w:hAnsi="Arial Narrow"/>
                <w:lang w:val="fr-FR"/>
              </w:rPr>
              <w:t> </w:t>
            </w:r>
            <w:r w:rsidR="008E7D97">
              <w:rPr>
                <w:rFonts w:ascii="Arial Narrow" w:hAnsi="Arial Narrow"/>
                <w:lang w:val="fr-FR"/>
              </w:rPr>
              <w:sym w:font="SymbolGD" w:char="F03C"/>
            </w:r>
            <w:r w:rsidR="008E7D97">
              <w:rPr>
                <w:rFonts w:ascii="Arial Narrow" w:hAnsi="Arial Narrow"/>
                <w:lang w:val="fr-FR"/>
              </w:rPr>
              <w:t> z </w:t>
            </w:r>
            <w:r w:rsidR="008E7D97">
              <w:rPr>
                <w:rFonts w:ascii="Arial Narrow" w:hAnsi="Arial Narrow"/>
                <w:lang w:val="fr-FR"/>
              </w:rPr>
              <w:sym w:font="SymbolGD" w:char="F03C"/>
            </w:r>
            <w:r w:rsidR="008E7D97">
              <w:rPr>
                <w:rFonts w:ascii="Arial Narrow" w:hAnsi="Arial Narrow"/>
                <w:lang w:val="fr-FR"/>
              </w:rPr>
              <w:t> z</w:t>
            </w:r>
            <w:r w:rsidR="008E7D97">
              <w:rPr>
                <w:rFonts w:ascii="Arial Narrow" w:hAnsi="Arial Narrow"/>
                <w:vertAlign w:val="subscript"/>
                <w:lang w:val="fr-FR"/>
              </w:rPr>
              <w:t>max</w:t>
            </w:r>
          </w:p>
        </w:tc>
        <w:tc>
          <w:tcPr>
            <w:tcW w:w="745" w:type="dxa"/>
            <w:vAlign w:val="center"/>
          </w:tcPr>
          <w:p w14:paraId="572DDAED" w14:textId="77777777" w:rsidR="003C381E" w:rsidRDefault="003C381E" w:rsidP="00701655">
            <w:pPr>
              <w:tabs>
                <w:tab w:val="left" w:pos="426"/>
              </w:tabs>
              <w:spacing w:after="0"/>
              <w:jc w:val="center"/>
              <w:rPr>
                <w:rFonts w:ascii="Arial Narrow" w:hAnsi="Arial Narrow"/>
                <w:lang w:val="fr-FR"/>
              </w:rPr>
            </w:pPr>
            <w:r>
              <w:rPr>
                <w:rFonts w:ascii="Arial Narrow" w:hAnsi="Arial Narrow"/>
                <w:lang w:val="fr-FR"/>
              </w:rPr>
              <w:t>(4.</w:t>
            </w:r>
            <w:r w:rsidR="008E7D97">
              <w:rPr>
                <w:rFonts w:ascii="Arial Narrow" w:hAnsi="Arial Narrow"/>
                <w:lang w:val="fr-FR"/>
              </w:rPr>
              <w:t>4</w:t>
            </w:r>
            <w:r>
              <w:rPr>
                <w:rFonts w:ascii="Arial Narrow" w:hAnsi="Arial Narrow"/>
                <w:lang w:val="fr-FR"/>
              </w:rPr>
              <w:t>)</w:t>
            </w:r>
          </w:p>
        </w:tc>
      </w:tr>
      <w:tr w:rsidR="008E7D97" w:rsidRPr="00C265F1" w14:paraId="5EF7D5D4" w14:textId="77777777" w:rsidTr="00701655">
        <w:tc>
          <w:tcPr>
            <w:tcW w:w="9498" w:type="dxa"/>
            <w:vAlign w:val="center"/>
          </w:tcPr>
          <w:p w14:paraId="1D183523" w14:textId="77777777" w:rsidR="008E7D97" w:rsidRPr="008E7D97" w:rsidRDefault="008E7D97" w:rsidP="008E7D97">
            <w:pPr>
              <w:spacing w:after="0"/>
              <w:jc w:val="center"/>
              <w:rPr>
                <w:rFonts w:ascii="Arial Narrow" w:hAnsi="Arial Narrow"/>
                <w:lang w:val="fr-FR"/>
              </w:rPr>
            </w:pPr>
            <w:r w:rsidRPr="008E7D97">
              <w:rPr>
                <w:rFonts w:ascii="Arial Narrow" w:hAnsi="Arial Narrow"/>
                <w:lang w:val="fr-FR"/>
              </w:rPr>
              <w:t>c</w:t>
            </w:r>
            <w:r w:rsidRPr="008E7D97">
              <w:rPr>
                <w:rFonts w:ascii="Arial Narrow" w:hAnsi="Arial Narrow"/>
                <w:vertAlign w:val="subscript"/>
                <w:lang w:val="fr-FR"/>
              </w:rPr>
              <w:t>r</w:t>
            </w:r>
            <w:r w:rsidRPr="008E7D97">
              <w:rPr>
                <w:rFonts w:ascii="Arial Narrow" w:hAnsi="Arial Narrow"/>
                <w:lang w:val="fr-FR"/>
              </w:rPr>
              <w:t>(z) = </w:t>
            </w:r>
            <w:r>
              <w:rPr>
                <w:rFonts w:ascii="Arial Narrow" w:hAnsi="Arial Narrow"/>
                <w:lang w:val="fr-FR"/>
              </w:rPr>
              <w:t>c</w:t>
            </w:r>
            <w:r>
              <w:rPr>
                <w:rFonts w:ascii="Arial Narrow" w:hAnsi="Arial Narrow"/>
                <w:vertAlign w:val="subscript"/>
                <w:lang w:val="fr-FR"/>
              </w:rPr>
              <w:t>r</w:t>
            </w:r>
            <w:r>
              <w:rPr>
                <w:rFonts w:ascii="Arial Narrow" w:hAnsi="Arial Narrow"/>
                <w:lang w:val="fr-FR"/>
              </w:rPr>
              <w:t>(z</w:t>
            </w:r>
            <w:r>
              <w:rPr>
                <w:rFonts w:ascii="Arial Narrow" w:hAnsi="Arial Narrow"/>
                <w:vertAlign w:val="subscript"/>
                <w:lang w:val="fr-FR"/>
              </w:rPr>
              <w:t>min</w:t>
            </w:r>
            <w:r w:rsidRPr="008E7D97">
              <w:rPr>
                <w:rFonts w:ascii="Arial Narrow" w:hAnsi="Arial Narrow"/>
                <w:lang w:val="fr-FR"/>
              </w:rPr>
              <w:t>) </w:t>
            </w:r>
            <w:r w:rsidRPr="008E7D97">
              <w:rPr>
                <w:rFonts w:ascii="Arial Narrow" w:hAnsi="Arial Narrow"/>
                <w:lang w:val="fr-FR"/>
              </w:rPr>
              <w:tab/>
            </w:r>
            <w:r>
              <w:rPr>
                <w:rFonts w:ascii="Arial Narrow" w:hAnsi="Arial Narrow"/>
                <w:lang w:val="fr-FR"/>
              </w:rPr>
              <w:tab/>
              <w:t xml:space="preserve">pour </w:t>
            </w:r>
            <w:r>
              <w:rPr>
                <w:rFonts w:ascii="Arial Narrow" w:hAnsi="Arial Narrow"/>
                <w:lang w:val="fr-FR"/>
              </w:rPr>
              <w:tab/>
              <w:t>z </w:t>
            </w:r>
            <w:r>
              <w:rPr>
                <w:rFonts w:ascii="Arial Narrow" w:hAnsi="Arial Narrow"/>
                <w:lang w:val="fr-FR"/>
              </w:rPr>
              <w:sym w:font="SymbolGD" w:char="F03C"/>
            </w:r>
            <w:r>
              <w:rPr>
                <w:rFonts w:ascii="Arial Narrow" w:hAnsi="Arial Narrow"/>
                <w:lang w:val="fr-FR"/>
              </w:rPr>
              <w:t> z</w:t>
            </w:r>
            <w:r>
              <w:rPr>
                <w:rFonts w:ascii="Arial Narrow" w:hAnsi="Arial Narrow"/>
                <w:vertAlign w:val="subscript"/>
                <w:lang w:val="fr-FR"/>
              </w:rPr>
              <w:t>min</w:t>
            </w:r>
          </w:p>
        </w:tc>
        <w:tc>
          <w:tcPr>
            <w:tcW w:w="745" w:type="dxa"/>
            <w:vAlign w:val="center"/>
          </w:tcPr>
          <w:p w14:paraId="44BB42A0" w14:textId="77777777" w:rsidR="008E7D97" w:rsidRDefault="008E7D97" w:rsidP="00AF09C4">
            <w:pPr>
              <w:tabs>
                <w:tab w:val="left" w:pos="426"/>
              </w:tabs>
              <w:spacing w:after="0"/>
              <w:jc w:val="center"/>
              <w:rPr>
                <w:rFonts w:ascii="Arial Narrow" w:hAnsi="Arial Narrow"/>
                <w:lang w:val="fr-FR"/>
              </w:rPr>
            </w:pPr>
          </w:p>
        </w:tc>
      </w:tr>
    </w:tbl>
    <w:p w14:paraId="64D320D2" w14:textId="77777777" w:rsidR="008E7D97" w:rsidRDefault="008E7D97" w:rsidP="008E7D97">
      <w:pPr>
        <w:tabs>
          <w:tab w:val="left" w:pos="426"/>
        </w:tabs>
        <w:spacing w:after="0"/>
        <w:ind w:left="426" w:hanging="426"/>
        <w:jc w:val="both"/>
        <w:rPr>
          <w:rFonts w:ascii="Arial Narrow" w:hAnsi="Arial Narrow"/>
          <w:lang w:val="fr-FR"/>
        </w:rPr>
      </w:pPr>
      <w:proofErr w:type="gramStart"/>
      <w:r>
        <w:rPr>
          <w:rFonts w:ascii="Arial Narrow" w:hAnsi="Arial Narrow"/>
          <w:lang w:val="fr-FR"/>
        </w:rPr>
        <w:t>où</w:t>
      </w:r>
      <w:proofErr w:type="gramEnd"/>
    </w:p>
    <w:p w14:paraId="129F0D55" w14:textId="77777777" w:rsidR="008E7D97" w:rsidRDefault="008E7D97" w:rsidP="008E7D97">
      <w:pPr>
        <w:spacing w:after="0"/>
        <w:ind w:left="284"/>
        <w:jc w:val="both"/>
        <w:rPr>
          <w:rFonts w:ascii="Arial Narrow" w:hAnsi="Arial Narrow"/>
          <w:lang w:val="fr-FR"/>
        </w:rPr>
      </w:pPr>
      <w:proofErr w:type="gramStart"/>
      <w:r>
        <w:rPr>
          <w:rFonts w:ascii="Arial Narrow" w:hAnsi="Arial Narrow"/>
          <w:lang w:val="fr-FR"/>
        </w:rPr>
        <w:t>z</w:t>
      </w:r>
      <w:proofErr w:type="gramEnd"/>
      <w:r>
        <w:rPr>
          <w:rFonts w:ascii="Arial Narrow" w:hAnsi="Arial Narrow"/>
          <w:vertAlign w:val="subscript"/>
          <w:lang w:val="fr-FR"/>
        </w:rPr>
        <w:t>0</w:t>
      </w:r>
      <w:r>
        <w:rPr>
          <w:rFonts w:ascii="Arial Narrow" w:hAnsi="Arial Narrow"/>
          <w:lang w:val="fr-FR"/>
        </w:rPr>
        <w:t xml:space="preserve"> est la longueur de rugosité ;</w:t>
      </w:r>
    </w:p>
    <w:p w14:paraId="7ACF1EB6" w14:textId="77777777" w:rsidR="008E7D97" w:rsidRDefault="008E7D97" w:rsidP="008E7D97">
      <w:pPr>
        <w:spacing w:after="0"/>
        <w:ind w:left="284"/>
        <w:jc w:val="both"/>
        <w:rPr>
          <w:rFonts w:ascii="Arial Narrow" w:hAnsi="Arial Narrow"/>
          <w:lang w:val="fr-FR"/>
        </w:rPr>
      </w:pPr>
      <w:proofErr w:type="gramStart"/>
      <w:r>
        <w:rPr>
          <w:rFonts w:ascii="Arial Narrow" w:hAnsi="Arial Narrow"/>
          <w:lang w:val="fr-FR"/>
        </w:rPr>
        <w:t>k</w:t>
      </w:r>
      <w:r>
        <w:rPr>
          <w:rFonts w:ascii="Arial Narrow" w:hAnsi="Arial Narrow"/>
          <w:vertAlign w:val="subscript"/>
          <w:lang w:val="fr-FR"/>
        </w:rPr>
        <w:t>r</w:t>
      </w:r>
      <w:proofErr w:type="gramEnd"/>
      <w:r>
        <w:rPr>
          <w:rFonts w:ascii="Arial Narrow" w:hAnsi="Arial Narrow"/>
          <w:lang w:val="fr-FR"/>
        </w:rPr>
        <w:t xml:space="preserve"> est le facteur de terrain dépendant de la longueur de rugosité z</w:t>
      </w:r>
      <w:r>
        <w:rPr>
          <w:rFonts w:ascii="Arial Narrow" w:hAnsi="Arial Narrow"/>
          <w:vertAlign w:val="subscript"/>
          <w:lang w:val="fr-FR"/>
        </w:rPr>
        <w:t>0 </w:t>
      </w:r>
      <w:r>
        <w:rPr>
          <w:rFonts w:ascii="Arial Narrow" w:hAnsi="Arial Narrow"/>
          <w:lang w:val="fr-FR"/>
        </w:rPr>
        <w:t>;</w:t>
      </w:r>
    </w:p>
    <w:tbl>
      <w:tblPr>
        <w:tblStyle w:val="Grilledutableau"/>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283"/>
        <w:gridCol w:w="741"/>
      </w:tblGrid>
      <w:tr w:rsidR="008E7D97" w14:paraId="1A34A5AA" w14:textId="77777777" w:rsidTr="003C45D4">
        <w:tc>
          <w:tcPr>
            <w:tcW w:w="9498" w:type="dxa"/>
            <w:vAlign w:val="center"/>
          </w:tcPr>
          <w:p w14:paraId="76DA2C17" w14:textId="77777777" w:rsidR="008E7D97" w:rsidRPr="003C45D4" w:rsidRDefault="008E7D97" w:rsidP="00AF09C4">
            <w:pPr>
              <w:tabs>
                <w:tab w:val="left" w:pos="426"/>
              </w:tabs>
              <w:spacing w:after="0"/>
              <w:jc w:val="center"/>
              <w:rPr>
                <w:rFonts w:ascii="Arial Narrow" w:hAnsi="Arial Narrow"/>
                <w:vertAlign w:val="superscript"/>
              </w:rPr>
            </w:pPr>
            <w:r w:rsidRPr="003C45D4">
              <w:rPr>
                <w:rFonts w:ascii="Arial Narrow" w:hAnsi="Arial Narrow"/>
              </w:rPr>
              <w:t>k</w:t>
            </w:r>
            <w:r w:rsidRPr="008E7D97">
              <w:rPr>
                <w:rFonts w:ascii="Arial Narrow" w:hAnsi="Arial Narrow"/>
                <w:vertAlign w:val="subscript"/>
              </w:rPr>
              <w:t>r</w:t>
            </w:r>
            <w:r w:rsidRPr="003C45D4">
              <w:rPr>
                <w:rFonts w:ascii="Arial Narrow" w:hAnsi="Arial Narrow"/>
              </w:rPr>
              <w:t> = </w:t>
            </w:r>
            <w:r w:rsidR="003C45D4" w:rsidRPr="003C45D4">
              <w:rPr>
                <w:rFonts w:ascii="Arial Narrow" w:hAnsi="Arial Narrow"/>
              </w:rPr>
              <w:t>0,19 · </w:t>
            </w:r>
            <w:r w:rsidR="003C45D4">
              <w:rPr>
                <w:rFonts w:ascii="Arial Narrow" w:hAnsi="Arial Narrow"/>
                <w:lang w:val="fr-FR"/>
              </w:rPr>
              <w:fldChar w:fldCharType="begin"/>
            </w:r>
            <w:r w:rsidR="003C45D4">
              <w:rPr>
                <w:rFonts w:ascii="Arial Narrow" w:hAnsi="Arial Narrow"/>
                <w:lang w:val="fr-FR"/>
              </w:rPr>
              <w:instrText>EQ \b\bc\((\a\ac(</w:instrText>
            </w:r>
            <w:r w:rsidR="003C45D4">
              <w:rPr>
                <w:rFonts w:ascii="Arial Narrow" w:hAnsi="Arial Narrow"/>
                <w:lang w:val="fr-FR"/>
              </w:rPr>
              <w:fldChar w:fldCharType="begin"/>
            </w:r>
            <w:r w:rsidR="003C45D4">
              <w:rPr>
                <w:rFonts w:ascii="Times New Roman" w:hAnsi="Times New Roman" w:cs="Times New Roman"/>
                <w:color w:val="000000"/>
                <w:sz w:val="24"/>
                <w:lang w:val="fr-FR"/>
              </w:rPr>
              <w:instrText xml:space="preserve">EQ </w:instrText>
            </w:r>
            <w:r w:rsidR="003C45D4" w:rsidRPr="008E7D97">
              <w:rPr>
                <w:rFonts w:ascii="Arial Narrow" w:hAnsi="Arial Narrow" w:cs="Times New Roman"/>
                <w:lang w:val="fr-FR"/>
              </w:rPr>
              <w:instrText>\s\do2</w:instrText>
            </w:r>
            <w:r w:rsidR="003C45D4">
              <w:rPr>
                <w:rFonts w:ascii="Times New Roman" w:hAnsi="Times New Roman" w:cs="Times New Roman"/>
                <w:color w:val="000000"/>
                <w:sz w:val="24"/>
                <w:lang w:val="fr-FR"/>
              </w:rPr>
              <w:instrText xml:space="preserve"> (</w:instrText>
            </w:r>
            <w:r w:rsidR="003C45D4" w:rsidRPr="008E7D97">
              <w:rPr>
                <w:rFonts w:ascii="Arial Narrow" w:hAnsi="Arial Narrow" w:cs="Times New Roman"/>
                <w:lang w:val="fr-FR"/>
              </w:rPr>
              <w:instrText>\f</w:instrText>
            </w:r>
            <w:r w:rsidR="003C45D4">
              <w:rPr>
                <w:rFonts w:ascii="Arial Narrow" w:hAnsi="Arial Narrow" w:cs="Times New Roman"/>
                <w:lang w:val="fr-FR"/>
              </w:rPr>
              <w:instrText xml:space="preserve"> </w:instrText>
            </w:r>
            <w:r w:rsidR="003C45D4">
              <w:rPr>
                <w:rFonts w:ascii="Times New Roman" w:hAnsi="Times New Roman" w:cs="Times New Roman"/>
                <w:color w:val="000000"/>
                <w:sz w:val="24"/>
                <w:lang w:val="fr-FR"/>
              </w:rPr>
              <w:instrText>(</w:instrText>
            </w:r>
            <w:r w:rsidR="003C45D4" w:rsidRPr="008E7D97">
              <w:rPr>
                <w:rFonts w:ascii="Times New Roman" w:hAnsi="Times New Roman" w:cs="Times New Roman"/>
                <w:lang w:val="fr-FR"/>
              </w:rPr>
              <w:instrText>z</w:instrText>
            </w:r>
            <w:r w:rsidR="003C45D4">
              <w:rPr>
                <w:rFonts w:ascii="Times New Roman" w:hAnsi="Times New Roman" w:cs="Times New Roman"/>
                <w:vertAlign w:val="subscript"/>
                <w:lang w:val="fr-FR"/>
              </w:rPr>
              <w:instrText>0</w:instrText>
            </w:r>
            <w:r w:rsidR="003C45D4">
              <w:rPr>
                <w:rFonts w:ascii="Times New Roman" w:hAnsi="Times New Roman" w:cs="Times New Roman"/>
                <w:lang w:val="fr-FR"/>
              </w:rPr>
              <w:instrText xml:space="preserve"> </w:instrText>
            </w:r>
            <w:r w:rsidR="003C45D4">
              <w:rPr>
                <w:rFonts w:ascii="Times New Roman" w:hAnsi="Times New Roman" w:cs="Times New Roman"/>
                <w:color w:val="000000"/>
                <w:sz w:val="24"/>
                <w:lang w:val="fr-FR"/>
              </w:rPr>
              <w:instrText>;</w:instrText>
            </w:r>
            <w:r w:rsidR="003C45D4" w:rsidRPr="008E7D97">
              <w:rPr>
                <w:rFonts w:ascii="Arial Narrow" w:hAnsi="Arial Narrow"/>
                <w:lang w:val="fr-FR"/>
              </w:rPr>
              <w:instrText>z</w:instrText>
            </w:r>
            <w:r w:rsidR="003C45D4" w:rsidRPr="008E7D97">
              <w:rPr>
                <w:rFonts w:ascii="Arial Narrow" w:hAnsi="Arial Narrow"/>
                <w:vertAlign w:val="subscript"/>
                <w:lang w:val="fr-FR"/>
              </w:rPr>
              <w:instrText>0</w:instrText>
            </w:r>
            <w:r w:rsidR="003C45D4">
              <w:rPr>
                <w:rFonts w:ascii="Arial Narrow" w:hAnsi="Arial Narrow"/>
                <w:vertAlign w:val="subscript"/>
                <w:lang w:val="fr-FR"/>
              </w:rPr>
              <w:instrText>,</w:instrText>
            </w:r>
            <w:r w:rsidR="003C45D4" w:rsidRPr="003C45D4">
              <w:rPr>
                <w:rFonts w:ascii="Times New Roman" w:hAnsi="Times New Roman" w:cs="Times New Roman"/>
                <w:vertAlign w:val="subscript"/>
                <w:lang w:val="fr-FR"/>
              </w:rPr>
              <w:instrText>II</w:instrText>
            </w:r>
            <w:r w:rsidR="003C45D4">
              <w:rPr>
                <w:rFonts w:ascii="Times New Roman" w:hAnsi="Times New Roman" w:cs="Times New Roman"/>
                <w:color w:val="000000"/>
                <w:sz w:val="24"/>
                <w:lang w:val="fr-FR"/>
              </w:rPr>
              <w:instrText>))</w:instrText>
            </w:r>
            <w:r w:rsidR="003C45D4">
              <w:rPr>
                <w:rFonts w:ascii="Arial Narrow" w:hAnsi="Arial Narrow"/>
                <w:lang w:val="fr-FR"/>
              </w:rPr>
              <w:fldChar w:fldCharType="end"/>
            </w:r>
            <w:r w:rsidR="003C45D4">
              <w:rPr>
                <w:rFonts w:ascii="Arial Narrow" w:hAnsi="Arial Narrow"/>
                <w:lang w:val="fr-FR"/>
              </w:rPr>
              <w:instrText>))</w:instrText>
            </w:r>
            <w:r w:rsidR="003C45D4">
              <w:rPr>
                <w:rFonts w:ascii="Arial Narrow" w:hAnsi="Arial Narrow"/>
                <w:lang w:val="fr-FR"/>
              </w:rPr>
              <w:fldChar w:fldCharType="end"/>
            </w:r>
            <w:r w:rsidR="003C45D4" w:rsidRPr="003C45D4">
              <w:rPr>
                <w:rFonts w:ascii="Arial Narrow" w:hAnsi="Arial Narrow"/>
                <w:position w:val="18"/>
                <w:vertAlign w:val="superscript"/>
                <w:lang w:val="fr-FR"/>
              </w:rPr>
              <w:t>0,07</w:t>
            </w:r>
          </w:p>
        </w:tc>
        <w:tc>
          <w:tcPr>
            <w:tcW w:w="745" w:type="dxa"/>
            <w:vAlign w:val="center"/>
          </w:tcPr>
          <w:p w14:paraId="2ADA77DA" w14:textId="77777777" w:rsidR="008E7D97" w:rsidRDefault="008E7D97" w:rsidP="008E7D97">
            <w:pPr>
              <w:tabs>
                <w:tab w:val="left" w:pos="426"/>
              </w:tabs>
              <w:spacing w:after="0"/>
              <w:jc w:val="center"/>
              <w:rPr>
                <w:rFonts w:ascii="Arial Narrow" w:hAnsi="Arial Narrow"/>
                <w:lang w:val="fr-FR"/>
              </w:rPr>
            </w:pPr>
            <w:r>
              <w:rPr>
                <w:rFonts w:ascii="Arial Narrow" w:hAnsi="Arial Narrow"/>
                <w:lang w:val="fr-FR"/>
              </w:rPr>
              <w:t>(4.5)</w:t>
            </w:r>
          </w:p>
        </w:tc>
      </w:tr>
    </w:tbl>
    <w:p w14:paraId="70C41876" w14:textId="77777777" w:rsidR="008E7D97" w:rsidRPr="008E7D97" w:rsidRDefault="008E7D97" w:rsidP="008E7D97">
      <w:pPr>
        <w:spacing w:after="0"/>
        <w:ind w:left="284"/>
        <w:jc w:val="both"/>
        <w:rPr>
          <w:rFonts w:ascii="Arial Narrow" w:hAnsi="Arial Narrow"/>
          <w:lang w:val="fr-FR"/>
        </w:rPr>
      </w:pPr>
      <w:proofErr w:type="gramStart"/>
      <w:r>
        <w:rPr>
          <w:rFonts w:ascii="Arial Narrow" w:hAnsi="Arial Narrow"/>
          <w:lang w:val="fr-FR"/>
        </w:rPr>
        <w:t>z</w:t>
      </w:r>
      <w:proofErr w:type="gramEnd"/>
      <w:r>
        <w:rPr>
          <w:rFonts w:ascii="Arial Narrow" w:hAnsi="Arial Narrow"/>
          <w:vertAlign w:val="subscript"/>
          <w:lang w:val="fr-FR"/>
        </w:rPr>
        <w:t>0</w:t>
      </w:r>
      <w:r>
        <w:rPr>
          <w:rFonts w:ascii="Arial Narrow" w:hAnsi="Arial Narrow"/>
          <w:lang w:val="fr-FR"/>
        </w:rPr>
        <w:t xml:space="preserve"> et z</w:t>
      </w:r>
      <w:r>
        <w:rPr>
          <w:rFonts w:ascii="Arial Narrow" w:hAnsi="Arial Narrow"/>
          <w:vertAlign w:val="subscript"/>
          <w:lang w:val="fr-FR"/>
        </w:rPr>
        <w:t>min</w:t>
      </w:r>
      <w:r>
        <w:rPr>
          <w:rFonts w:ascii="Arial Narrow" w:hAnsi="Arial Narrow"/>
          <w:lang w:val="fr-FR"/>
        </w:rPr>
        <w:t xml:space="preserve"> dépendent de la catégorie du terrain, valeurs données dans le tableau 4.1.</w:t>
      </w:r>
    </w:p>
    <w:p w14:paraId="2DEB5F6E" w14:textId="77777777" w:rsidR="00C70EC8" w:rsidRDefault="003C45D4" w:rsidP="003C45D4">
      <w:pPr>
        <w:spacing w:before="60" w:after="0"/>
        <w:jc w:val="center"/>
        <w:rPr>
          <w:rFonts w:ascii="Arial Narrow" w:hAnsi="Arial Narrow"/>
          <w:lang w:val="fr-FR"/>
        </w:rPr>
      </w:pPr>
      <w:r>
        <w:rPr>
          <w:rFonts w:ascii="Arial Narrow" w:hAnsi="Arial Narrow"/>
          <w:lang w:val="fr-FR"/>
        </w:rPr>
        <w:t>Tableau 4.1 – Catégories et paramètres de terrain NF P06-114-1</w:t>
      </w:r>
    </w:p>
    <w:tbl>
      <w:tblPr>
        <w:tblStyle w:val="Grilledutableau"/>
        <w:tblW w:w="9921" w:type="dxa"/>
        <w:tblInd w:w="284" w:type="dxa"/>
        <w:tblLook w:val="04A0" w:firstRow="1" w:lastRow="0" w:firstColumn="1" w:lastColumn="0" w:noHBand="0" w:noVBand="1"/>
      </w:tblPr>
      <w:tblGrid>
        <w:gridCol w:w="7087"/>
        <w:gridCol w:w="1417"/>
        <w:gridCol w:w="1417"/>
      </w:tblGrid>
      <w:tr w:rsidR="003C45D4" w14:paraId="4E723308" w14:textId="77777777" w:rsidTr="00CF292E">
        <w:tc>
          <w:tcPr>
            <w:tcW w:w="7087" w:type="dxa"/>
            <w:vAlign w:val="center"/>
          </w:tcPr>
          <w:p w14:paraId="39B8BC7A" w14:textId="77777777" w:rsidR="003C45D4" w:rsidRPr="003C45D4" w:rsidRDefault="003C45D4" w:rsidP="003C45D4">
            <w:pPr>
              <w:spacing w:after="0"/>
              <w:jc w:val="center"/>
              <w:rPr>
                <w:rFonts w:ascii="Arial Narrow" w:hAnsi="Arial Narrow"/>
                <w:b/>
                <w:lang w:val="fr-FR"/>
              </w:rPr>
            </w:pPr>
            <w:r w:rsidRPr="003C45D4">
              <w:rPr>
                <w:rFonts w:ascii="Arial Narrow" w:hAnsi="Arial Narrow"/>
                <w:b/>
                <w:lang w:val="fr-FR"/>
              </w:rPr>
              <w:t>Catégories de terrain ou de rugosité</w:t>
            </w:r>
          </w:p>
        </w:tc>
        <w:tc>
          <w:tcPr>
            <w:tcW w:w="1417" w:type="dxa"/>
            <w:vAlign w:val="center"/>
          </w:tcPr>
          <w:p w14:paraId="7F237307" w14:textId="77777777" w:rsidR="003C45D4" w:rsidRPr="003C45D4" w:rsidRDefault="003C45D4" w:rsidP="003C45D4">
            <w:pPr>
              <w:spacing w:after="0"/>
              <w:jc w:val="center"/>
              <w:rPr>
                <w:rFonts w:ascii="Arial Narrow" w:hAnsi="Arial Narrow"/>
                <w:b/>
                <w:lang w:val="fr-FR"/>
              </w:rPr>
            </w:pPr>
            <w:r w:rsidRPr="003C45D4">
              <w:rPr>
                <w:rFonts w:ascii="Arial Narrow" w:hAnsi="Arial Narrow"/>
                <w:b/>
                <w:lang w:val="fr-FR"/>
              </w:rPr>
              <w:t>z</w:t>
            </w:r>
            <w:r w:rsidRPr="003C45D4">
              <w:rPr>
                <w:rFonts w:ascii="Arial Narrow" w:hAnsi="Arial Narrow"/>
                <w:b/>
                <w:vertAlign w:val="subscript"/>
                <w:lang w:val="fr-FR"/>
              </w:rPr>
              <w:t>0</w:t>
            </w:r>
            <w:r w:rsidRPr="003C45D4">
              <w:rPr>
                <w:rFonts w:ascii="Arial Narrow" w:hAnsi="Arial Narrow"/>
                <w:b/>
                <w:lang w:val="fr-FR"/>
              </w:rPr>
              <w:t xml:space="preserve"> (m)</w:t>
            </w:r>
          </w:p>
        </w:tc>
        <w:tc>
          <w:tcPr>
            <w:tcW w:w="1417" w:type="dxa"/>
            <w:vAlign w:val="center"/>
          </w:tcPr>
          <w:p w14:paraId="0E00C42A" w14:textId="77777777" w:rsidR="003C45D4" w:rsidRPr="003C45D4" w:rsidRDefault="003C45D4" w:rsidP="003C45D4">
            <w:pPr>
              <w:spacing w:after="0"/>
              <w:jc w:val="center"/>
              <w:rPr>
                <w:rFonts w:ascii="Arial Narrow" w:hAnsi="Arial Narrow"/>
                <w:b/>
                <w:lang w:val="fr-FR"/>
              </w:rPr>
            </w:pPr>
            <w:r w:rsidRPr="003C45D4">
              <w:rPr>
                <w:rFonts w:ascii="Arial Narrow" w:hAnsi="Arial Narrow"/>
                <w:b/>
                <w:lang w:val="fr-FR"/>
              </w:rPr>
              <w:t>z</w:t>
            </w:r>
            <w:r w:rsidRPr="003C45D4">
              <w:rPr>
                <w:rFonts w:ascii="Arial Narrow" w:hAnsi="Arial Narrow"/>
                <w:b/>
                <w:vertAlign w:val="subscript"/>
                <w:lang w:val="fr-FR"/>
              </w:rPr>
              <w:t>min</w:t>
            </w:r>
            <w:r w:rsidRPr="003C45D4">
              <w:rPr>
                <w:rFonts w:ascii="Arial Narrow" w:hAnsi="Arial Narrow"/>
                <w:b/>
                <w:lang w:val="fr-FR"/>
              </w:rPr>
              <w:t xml:space="preserve"> (m)</w:t>
            </w:r>
          </w:p>
        </w:tc>
      </w:tr>
      <w:tr w:rsidR="003C45D4" w14:paraId="0DFCBBA9" w14:textId="77777777" w:rsidTr="00CF292E">
        <w:tc>
          <w:tcPr>
            <w:tcW w:w="7087" w:type="dxa"/>
            <w:vAlign w:val="center"/>
          </w:tcPr>
          <w:p w14:paraId="0E1CA774" w14:textId="77777777" w:rsidR="003C45D4" w:rsidRDefault="003C45D4" w:rsidP="003C45D4">
            <w:pPr>
              <w:spacing w:after="0"/>
              <w:ind w:left="709" w:hanging="709"/>
              <w:rPr>
                <w:rFonts w:ascii="Arial Narrow" w:hAnsi="Arial Narrow"/>
                <w:lang w:val="fr-FR"/>
              </w:rPr>
            </w:pPr>
            <w:r w:rsidRPr="00CF292E">
              <w:rPr>
                <w:rFonts w:ascii="Times New Roman" w:hAnsi="Times New Roman" w:cs="Times New Roman"/>
                <w:lang w:val="fr-FR"/>
              </w:rPr>
              <w:t>0</w:t>
            </w:r>
            <w:r>
              <w:rPr>
                <w:rFonts w:ascii="Arial Narrow" w:hAnsi="Arial Narrow"/>
                <w:lang w:val="fr-FR"/>
              </w:rPr>
              <w:tab/>
              <w:t>Mer ou zones côtières exposées aux vents de mer ; lacs et plans d’eau parcourus par le vent sur une distance d’au moins 5 km.</w:t>
            </w:r>
          </w:p>
        </w:tc>
        <w:tc>
          <w:tcPr>
            <w:tcW w:w="1417" w:type="dxa"/>
            <w:vAlign w:val="center"/>
          </w:tcPr>
          <w:p w14:paraId="7C50D60B" w14:textId="77777777" w:rsidR="003C45D4" w:rsidRDefault="003C45D4" w:rsidP="003C45D4">
            <w:pPr>
              <w:spacing w:after="0"/>
              <w:jc w:val="center"/>
              <w:rPr>
                <w:rFonts w:ascii="Arial Narrow" w:hAnsi="Arial Narrow"/>
                <w:lang w:val="fr-FR"/>
              </w:rPr>
            </w:pPr>
            <w:r>
              <w:rPr>
                <w:rFonts w:ascii="Arial Narrow" w:hAnsi="Arial Narrow"/>
                <w:lang w:val="fr-FR"/>
              </w:rPr>
              <w:t>0,005</w:t>
            </w:r>
          </w:p>
        </w:tc>
        <w:tc>
          <w:tcPr>
            <w:tcW w:w="1417" w:type="dxa"/>
            <w:vAlign w:val="center"/>
          </w:tcPr>
          <w:p w14:paraId="44305A15" w14:textId="77777777" w:rsidR="003C45D4" w:rsidRDefault="003C45D4" w:rsidP="003C45D4">
            <w:pPr>
              <w:spacing w:after="0"/>
              <w:jc w:val="center"/>
              <w:rPr>
                <w:rFonts w:ascii="Arial Narrow" w:hAnsi="Arial Narrow"/>
                <w:lang w:val="fr-FR"/>
              </w:rPr>
            </w:pPr>
            <w:r>
              <w:rPr>
                <w:rFonts w:ascii="Arial Narrow" w:hAnsi="Arial Narrow"/>
                <w:lang w:val="fr-FR"/>
              </w:rPr>
              <w:t>1</w:t>
            </w:r>
          </w:p>
        </w:tc>
      </w:tr>
      <w:tr w:rsidR="003C45D4" w14:paraId="677AE3D9" w14:textId="77777777" w:rsidTr="00CF292E">
        <w:tc>
          <w:tcPr>
            <w:tcW w:w="7087" w:type="dxa"/>
            <w:vAlign w:val="center"/>
          </w:tcPr>
          <w:p w14:paraId="33B808AE" w14:textId="77777777" w:rsidR="003C45D4" w:rsidRDefault="003C45D4" w:rsidP="00CF292E">
            <w:pPr>
              <w:spacing w:after="0"/>
              <w:ind w:left="709" w:hanging="709"/>
              <w:rPr>
                <w:rFonts w:ascii="Arial Narrow" w:hAnsi="Arial Narrow"/>
                <w:lang w:val="fr-FR"/>
              </w:rPr>
            </w:pPr>
            <w:r w:rsidRPr="00CF292E">
              <w:rPr>
                <w:rFonts w:ascii="Times New Roman" w:hAnsi="Times New Roman" w:cs="Times New Roman"/>
                <w:lang w:val="fr-FR"/>
              </w:rPr>
              <w:t>II</w:t>
            </w:r>
            <w:r>
              <w:rPr>
                <w:rFonts w:ascii="Arial Narrow" w:hAnsi="Arial Narrow"/>
                <w:lang w:val="fr-FR"/>
              </w:rPr>
              <w:tab/>
              <w:t>Rase campagne, avec ou sans quelques obstacles isolés (arbres, bâtiments…) séparés les uns des autres de plus de 40 fois leur hauteur</w:t>
            </w:r>
            <w:r w:rsidR="00CF292E">
              <w:rPr>
                <w:rFonts w:ascii="Arial Narrow" w:hAnsi="Arial Narrow"/>
                <w:lang w:val="fr-FR"/>
              </w:rPr>
              <w:t>.</w:t>
            </w:r>
          </w:p>
        </w:tc>
        <w:tc>
          <w:tcPr>
            <w:tcW w:w="1417" w:type="dxa"/>
            <w:vAlign w:val="center"/>
          </w:tcPr>
          <w:p w14:paraId="3631BD39" w14:textId="77777777" w:rsidR="003C45D4" w:rsidRDefault="00CF292E" w:rsidP="003C45D4">
            <w:pPr>
              <w:spacing w:after="0"/>
              <w:jc w:val="center"/>
              <w:rPr>
                <w:rFonts w:ascii="Arial Narrow" w:hAnsi="Arial Narrow"/>
                <w:lang w:val="fr-FR"/>
              </w:rPr>
            </w:pPr>
            <w:r>
              <w:rPr>
                <w:rFonts w:ascii="Arial Narrow" w:hAnsi="Arial Narrow"/>
                <w:lang w:val="fr-FR"/>
              </w:rPr>
              <w:t>0,05</w:t>
            </w:r>
          </w:p>
        </w:tc>
        <w:tc>
          <w:tcPr>
            <w:tcW w:w="1417" w:type="dxa"/>
            <w:vAlign w:val="center"/>
          </w:tcPr>
          <w:p w14:paraId="2D350E86" w14:textId="77777777" w:rsidR="003C45D4" w:rsidRDefault="00CF292E" w:rsidP="003C45D4">
            <w:pPr>
              <w:spacing w:after="0"/>
              <w:jc w:val="center"/>
              <w:rPr>
                <w:rFonts w:ascii="Arial Narrow" w:hAnsi="Arial Narrow"/>
                <w:lang w:val="fr-FR"/>
              </w:rPr>
            </w:pPr>
            <w:r>
              <w:rPr>
                <w:rFonts w:ascii="Arial Narrow" w:hAnsi="Arial Narrow"/>
                <w:lang w:val="fr-FR"/>
              </w:rPr>
              <w:t>2</w:t>
            </w:r>
          </w:p>
        </w:tc>
      </w:tr>
      <w:tr w:rsidR="00CF292E" w14:paraId="1BC89545" w14:textId="77777777" w:rsidTr="00CF292E">
        <w:tc>
          <w:tcPr>
            <w:tcW w:w="7087" w:type="dxa"/>
            <w:vAlign w:val="center"/>
          </w:tcPr>
          <w:p w14:paraId="7083EC5F" w14:textId="77777777" w:rsidR="00CF292E" w:rsidRPr="00CF292E" w:rsidRDefault="00CF292E" w:rsidP="003C45D4">
            <w:pPr>
              <w:spacing w:after="0"/>
              <w:ind w:left="709" w:hanging="709"/>
              <w:rPr>
                <w:rFonts w:ascii="Times New Roman" w:hAnsi="Times New Roman" w:cs="Times New Roman"/>
                <w:lang w:val="fr-FR"/>
              </w:rPr>
            </w:pPr>
            <w:r w:rsidRPr="00CF292E">
              <w:rPr>
                <w:rFonts w:ascii="Times New Roman" w:hAnsi="Times New Roman" w:cs="Times New Roman"/>
                <w:lang w:val="fr-FR"/>
              </w:rPr>
              <w:t>IIIa</w:t>
            </w:r>
            <w:r w:rsidRPr="00CF292E">
              <w:rPr>
                <w:rFonts w:ascii="Times New Roman" w:hAnsi="Times New Roman" w:cs="Times New Roman"/>
                <w:lang w:val="fr-FR"/>
              </w:rPr>
              <w:tab/>
            </w:r>
            <w:r w:rsidRPr="00CF292E">
              <w:rPr>
                <w:rFonts w:ascii="Arial Narrow" w:hAnsi="Arial Narrow" w:cs="Times New Roman"/>
                <w:lang w:val="fr-FR"/>
              </w:rPr>
              <w:t>Campagne avec des haies, vignobles, bocage, habitat dispersé…</w:t>
            </w:r>
          </w:p>
        </w:tc>
        <w:tc>
          <w:tcPr>
            <w:tcW w:w="1417" w:type="dxa"/>
            <w:vAlign w:val="center"/>
          </w:tcPr>
          <w:p w14:paraId="100FF1F9" w14:textId="77777777" w:rsidR="00CF292E" w:rsidRDefault="00CF292E" w:rsidP="003C45D4">
            <w:pPr>
              <w:spacing w:after="0"/>
              <w:jc w:val="center"/>
              <w:rPr>
                <w:rFonts w:ascii="Arial Narrow" w:hAnsi="Arial Narrow"/>
                <w:lang w:val="fr-FR"/>
              </w:rPr>
            </w:pPr>
            <w:r>
              <w:rPr>
                <w:rFonts w:ascii="Arial Narrow" w:hAnsi="Arial Narrow"/>
                <w:lang w:val="fr-FR"/>
              </w:rPr>
              <w:t>0,20</w:t>
            </w:r>
          </w:p>
        </w:tc>
        <w:tc>
          <w:tcPr>
            <w:tcW w:w="1417" w:type="dxa"/>
            <w:vAlign w:val="center"/>
          </w:tcPr>
          <w:p w14:paraId="4EC2A1DE" w14:textId="77777777" w:rsidR="00CF292E" w:rsidRDefault="00CF292E" w:rsidP="003C45D4">
            <w:pPr>
              <w:spacing w:after="0"/>
              <w:jc w:val="center"/>
              <w:rPr>
                <w:rFonts w:ascii="Arial Narrow" w:hAnsi="Arial Narrow"/>
                <w:lang w:val="fr-FR"/>
              </w:rPr>
            </w:pPr>
            <w:r>
              <w:rPr>
                <w:rFonts w:ascii="Arial Narrow" w:hAnsi="Arial Narrow"/>
                <w:lang w:val="fr-FR"/>
              </w:rPr>
              <w:t>5</w:t>
            </w:r>
          </w:p>
        </w:tc>
      </w:tr>
      <w:tr w:rsidR="00CF292E" w14:paraId="45AA76F0" w14:textId="77777777" w:rsidTr="00CF292E">
        <w:tc>
          <w:tcPr>
            <w:tcW w:w="7087" w:type="dxa"/>
            <w:vAlign w:val="center"/>
          </w:tcPr>
          <w:p w14:paraId="791346D0" w14:textId="77777777" w:rsidR="00CF292E" w:rsidRPr="00CF292E" w:rsidRDefault="00CF292E" w:rsidP="003C45D4">
            <w:pPr>
              <w:spacing w:after="0"/>
              <w:ind w:left="709" w:hanging="709"/>
              <w:rPr>
                <w:rFonts w:ascii="Arial Narrow" w:hAnsi="Arial Narrow" w:cs="Times New Roman"/>
                <w:lang w:val="fr-FR"/>
              </w:rPr>
            </w:pPr>
            <w:r w:rsidRPr="00CF292E">
              <w:rPr>
                <w:rFonts w:ascii="Times New Roman" w:hAnsi="Times New Roman" w:cs="Times New Roman"/>
                <w:lang w:val="fr-FR"/>
              </w:rPr>
              <w:t>IIIb</w:t>
            </w:r>
            <w:r w:rsidRPr="00CF292E">
              <w:rPr>
                <w:rFonts w:ascii="Times New Roman" w:hAnsi="Times New Roman" w:cs="Times New Roman"/>
                <w:lang w:val="fr-FR"/>
              </w:rPr>
              <w:tab/>
            </w:r>
            <w:r>
              <w:rPr>
                <w:rFonts w:ascii="Arial Narrow" w:hAnsi="Arial Narrow" w:cs="Times New Roman"/>
                <w:lang w:val="fr-FR"/>
              </w:rPr>
              <w:t>Zones urbanisées ou industrielles, bocage dense, vergers…</w:t>
            </w:r>
          </w:p>
        </w:tc>
        <w:tc>
          <w:tcPr>
            <w:tcW w:w="1417" w:type="dxa"/>
            <w:vAlign w:val="center"/>
          </w:tcPr>
          <w:p w14:paraId="73909617" w14:textId="77777777" w:rsidR="00CF292E" w:rsidRDefault="00CF292E" w:rsidP="003C45D4">
            <w:pPr>
              <w:spacing w:after="0"/>
              <w:jc w:val="center"/>
              <w:rPr>
                <w:rFonts w:ascii="Arial Narrow" w:hAnsi="Arial Narrow"/>
                <w:lang w:val="fr-FR"/>
              </w:rPr>
            </w:pPr>
            <w:r>
              <w:rPr>
                <w:rFonts w:ascii="Arial Narrow" w:hAnsi="Arial Narrow"/>
                <w:lang w:val="fr-FR"/>
              </w:rPr>
              <w:t>0,50</w:t>
            </w:r>
          </w:p>
        </w:tc>
        <w:tc>
          <w:tcPr>
            <w:tcW w:w="1417" w:type="dxa"/>
            <w:vAlign w:val="center"/>
          </w:tcPr>
          <w:p w14:paraId="0CDAEC5E" w14:textId="77777777" w:rsidR="00CF292E" w:rsidRDefault="00CF292E" w:rsidP="003C45D4">
            <w:pPr>
              <w:spacing w:after="0"/>
              <w:jc w:val="center"/>
              <w:rPr>
                <w:rFonts w:ascii="Arial Narrow" w:hAnsi="Arial Narrow"/>
                <w:lang w:val="fr-FR"/>
              </w:rPr>
            </w:pPr>
            <w:r>
              <w:rPr>
                <w:rFonts w:ascii="Arial Narrow" w:hAnsi="Arial Narrow"/>
                <w:lang w:val="fr-FR"/>
              </w:rPr>
              <w:t>9</w:t>
            </w:r>
          </w:p>
        </w:tc>
      </w:tr>
      <w:tr w:rsidR="00CF292E" w14:paraId="0D29E201" w14:textId="77777777" w:rsidTr="00CF292E">
        <w:tc>
          <w:tcPr>
            <w:tcW w:w="7087" w:type="dxa"/>
            <w:vAlign w:val="center"/>
          </w:tcPr>
          <w:p w14:paraId="37A1B625" w14:textId="77777777" w:rsidR="00CF292E" w:rsidRPr="00CF292E" w:rsidRDefault="00CF292E" w:rsidP="003C45D4">
            <w:pPr>
              <w:spacing w:after="0"/>
              <w:ind w:left="709" w:hanging="709"/>
              <w:rPr>
                <w:rFonts w:ascii="Arial Narrow" w:hAnsi="Arial Narrow" w:cs="Times New Roman"/>
                <w:lang w:val="fr-FR"/>
              </w:rPr>
            </w:pPr>
            <w:r w:rsidRPr="00CF292E">
              <w:rPr>
                <w:rFonts w:ascii="Times New Roman" w:hAnsi="Times New Roman" w:cs="Times New Roman"/>
                <w:lang w:val="fr-FR"/>
              </w:rPr>
              <w:t>IV</w:t>
            </w:r>
            <w:r w:rsidRPr="00CF292E">
              <w:rPr>
                <w:rFonts w:ascii="Times New Roman" w:hAnsi="Times New Roman" w:cs="Times New Roman"/>
                <w:lang w:val="fr-FR"/>
              </w:rPr>
              <w:tab/>
            </w:r>
            <w:r>
              <w:rPr>
                <w:rFonts w:ascii="Arial Narrow" w:hAnsi="Arial Narrow" w:cs="Times New Roman"/>
                <w:lang w:val="fr-FR"/>
              </w:rPr>
              <w:t>Zones urbaines dont au moins 15 % de la surface sont recouverts de bâtiments dont la hauteur moyenne est supérieure à 15 m, forêts</w:t>
            </w:r>
          </w:p>
        </w:tc>
        <w:tc>
          <w:tcPr>
            <w:tcW w:w="1417" w:type="dxa"/>
            <w:vAlign w:val="center"/>
          </w:tcPr>
          <w:p w14:paraId="51D584EE" w14:textId="77777777" w:rsidR="00CF292E" w:rsidRDefault="00CF292E" w:rsidP="003C45D4">
            <w:pPr>
              <w:spacing w:after="0"/>
              <w:jc w:val="center"/>
              <w:rPr>
                <w:rFonts w:ascii="Arial Narrow" w:hAnsi="Arial Narrow"/>
                <w:lang w:val="fr-FR"/>
              </w:rPr>
            </w:pPr>
            <w:r>
              <w:rPr>
                <w:rFonts w:ascii="Arial Narrow" w:hAnsi="Arial Narrow"/>
                <w:lang w:val="fr-FR"/>
              </w:rPr>
              <w:t>1,0</w:t>
            </w:r>
          </w:p>
        </w:tc>
        <w:tc>
          <w:tcPr>
            <w:tcW w:w="1417" w:type="dxa"/>
            <w:vAlign w:val="center"/>
          </w:tcPr>
          <w:p w14:paraId="07596FFD" w14:textId="77777777" w:rsidR="00CF292E" w:rsidRDefault="00CF292E" w:rsidP="003C45D4">
            <w:pPr>
              <w:spacing w:after="0"/>
              <w:jc w:val="center"/>
              <w:rPr>
                <w:rFonts w:ascii="Arial Narrow" w:hAnsi="Arial Narrow"/>
                <w:lang w:val="fr-FR"/>
              </w:rPr>
            </w:pPr>
            <w:r>
              <w:rPr>
                <w:rFonts w:ascii="Arial Narrow" w:hAnsi="Arial Narrow"/>
                <w:lang w:val="fr-FR"/>
              </w:rPr>
              <w:t>15</w:t>
            </w:r>
          </w:p>
        </w:tc>
      </w:tr>
    </w:tbl>
    <w:p w14:paraId="1ACFF078" w14:textId="77777777" w:rsidR="00BB4A16" w:rsidRPr="00BB4A16" w:rsidRDefault="00BB4A16" w:rsidP="00BB4A16">
      <w:pPr>
        <w:pStyle w:val="Default"/>
        <w:spacing w:before="120"/>
        <w:rPr>
          <w:rFonts w:ascii="Arial Narrow" w:hAnsi="Arial Narrow"/>
          <w:b/>
          <w:bCs/>
          <w:sz w:val="28"/>
          <w:szCs w:val="28"/>
        </w:rPr>
      </w:pPr>
      <w:r w:rsidRPr="00BB4A16">
        <w:rPr>
          <w:rFonts w:ascii="Arial Narrow" w:hAnsi="Arial Narrow"/>
          <w:b/>
          <w:bCs/>
          <w:sz w:val="28"/>
          <w:szCs w:val="28"/>
        </w:rPr>
        <w:t>4.4 Pression dynamique de pointe</w:t>
      </w:r>
    </w:p>
    <w:p w14:paraId="3648F699" w14:textId="77777777" w:rsidR="008E7D97" w:rsidRPr="00BB4A16" w:rsidRDefault="00BB4A16" w:rsidP="008F726F">
      <w:pPr>
        <w:spacing w:after="0"/>
        <w:ind w:left="284" w:hanging="284"/>
        <w:jc w:val="both"/>
        <w:rPr>
          <w:rFonts w:ascii="Arial Narrow" w:hAnsi="Arial Narrow"/>
          <w:lang w:val="fr-FR"/>
        </w:rPr>
      </w:pPr>
      <w:r>
        <w:rPr>
          <w:rFonts w:ascii="Arial Narrow" w:hAnsi="Arial Narrow"/>
          <w:lang w:val="fr-FR"/>
        </w:rPr>
        <w:t>Il y a lieu de déterminer la pression dynamique de pointe q</w:t>
      </w:r>
      <w:r>
        <w:rPr>
          <w:rFonts w:ascii="Arial Narrow" w:hAnsi="Arial Narrow"/>
          <w:vertAlign w:val="subscript"/>
          <w:lang w:val="fr-FR"/>
        </w:rPr>
        <w:t>p</w:t>
      </w:r>
      <w:r>
        <w:rPr>
          <w:rFonts w:ascii="Arial Narrow" w:hAnsi="Arial Narrow"/>
          <w:lang w:val="fr-FR"/>
        </w:rPr>
        <w:t>(z) à la hauteur z, qui est induite par la hauteur moyenne et les fluctuations rapides de vitesse :</w:t>
      </w:r>
    </w:p>
    <w:tbl>
      <w:tblPr>
        <w:tblStyle w:val="Grilledutableau"/>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283"/>
        <w:gridCol w:w="741"/>
      </w:tblGrid>
      <w:tr w:rsidR="00BB4A16" w14:paraId="135006A0" w14:textId="77777777" w:rsidTr="00AF09C4">
        <w:tc>
          <w:tcPr>
            <w:tcW w:w="9498" w:type="dxa"/>
            <w:vAlign w:val="center"/>
          </w:tcPr>
          <w:p w14:paraId="28291E9B" w14:textId="77777777" w:rsidR="00BB4A16" w:rsidRPr="00BB4A16" w:rsidRDefault="00BB4A16" w:rsidP="00AF09C4">
            <w:pPr>
              <w:tabs>
                <w:tab w:val="left" w:pos="426"/>
              </w:tabs>
              <w:spacing w:after="0"/>
              <w:jc w:val="center"/>
              <w:rPr>
                <w:rFonts w:ascii="Arial Narrow" w:hAnsi="Arial Narrow"/>
                <w:vertAlign w:val="subscript"/>
              </w:rPr>
            </w:pPr>
            <w:r>
              <w:rPr>
                <w:rFonts w:ascii="Arial Narrow" w:hAnsi="Arial Narrow"/>
              </w:rPr>
              <w:t>q</w:t>
            </w:r>
            <w:r>
              <w:rPr>
                <w:rFonts w:ascii="Arial Narrow" w:hAnsi="Arial Narrow"/>
                <w:vertAlign w:val="subscript"/>
              </w:rPr>
              <w:t>p</w:t>
            </w:r>
            <w:r>
              <w:rPr>
                <w:rFonts w:ascii="Arial Narrow" w:hAnsi="Arial Narrow"/>
              </w:rPr>
              <w:t>(z) = c</w:t>
            </w:r>
            <w:r>
              <w:rPr>
                <w:rFonts w:ascii="Arial Narrow" w:hAnsi="Arial Narrow"/>
                <w:vertAlign w:val="subscript"/>
              </w:rPr>
              <w:t>e</w:t>
            </w:r>
            <w:r>
              <w:rPr>
                <w:rFonts w:ascii="Arial Narrow" w:hAnsi="Arial Narrow"/>
              </w:rPr>
              <w:t>(z) · q</w:t>
            </w:r>
            <w:r>
              <w:rPr>
                <w:rFonts w:ascii="Arial Narrow" w:hAnsi="Arial Narrow"/>
                <w:vertAlign w:val="subscript"/>
              </w:rPr>
              <w:t>b</w:t>
            </w:r>
          </w:p>
        </w:tc>
        <w:tc>
          <w:tcPr>
            <w:tcW w:w="745" w:type="dxa"/>
            <w:vAlign w:val="center"/>
          </w:tcPr>
          <w:p w14:paraId="4C87DDAD" w14:textId="77777777" w:rsidR="00BB4A16" w:rsidRDefault="00BB4A16" w:rsidP="00BB4A16">
            <w:pPr>
              <w:tabs>
                <w:tab w:val="left" w:pos="426"/>
              </w:tabs>
              <w:spacing w:after="0"/>
              <w:jc w:val="center"/>
              <w:rPr>
                <w:rFonts w:ascii="Arial Narrow" w:hAnsi="Arial Narrow"/>
                <w:lang w:val="fr-FR"/>
              </w:rPr>
            </w:pPr>
            <w:r>
              <w:rPr>
                <w:rFonts w:ascii="Arial Narrow" w:hAnsi="Arial Narrow"/>
                <w:lang w:val="fr-FR"/>
              </w:rPr>
              <w:t>(4.8)</w:t>
            </w:r>
          </w:p>
        </w:tc>
      </w:tr>
    </w:tbl>
    <w:p w14:paraId="001AD443" w14:textId="77777777" w:rsidR="003D0536" w:rsidRDefault="003D0536" w:rsidP="003D0536">
      <w:pPr>
        <w:tabs>
          <w:tab w:val="left" w:pos="426"/>
        </w:tabs>
        <w:spacing w:after="0"/>
        <w:ind w:left="426" w:hanging="426"/>
        <w:jc w:val="both"/>
        <w:rPr>
          <w:rFonts w:ascii="Arial Narrow" w:hAnsi="Arial Narrow"/>
          <w:lang w:val="fr-FR"/>
        </w:rPr>
      </w:pPr>
      <w:proofErr w:type="gramStart"/>
      <w:r>
        <w:rPr>
          <w:rFonts w:ascii="Arial Narrow" w:hAnsi="Arial Narrow"/>
          <w:lang w:val="fr-FR"/>
        </w:rPr>
        <w:t>où</w:t>
      </w:r>
      <w:proofErr w:type="gramEnd"/>
    </w:p>
    <w:p w14:paraId="204DC14B" w14:textId="77777777" w:rsidR="003D0536" w:rsidRDefault="001569ED" w:rsidP="007617A1">
      <w:pPr>
        <w:tabs>
          <w:tab w:val="left" w:pos="851"/>
        </w:tabs>
        <w:spacing w:after="0"/>
        <w:ind w:left="851" w:hanging="567"/>
        <w:jc w:val="both"/>
        <w:rPr>
          <w:rFonts w:ascii="Arial Narrow" w:hAnsi="Arial Narrow"/>
          <w:lang w:val="fr-FR"/>
        </w:rPr>
      </w:pPr>
      <w:r>
        <w:rPr>
          <w:rFonts w:ascii="Arial Narrow" w:hAnsi="Arial Narrow"/>
          <w:lang w:val="fr-FR"/>
        </w:rPr>
        <w:t>q</w:t>
      </w:r>
      <w:r>
        <w:rPr>
          <w:rFonts w:ascii="Arial Narrow" w:hAnsi="Arial Narrow"/>
          <w:vertAlign w:val="subscript"/>
          <w:lang w:val="fr-FR"/>
        </w:rPr>
        <w:t>b</w:t>
      </w:r>
      <w:r>
        <w:rPr>
          <w:rFonts w:ascii="Arial Narrow" w:hAnsi="Arial Narrow"/>
          <w:lang w:val="fr-FR"/>
        </w:rPr>
        <w:tab/>
        <w:t>pression dynamique de référence du vent donnée : q</w:t>
      </w:r>
      <w:r>
        <w:rPr>
          <w:rFonts w:ascii="Arial Narrow" w:hAnsi="Arial Narrow"/>
          <w:vertAlign w:val="subscript"/>
          <w:lang w:val="fr-FR"/>
        </w:rPr>
        <w:t>b</w:t>
      </w:r>
      <w:r>
        <w:rPr>
          <w:rFonts w:ascii="Arial Narrow" w:hAnsi="Arial Narrow"/>
          <w:lang w:val="fr-FR"/>
        </w:rPr>
        <w:t> = 0,5 · </w:t>
      </w:r>
      <w:r>
        <w:rPr>
          <w:rFonts w:ascii="Symbol" w:hAnsi="Symbol"/>
          <w:lang w:val="fr-FR"/>
        </w:rPr>
        <w:t></w:t>
      </w:r>
      <w:r>
        <w:rPr>
          <w:rFonts w:ascii="Arial Narrow" w:hAnsi="Arial Narrow"/>
          <w:lang w:val="fr-FR"/>
        </w:rPr>
        <w:t> · v</w:t>
      </w:r>
      <w:r w:rsidR="007617A1">
        <w:rPr>
          <w:rFonts w:ascii="Times New Roman" w:hAnsi="Times New Roman" w:cs="Times New Roman"/>
          <w:i/>
          <w:lang w:val="fr-FR"/>
        </w:rPr>
        <w:fldChar w:fldCharType="begin"/>
      </w:r>
      <w:r w:rsidR="007617A1">
        <w:rPr>
          <w:rFonts w:ascii="Times New Roman" w:hAnsi="Times New Roman" w:cs="Times New Roman"/>
          <w:i/>
          <w:lang w:val="fr-FR"/>
        </w:rPr>
        <w:instrText xml:space="preserve">EQ </w:instrText>
      </w:r>
      <w:r w:rsidR="007617A1">
        <w:rPr>
          <w:rFonts w:ascii="Times New Roman" w:hAnsi="Times New Roman" w:cs="Times New Roman"/>
          <w:color w:val="000000"/>
          <w:sz w:val="24"/>
          <w:lang w:val="fr-FR"/>
        </w:rPr>
        <w:instrText>\o(\s\up4( </w:instrText>
      </w:r>
      <w:r w:rsidR="007617A1" w:rsidRPr="007617A1">
        <w:rPr>
          <w:rFonts w:ascii="Arial Narrow" w:hAnsi="Arial Narrow" w:cs="Times New Roman"/>
          <w:sz w:val="14"/>
          <w:lang w:val="fr-FR"/>
        </w:rPr>
        <w:instrText>2</w:instrText>
      </w:r>
      <w:r w:rsidR="007617A1">
        <w:rPr>
          <w:rFonts w:ascii="Times New Roman" w:hAnsi="Times New Roman" w:cs="Times New Roman"/>
          <w:color w:val="000000"/>
          <w:sz w:val="24"/>
          <w:lang w:val="fr-FR"/>
        </w:rPr>
        <w:instrText>);\s\do4(</w:instrText>
      </w:r>
      <w:r w:rsidR="007617A1" w:rsidRPr="007617A1">
        <w:rPr>
          <w:rFonts w:ascii="Arial Narrow" w:hAnsi="Arial Narrow" w:cs="Times New Roman"/>
          <w:sz w:val="14"/>
          <w:lang w:val="fr-FR"/>
        </w:rPr>
        <w:instrText>b</w:instrText>
      </w:r>
      <w:r w:rsidR="007617A1">
        <w:rPr>
          <w:rFonts w:ascii="Times New Roman" w:hAnsi="Times New Roman" w:cs="Times New Roman"/>
          <w:i/>
          <w:sz w:val="14"/>
          <w:lang w:val="fr-FR"/>
        </w:rPr>
        <w:instrText> </w:instrText>
      </w:r>
      <w:r w:rsidR="007617A1">
        <w:rPr>
          <w:rFonts w:ascii="Times New Roman" w:hAnsi="Times New Roman" w:cs="Times New Roman"/>
          <w:color w:val="000000"/>
          <w:sz w:val="24"/>
          <w:lang w:val="fr-FR"/>
        </w:rPr>
        <w:instrText>))</w:instrText>
      </w:r>
      <w:r w:rsidR="007617A1">
        <w:rPr>
          <w:rFonts w:ascii="Times New Roman" w:hAnsi="Times New Roman" w:cs="Times New Roman"/>
          <w:i/>
          <w:lang w:val="fr-FR"/>
        </w:rPr>
        <w:fldChar w:fldCharType="end"/>
      </w:r>
      <w:r w:rsidR="003D0536">
        <w:rPr>
          <w:rFonts w:ascii="Arial Narrow" w:hAnsi="Arial Narrow"/>
          <w:lang w:val="fr-FR"/>
        </w:rPr>
        <w:t> ;</w:t>
      </w:r>
    </w:p>
    <w:p w14:paraId="61FD2181" w14:textId="77777777" w:rsidR="007617A1" w:rsidRDefault="007617A1" w:rsidP="007617A1">
      <w:pPr>
        <w:tabs>
          <w:tab w:val="left" w:pos="851"/>
        </w:tabs>
        <w:spacing w:after="0"/>
        <w:ind w:left="851" w:hanging="567"/>
        <w:jc w:val="both"/>
        <w:rPr>
          <w:rFonts w:ascii="Arial Narrow" w:hAnsi="Arial Narrow"/>
          <w:lang w:val="fr-FR"/>
        </w:rPr>
      </w:pPr>
      <w:r>
        <w:rPr>
          <w:rFonts w:ascii="Symbol" w:hAnsi="Symbol"/>
          <w:lang w:val="fr-FR"/>
        </w:rPr>
        <w:t></w:t>
      </w:r>
      <w:r>
        <w:rPr>
          <w:rFonts w:ascii="Arial Narrow" w:hAnsi="Arial Narrow"/>
          <w:lang w:val="fr-FR"/>
        </w:rPr>
        <w:tab/>
        <w:t xml:space="preserve">masse volumique de l’air, les valeurs de </w:t>
      </w:r>
      <w:r>
        <w:rPr>
          <w:rFonts w:ascii="Symbol" w:hAnsi="Symbol"/>
          <w:lang w:val="fr-FR"/>
        </w:rPr>
        <w:t></w:t>
      </w:r>
      <w:r>
        <w:rPr>
          <w:rFonts w:ascii="Arial Narrow" w:hAnsi="Arial Narrow"/>
          <w:lang w:val="fr-FR"/>
        </w:rPr>
        <w:t xml:space="preserve"> peuvent être données dans l’Annexe nationale. La valeur recommandée est de 1,225 kg/m</w:t>
      </w:r>
      <w:r>
        <w:rPr>
          <w:rFonts w:ascii="Arial Narrow" w:hAnsi="Arial Narrow"/>
          <w:vertAlign w:val="superscript"/>
          <w:lang w:val="fr-FR"/>
        </w:rPr>
        <w:t>3 </w:t>
      </w:r>
      <w:r>
        <w:rPr>
          <w:rFonts w:ascii="Arial Narrow" w:hAnsi="Arial Narrow"/>
          <w:lang w:val="fr-FR"/>
        </w:rPr>
        <w:t>;</w:t>
      </w:r>
    </w:p>
    <w:p w14:paraId="46FB301F" w14:textId="77777777" w:rsidR="007617A1" w:rsidRPr="007617A1" w:rsidRDefault="007617A1" w:rsidP="007617A1">
      <w:pPr>
        <w:tabs>
          <w:tab w:val="left" w:pos="851"/>
        </w:tabs>
        <w:spacing w:after="0"/>
        <w:ind w:left="851" w:hanging="567"/>
        <w:jc w:val="both"/>
        <w:rPr>
          <w:rFonts w:ascii="Symbol" w:hAnsi="Symbol"/>
          <w:lang w:val="fr-FR"/>
        </w:rPr>
      </w:pPr>
      <w:proofErr w:type="gramStart"/>
      <w:r>
        <w:rPr>
          <w:rFonts w:ascii="Arial Narrow" w:hAnsi="Arial Narrow"/>
          <w:lang w:val="fr-FR"/>
        </w:rPr>
        <w:t>c</w:t>
      </w:r>
      <w:r>
        <w:rPr>
          <w:rFonts w:ascii="Arial Narrow" w:hAnsi="Arial Narrow"/>
          <w:vertAlign w:val="subscript"/>
          <w:lang w:val="fr-FR"/>
        </w:rPr>
        <w:t>e</w:t>
      </w:r>
      <w:proofErr w:type="gramEnd"/>
      <w:r>
        <w:rPr>
          <w:rFonts w:ascii="Arial Narrow" w:hAnsi="Arial Narrow"/>
          <w:lang w:val="fr-FR"/>
        </w:rPr>
        <w:t>(z)</w:t>
      </w:r>
      <w:r>
        <w:rPr>
          <w:rFonts w:ascii="Arial Narrow" w:hAnsi="Arial Narrow"/>
          <w:lang w:val="fr-FR"/>
        </w:rPr>
        <w:tab/>
        <w:t>coefficient d’exposition.</w:t>
      </w:r>
    </w:p>
    <w:p w14:paraId="2D72026F" w14:textId="77777777" w:rsidR="008F726F" w:rsidRDefault="007617A1" w:rsidP="00345360">
      <w:pPr>
        <w:spacing w:after="0"/>
        <w:jc w:val="both"/>
        <w:rPr>
          <w:rFonts w:ascii="Arial Narrow" w:hAnsi="Arial Narrow"/>
          <w:lang w:val="fr-FR"/>
        </w:rPr>
      </w:pPr>
      <w:r>
        <w:rPr>
          <w:rFonts w:ascii="Arial Narrow" w:hAnsi="Arial Narrow"/>
          <w:lang w:val="fr-FR"/>
        </w:rPr>
        <w:lastRenderedPageBreak/>
        <w:t>Dans le cas d’un terrain plat, le coefficient d’exposition c</w:t>
      </w:r>
      <w:r>
        <w:rPr>
          <w:rFonts w:ascii="Arial Narrow" w:hAnsi="Arial Narrow"/>
          <w:vertAlign w:val="subscript"/>
          <w:lang w:val="fr-FR"/>
        </w:rPr>
        <w:t>e</w:t>
      </w:r>
      <w:r>
        <w:rPr>
          <w:rFonts w:ascii="Arial Narrow" w:hAnsi="Arial Narrow"/>
          <w:lang w:val="fr-FR"/>
        </w:rPr>
        <w:t>(z) est représenté sur la figure 4.2 en fonction de la hauteur au-dessus du sol et de la catégorie de terrain telle que définie dans le tableau 4.1.</w:t>
      </w:r>
    </w:p>
    <w:p w14:paraId="09D428C1" w14:textId="77777777" w:rsidR="007617A1" w:rsidRDefault="00701655" w:rsidP="00701655">
      <w:pPr>
        <w:spacing w:after="0"/>
        <w:jc w:val="center"/>
        <w:rPr>
          <w:rFonts w:ascii="Arial Narrow" w:hAnsi="Arial Narrow"/>
          <w:lang w:val="fr-FR"/>
        </w:rPr>
      </w:pPr>
      <w:r>
        <w:rPr>
          <w:noProof/>
          <w:lang w:val="fr-FR" w:eastAsia="fr-FR"/>
        </w:rPr>
        <w:drawing>
          <wp:inline distT="0" distB="0" distL="0" distR="0" wp14:anchorId="47AD63A0" wp14:editId="0EB9635D">
            <wp:extent cx="6468954" cy="3909845"/>
            <wp:effectExtent l="0" t="0" r="825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email">
                      <a:extLst>
                        <a:ext uri="{28A0092B-C50C-407E-A947-70E740481C1C}">
                          <a14:useLocalDpi xmlns:a14="http://schemas.microsoft.com/office/drawing/2010/main"/>
                        </a:ext>
                      </a:extLst>
                    </a:blip>
                    <a:stretch>
                      <a:fillRect/>
                    </a:stretch>
                  </pic:blipFill>
                  <pic:spPr>
                    <a:xfrm>
                      <a:off x="0" y="0"/>
                      <a:ext cx="6475216" cy="3913630"/>
                    </a:xfrm>
                    <a:prstGeom prst="rect">
                      <a:avLst/>
                    </a:prstGeom>
                  </pic:spPr>
                </pic:pic>
              </a:graphicData>
            </a:graphic>
          </wp:inline>
        </w:drawing>
      </w:r>
    </w:p>
    <w:p w14:paraId="2B2C3215" w14:textId="77777777" w:rsidR="00701655" w:rsidRPr="00701655" w:rsidRDefault="00701655" w:rsidP="00701655">
      <w:pPr>
        <w:spacing w:after="120"/>
        <w:jc w:val="center"/>
        <w:rPr>
          <w:rFonts w:ascii="Arial Narrow" w:hAnsi="Arial Narrow"/>
          <w:lang w:val="fr-FR"/>
        </w:rPr>
      </w:pPr>
      <w:r w:rsidRPr="00C36B23">
        <w:rPr>
          <w:rFonts w:ascii="Arial Narrow" w:hAnsi="Arial Narrow"/>
          <w:lang w:val="fr-FR"/>
        </w:rPr>
        <w:t xml:space="preserve">Figure </w:t>
      </w:r>
      <w:r>
        <w:rPr>
          <w:rFonts w:ascii="Arial Narrow" w:hAnsi="Arial Narrow"/>
          <w:lang w:val="fr-FR"/>
        </w:rPr>
        <w:t>4</w:t>
      </w:r>
      <w:r w:rsidRPr="00C36B23">
        <w:rPr>
          <w:rFonts w:ascii="Arial Narrow" w:hAnsi="Arial Narrow"/>
          <w:lang w:val="fr-FR"/>
        </w:rPr>
        <w:t>.</w:t>
      </w:r>
      <w:r>
        <w:rPr>
          <w:rFonts w:ascii="Arial Narrow" w:hAnsi="Arial Narrow"/>
          <w:lang w:val="fr-FR"/>
        </w:rPr>
        <w:t>2</w:t>
      </w:r>
      <w:r w:rsidRPr="00C36B23">
        <w:rPr>
          <w:rFonts w:ascii="Arial Narrow" w:hAnsi="Arial Narrow"/>
          <w:lang w:val="fr-FR"/>
        </w:rPr>
        <w:t xml:space="preserve"> </w:t>
      </w:r>
      <w:r>
        <w:rPr>
          <w:rFonts w:ascii="Arial Narrow" w:hAnsi="Arial Narrow"/>
          <w:lang w:val="fr-FR"/>
        </w:rPr>
        <w:t>–</w:t>
      </w:r>
      <w:r w:rsidRPr="00C36B23">
        <w:rPr>
          <w:rFonts w:ascii="Arial Narrow" w:hAnsi="Arial Narrow"/>
          <w:lang w:val="fr-FR"/>
        </w:rPr>
        <w:t xml:space="preserve"> </w:t>
      </w:r>
      <w:r>
        <w:rPr>
          <w:rFonts w:ascii="Arial Narrow" w:hAnsi="Arial Narrow"/>
          <w:lang w:val="fr-FR"/>
        </w:rPr>
        <w:t>Représentation du coefficient d’exposition c</w:t>
      </w:r>
      <w:r>
        <w:rPr>
          <w:rFonts w:ascii="Arial Narrow" w:hAnsi="Arial Narrow"/>
          <w:vertAlign w:val="subscript"/>
          <w:lang w:val="fr-FR"/>
        </w:rPr>
        <w:t>e</w:t>
      </w:r>
      <w:r>
        <w:rPr>
          <w:rFonts w:ascii="Arial Narrow" w:hAnsi="Arial Narrow"/>
          <w:lang w:val="fr-FR"/>
        </w:rPr>
        <w:t>(z) pour c</w:t>
      </w:r>
      <w:r>
        <w:rPr>
          <w:rFonts w:ascii="Arial Narrow" w:hAnsi="Arial Narrow"/>
          <w:vertAlign w:val="subscript"/>
          <w:lang w:val="fr-FR"/>
        </w:rPr>
        <w:t>0</w:t>
      </w:r>
      <w:r>
        <w:rPr>
          <w:rFonts w:ascii="Arial Narrow" w:hAnsi="Arial Narrow"/>
          <w:lang w:val="fr-FR"/>
        </w:rPr>
        <w:t> = 1 et k</w:t>
      </w:r>
      <w:r>
        <w:rPr>
          <w:rFonts w:ascii="Arial Narrow" w:hAnsi="Arial Narrow"/>
          <w:vertAlign w:val="subscript"/>
          <w:lang w:val="fr-FR"/>
        </w:rPr>
        <w:t>l</w:t>
      </w:r>
      <w:r>
        <w:rPr>
          <w:rFonts w:ascii="Arial Narrow" w:hAnsi="Arial Narrow"/>
          <w:lang w:val="fr-FR"/>
        </w:rPr>
        <w:t> = 1</w:t>
      </w:r>
    </w:p>
    <w:p w14:paraId="598A0B6C" w14:textId="77777777" w:rsidR="00701655" w:rsidRDefault="00701655" w:rsidP="00345360">
      <w:pPr>
        <w:spacing w:after="0"/>
        <w:jc w:val="both"/>
        <w:rPr>
          <w:rFonts w:ascii="Arial Narrow" w:hAnsi="Arial Narrow"/>
          <w:lang w:val="fr-FR"/>
        </w:rPr>
      </w:pPr>
      <w:proofErr w:type="gramStart"/>
      <w:r>
        <w:rPr>
          <w:rFonts w:ascii="Arial Narrow" w:hAnsi="Arial Narrow"/>
          <w:lang w:val="fr-FR"/>
        </w:rPr>
        <w:t>k</w:t>
      </w:r>
      <w:r>
        <w:rPr>
          <w:rFonts w:ascii="Arial Narrow" w:hAnsi="Arial Narrow"/>
          <w:vertAlign w:val="subscript"/>
          <w:lang w:val="fr-FR"/>
        </w:rPr>
        <w:t>l</w:t>
      </w:r>
      <w:proofErr w:type="gramEnd"/>
      <w:r>
        <w:rPr>
          <w:rFonts w:ascii="Arial Narrow" w:hAnsi="Arial Narrow"/>
          <w:lang w:val="fr-FR"/>
        </w:rPr>
        <w:t>, le coefficient de turbulence est défini en 4.4 (non repris ici).</w:t>
      </w:r>
    </w:p>
    <w:p w14:paraId="1FE50621" w14:textId="77777777" w:rsidR="00701655" w:rsidRDefault="00701655" w:rsidP="00345360">
      <w:pPr>
        <w:spacing w:after="0"/>
        <w:jc w:val="both"/>
        <w:rPr>
          <w:rFonts w:ascii="Arial Narrow" w:hAnsi="Arial Narrow"/>
          <w:lang w:val="fr-FR"/>
        </w:rPr>
      </w:pPr>
      <w:proofErr w:type="gramStart"/>
      <w:r>
        <w:rPr>
          <w:rFonts w:ascii="Arial Narrow" w:hAnsi="Arial Narrow"/>
          <w:lang w:val="fr-FR"/>
        </w:rPr>
        <w:t>c</w:t>
      </w:r>
      <w:r>
        <w:rPr>
          <w:rFonts w:ascii="Arial Narrow" w:hAnsi="Arial Narrow"/>
          <w:vertAlign w:val="subscript"/>
          <w:lang w:val="fr-FR"/>
        </w:rPr>
        <w:t>e</w:t>
      </w:r>
      <w:proofErr w:type="gramEnd"/>
      <w:r>
        <w:rPr>
          <w:rFonts w:ascii="Arial Narrow" w:hAnsi="Arial Narrow"/>
          <w:lang w:val="fr-FR"/>
        </w:rPr>
        <w:t>(z) peut se calculer par la formule :</w:t>
      </w:r>
    </w:p>
    <w:p w14:paraId="3028D5F0" w14:textId="77777777" w:rsidR="00701655" w:rsidRPr="00C20071" w:rsidRDefault="00701655" w:rsidP="00C20071">
      <w:pPr>
        <w:spacing w:after="0"/>
        <w:jc w:val="center"/>
        <w:rPr>
          <w:rFonts w:ascii="Arial Narrow" w:hAnsi="Arial Narrow"/>
          <w:vertAlign w:val="subscript"/>
          <w:lang w:val="fr-FR"/>
        </w:rPr>
      </w:pPr>
      <w:r>
        <w:rPr>
          <w:rFonts w:ascii="Arial Narrow" w:hAnsi="Arial Narrow"/>
          <w:lang w:val="fr-FR"/>
        </w:rPr>
        <w:t>c</w:t>
      </w:r>
      <w:r>
        <w:rPr>
          <w:rFonts w:ascii="Arial Narrow" w:hAnsi="Arial Narrow"/>
          <w:vertAlign w:val="subscript"/>
          <w:lang w:val="fr-FR"/>
        </w:rPr>
        <w:t>e</w:t>
      </w:r>
      <w:r>
        <w:rPr>
          <w:rFonts w:ascii="Arial Narrow" w:hAnsi="Arial Narrow"/>
          <w:lang w:val="fr-FR"/>
        </w:rPr>
        <w:t>(z) = c</w:t>
      </w:r>
      <w:r>
        <w:rPr>
          <w:rFonts w:ascii="Arial Narrow" w:hAnsi="Arial Narrow"/>
          <w:vertAlign w:val="subscript"/>
          <w:lang w:val="fr-FR"/>
        </w:rPr>
        <w:t>r</w:t>
      </w:r>
      <w:r>
        <w:rPr>
          <w:rFonts w:ascii="Arial Narrow" w:hAnsi="Arial Narrow"/>
          <w:lang w:val="fr-FR"/>
        </w:rPr>
        <w:t>(z)</w:t>
      </w:r>
      <w:r w:rsidRPr="00C20071">
        <w:rPr>
          <w:rFonts w:ascii="Arial Narrow" w:hAnsi="Arial Narrow"/>
          <w:position w:val="6"/>
          <w:vertAlign w:val="superscript"/>
          <w:lang w:val="fr-FR"/>
        </w:rPr>
        <w:t>2</w:t>
      </w:r>
      <w:r>
        <w:rPr>
          <w:rFonts w:ascii="Arial Narrow" w:hAnsi="Arial Narrow"/>
          <w:lang w:val="fr-FR"/>
        </w:rPr>
        <w:t> </w:t>
      </w:r>
      <w:r w:rsidR="00C20071">
        <w:rPr>
          <w:rFonts w:ascii="Arial Narrow" w:hAnsi="Arial Narrow"/>
          <w:lang w:val="fr-FR"/>
        </w:rPr>
        <w:fldChar w:fldCharType="begin"/>
      </w:r>
      <w:r w:rsidR="00C20071">
        <w:rPr>
          <w:rFonts w:ascii="Arial Narrow" w:hAnsi="Arial Narrow"/>
          <w:lang w:val="fr-FR"/>
        </w:rPr>
        <w:instrText>EQ \b\bc\[(\a\ac(</w:instrText>
      </w:r>
      <w:r w:rsidR="00C20071" w:rsidRPr="00C20071">
        <w:rPr>
          <w:rFonts w:ascii="Arial Narrow" w:hAnsi="Arial Narrow"/>
          <w:lang w:val="fr-FR"/>
        </w:rPr>
        <w:fldChar w:fldCharType="begin"/>
      </w:r>
      <w:r w:rsidR="00C20071">
        <w:rPr>
          <w:rFonts w:ascii="Times New Roman" w:hAnsi="Times New Roman" w:cs="Times New Roman"/>
          <w:color w:val="000000"/>
          <w:sz w:val="24"/>
          <w:lang w:val="fr-FR"/>
        </w:rPr>
        <w:instrText xml:space="preserve">EQ </w:instrText>
      </w:r>
      <w:r w:rsidR="00C20071" w:rsidRPr="00C20071">
        <w:rPr>
          <w:rFonts w:ascii="Arial Narrow" w:hAnsi="Arial Narrow" w:cs="Times New Roman"/>
          <w:lang w:val="fr-FR"/>
        </w:rPr>
        <w:instrText>\s\do2</w:instrText>
      </w:r>
      <w:r w:rsidR="00C20071">
        <w:rPr>
          <w:rFonts w:ascii="Times New Roman" w:hAnsi="Times New Roman" w:cs="Times New Roman"/>
          <w:color w:val="000000"/>
          <w:sz w:val="24"/>
          <w:lang w:val="fr-FR"/>
        </w:rPr>
        <w:instrText xml:space="preserve"> (</w:instrText>
      </w:r>
      <w:r w:rsidR="00C20071">
        <w:rPr>
          <w:rFonts w:ascii="Arial Narrow" w:hAnsi="Arial Narrow"/>
          <w:lang w:val="fr-FR"/>
        </w:rPr>
        <w:instrText>1 + 7 </w:instrText>
      </w:r>
      <w:r w:rsidR="00C20071">
        <w:rPr>
          <w:rFonts w:ascii="Arial Narrow" w:hAnsi="Arial Narrow"/>
          <w:lang w:val="fr-FR"/>
        </w:rPr>
        <w:fldChar w:fldCharType="begin"/>
      </w:r>
      <w:r w:rsidR="00C20071">
        <w:rPr>
          <w:rFonts w:ascii="Arial Narrow" w:hAnsi="Arial Narrow"/>
          <w:lang w:val="fr-FR"/>
        </w:rPr>
        <w:instrText xml:space="preserve"> EQ \s\do2(\f(k</w:instrText>
      </w:r>
      <w:r w:rsidR="00C20071">
        <w:rPr>
          <w:rFonts w:ascii="Arial Narrow" w:hAnsi="Arial Narrow"/>
          <w:vertAlign w:val="subscript"/>
          <w:lang w:val="fr-FR"/>
        </w:rPr>
        <w:instrText>r</w:instrText>
      </w:r>
      <w:r w:rsidR="00C20071">
        <w:rPr>
          <w:rFonts w:ascii="Arial Narrow" w:hAnsi="Arial Narrow"/>
          <w:lang w:val="fr-FR"/>
        </w:rPr>
        <w:instrText>;c</w:instrText>
      </w:r>
      <w:r w:rsidR="00C20071">
        <w:rPr>
          <w:rFonts w:ascii="Arial Narrow" w:hAnsi="Arial Narrow"/>
          <w:vertAlign w:val="subscript"/>
          <w:lang w:val="fr-FR"/>
        </w:rPr>
        <w:instrText>r</w:instrText>
      </w:r>
      <w:r w:rsidR="00C20071" w:rsidRPr="00701655">
        <w:rPr>
          <w:rFonts w:ascii="Arial Narrow" w:hAnsi="Arial Narrow"/>
          <w:lang w:val="fr-FR"/>
        </w:rPr>
        <w:instrText>(z)</w:instrText>
      </w:r>
      <w:r w:rsidR="00C20071">
        <w:rPr>
          <w:rFonts w:ascii="Arial Narrow" w:hAnsi="Arial Narrow"/>
          <w:lang w:val="fr-FR"/>
        </w:rPr>
        <w:instrText>))</w:instrText>
      </w:r>
      <w:r w:rsidR="00C20071">
        <w:rPr>
          <w:rFonts w:ascii="Arial Narrow" w:hAnsi="Arial Narrow"/>
          <w:lang w:val="fr-FR"/>
        </w:rPr>
        <w:fldChar w:fldCharType="end"/>
      </w:r>
      <w:r w:rsidR="00C20071">
        <w:rPr>
          <w:rFonts w:ascii="Times New Roman" w:hAnsi="Times New Roman" w:cs="Times New Roman"/>
          <w:color w:val="000000"/>
          <w:sz w:val="24"/>
          <w:lang w:val="fr-FR"/>
        </w:rPr>
        <w:instrText>)</w:instrText>
      </w:r>
      <w:r w:rsidR="00C20071" w:rsidRPr="00C20071">
        <w:rPr>
          <w:rFonts w:ascii="Arial Narrow" w:hAnsi="Arial Narrow"/>
          <w:lang w:val="fr-FR"/>
        </w:rPr>
        <w:fldChar w:fldCharType="end"/>
      </w:r>
      <w:r w:rsidR="00C20071">
        <w:rPr>
          <w:rFonts w:ascii="Arial Narrow" w:hAnsi="Arial Narrow"/>
          <w:lang w:val="fr-FR"/>
        </w:rPr>
        <w:instrText>))</w:instrText>
      </w:r>
      <w:r w:rsidR="00C20071">
        <w:rPr>
          <w:rFonts w:ascii="Arial Narrow" w:hAnsi="Arial Narrow"/>
          <w:lang w:val="fr-FR"/>
        </w:rPr>
        <w:fldChar w:fldCharType="end"/>
      </w:r>
      <w:r w:rsidRPr="00701655">
        <w:rPr>
          <w:rFonts w:ascii="Arial Narrow" w:hAnsi="Arial Narrow"/>
          <w:lang w:val="fr-FR"/>
        </w:rPr>
        <w:t> =</w:t>
      </w:r>
      <w:r w:rsidR="00C20071">
        <w:rPr>
          <w:rFonts w:ascii="Arial Narrow" w:hAnsi="Arial Narrow"/>
          <w:lang w:val="fr-FR"/>
        </w:rPr>
        <w:t> k</w:t>
      </w:r>
      <w:r w:rsidR="00C20071">
        <w:rPr>
          <w:rFonts w:ascii="Times New Roman" w:hAnsi="Times New Roman" w:cs="Times New Roman"/>
          <w:i/>
          <w:lang w:val="fr-FR"/>
        </w:rPr>
        <w:fldChar w:fldCharType="begin"/>
      </w:r>
      <w:r w:rsidR="00C20071">
        <w:rPr>
          <w:rFonts w:ascii="Times New Roman" w:hAnsi="Times New Roman" w:cs="Times New Roman"/>
          <w:i/>
          <w:lang w:val="fr-FR"/>
        </w:rPr>
        <w:instrText xml:space="preserve">EQ </w:instrText>
      </w:r>
      <w:r w:rsidR="00C20071">
        <w:rPr>
          <w:rFonts w:ascii="Times New Roman" w:hAnsi="Times New Roman" w:cs="Times New Roman"/>
          <w:color w:val="000000"/>
          <w:sz w:val="24"/>
          <w:lang w:val="fr-FR"/>
        </w:rPr>
        <w:instrText>\o(\s\up4( </w:instrText>
      </w:r>
      <w:r w:rsidR="00C20071" w:rsidRPr="007617A1">
        <w:rPr>
          <w:rFonts w:ascii="Arial Narrow" w:hAnsi="Arial Narrow" w:cs="Times New Roman"/>
          <w:sz w:val="14"/>
          <w:lang w:val="fr-FR"/>
        </w:rPr>
        <w:instrText>2</w:instrText>
      </w:r>
      <w:r w:rsidR="00C20071">
        <w:rPr>
          <w:rFonts w:ascii="Times New Roman" w:hAnsi="Times New Roman" w:cs="Times New Roman"/>
          <w:color w:val="000000"/>
          <w:sz w:val="24"/>
          <w:lang w:val="fr-FR"/>
        </w:rPr>
        <w:instrText>);\s\do4(</w:instrText>
      </w:r>
      <w:r w:rsidR="00C20071">
        <w:rPr>
          <w:rFonts w:ascii="Arial Narrow" w:hAnsi="Arial Narrow" w:cs="Times New Roman"/>
          <w:sz w:val="14"/>
          <w:lang w:val="fr-FR"/>
        </w:rPr>
        <w:instrText>r</w:instrText>
      </w:r>
      <w:r w:rsidR="00C20071">
        <w:rPr>
          <w:rFonts w:ascii="Times New Roman" w:hAnsi="Times New Roman" w:cs="Times New Roman"/>
          <w:i/>
          <w:sz w:val="14"/>
          <w:lang w:val="fr-FR"/>
        </w:rPr>
        <w:instrText> </w:instrText>
      </w:r>
      <w:r w:rsidR="00C20071">
        <w:rPr>
          <w:rFonts w:ascii="Times New Roman" w:hAnsi="Times New Roman" w:cs="Times New Roman"/>
          <w:color w:val="000000"/>
          <w:sz w:val="24"/>
          <w:lang w:val="fr-FR"/>
        </w:rPr>
        <w:instrText>))</w:instrText>
      </w:r>
      <w:r w:rsidR="00C20071">
        <w:rPr>
          <w:rFonts w:ascii="Times New Roman" w:hAnsi="Times New Roman" w:cs="Times New Roman"/>
          <w:i/>
          <w:lang w:val="fr-FR"/>
        </w:rPr>
        <w:fldChar w:fldCharType="end"/>
      </w:r>
      <w:r w:rsidR="00C20071">
        <w:rPr>
          <w:rFonts w:ascii="Times New Roman" w:hAnsi="Times New Roman" w:cs="Times New Roman"/>
          <w:lang w:val="fr-FR"/>
        </w:rPr>
        <w:t> · </w:t>
      </w:r>
      <w:r w:rsidR="00C20071" w:rsidRPr="008E7D97">
        <w:rPr>
          <w:rFonts w:ascii="Arial Narrow" w:hAnsi="Arial Narrow"/>
          <w:lang w:val="fr-FR"/>
        </w:rPr>
        <w:t>ln </w:t>
      </w:r>
      <w:r w:rsidR="00C20071">
        <w:rPr>
          <w:rFonts w:ascii="Arial Narrow" w:hAnsi="Arial Narrow"/>
          <w:lang w:val="fr-FR"/>
        </w:rPr>
        <w:fldChar w:fldCharType="begin"/>
      </w:r>
      <w:r w:rsidR="00C20071">
        <w:rPr>
          <w:rFonts w:ascii="Arial Narrow" w:hAnsi="Arial Narrow"/>
          <w:lang w:val="fr-FR"/>
        </w:rPr>
        <w:instrText>EQ \b\bc\((\a\ac(</w:instrText>
      </w:r>
      <w:r w:rsidR="00C20071">
        <w:rPr>
          <w:rFonts w:ascii="Arial Narrow" w:hAnsi="Arial Narrow"/>
          <w:lang w:val="fr-FR"/>
        </w:rPr>
        <w:fldChar w:fldCharType="begin"/>
      </w:r>
      <w:r w:rsidR="00C20071">
        <w:rPr>
          <w:rFonts w:ascii="Times New Roman" w:hAnsi="Times New Roman" w:cs="Times New Roman"/>
          <w:color w:val="000000"/>
          <w:sz w:val="24"/>
          <w:lang w:val="fr-FR"/>
        </w:rPr>
        <w:instrText xml:space="preserve">EQ </w:instrText>
      </w:r>
      <w:r w:rsidR="00C20071" w:rsidRPr="008E7D97">
        <w:rPr>
          <w:rFonts w:ascii="Arial Narrow" w:hAnsi="Arial Narrow" w:cs="Times New Roman"/>
          <w:lang w:val="fr-FR"/>
        </w:rPr>
        <w:instrText>\s\do2</w:instrText>
      </w:r>
      <w:r w:rsidR="00C20071">
        <w:rPr>
          <w:rFonts w:ascii="Times New Roman" w:hAnsi="Times New Roman" w:cs="Times New Roman"/>
          <w:color w:val="000000"/>
          <w:sz w:val="24"/>
          <w:lang w:val="fr-FR"/>
        </w:rPr>
        <w:instrText xml:space="preserve"> (</w:instrText>
      </w:r>
      <w:r w:rsidR="00C20071" w:rsidRPr="008E7D97">
        <w:rPr>
          <w:rFonts w:ascii="Arial Narrow" w:hAnsi="Arial Narrow" w:cs="Times New Roman"/>
          <w:lang w:val="fr-FR"/>
        </w:rPr>
        <w:instrText>\f</w:instrText>
      </w:r>
      <w:r w:rsidR="00C20071">
        <w:rPr>
          <w:rFonts w:ascii="Arial Narrow" w:hAnsi="Arial Narrow" w:cs="Times New Roman"/>
          <w:lang w:val="fr-FR"/>
        </w:rPr>
        <w:instrText xml:space="preserve"> </w:instrText>
      </w:r>
      <w:r w:rsidR="00C20071">
        <w:rPr>
          <w:rFonts w:ascii="Times New Roman" w:hAnsi="Times New Roman" w:cs="Times New Roman"/>
          <w:color w:val="000000"/>
          <w:sz w:val="24"/>
          <w:lang w:val="fr-FR"/>
        </w:rPr>
        <w:instrText>(</w:instrText>
      </w:r>
      <w:r w:rsidR="00C20071" w:rsidRPr="008E7D97">
        <w:rPr>
          <w:rFonts w:ascii="Times New Roman" w:hAnsi="Times New Roman" w:cs="Times New Roman"/>
          <w:lang w:val="fr-FR"/>
        </w:rPr>
        <w:instrText>z</w:instrText>
      </w:r>
      <w:r w:rsidR="00C20071">
        <w:rPr>
          <w:rFonts w:ascii="Times New Roman" w:hAnsi="Times New Roman" w:cs="Times New Roman"/>
          <w:color w:val="000000"/>
          <w:sz w:val="24"/>
          <w:lang w:val="fr-FR"/>
        </w:rPr>
        <w:instrText>;</w:instrText>
      </w:r>
      <w:r w:rsidR="00C20071" w:rsidRPr="008E7D97">
        <w:rPr>
          <w:rFonts w:ascii="Arial Narrow" w:hAnsi="Arial Narrow"/>
          <w:lang w:val="fr-FR"/>
        </w:rPr>
        <w:instrText>z</w:instrText>
      </w:r>
      <w:r w:rsidR="00C20071" w:rsidRPr="008E7D97">
        <w:rPr>
          <w:rFonts w:ascii="Arial Narrow" w:hAnsi="Arial Narrow"/>
          <w:vertAlign w:val="subscript"/>
          <w:lang w:val="fr-FR"/>
        </w:rPr>
        <w:instrText>0</w:instrText>
      </w:r>
      <w:r w:rsidR="00C20071">
        <w:rPr>
          <w:rFonts w:ascii="Times New Roman" w:hAnsi="Times New Roman" w:cs="Times New Roman"/>
          <w:color w:val="000000"/>
          <w:sz w:val="24"/>
          <w:lang w:val="fr-FR"/>
        </w:rPr>
        <w:instrText>))</w:instrText>
      </w:r>
      <w:r w:rsidR="00C20071">
        <w:rPr>
          <w:rFonts w:ascii="Arial Narrow" w:hAnsi="Arial Narrow"/>
          <w:lang w:val="fr-FR"/>
        </w:rPr>
        <w:fldChar w:fldCharType="end"/>
      </w:r>
      <w:r w:rsidR="00C20071">
        <w:rPr>
          <w:rFonts w:ascii="Arial Narrow" w:hAnsi="Arial Narrow"/>
          <w:lang w:val="fr-FR"/>
        </w:rPr>
        <w:instrText>))</w:instrText>
      </w:r>
      <w:r w:rsidR="00C20071">
        <w:rPr>
          <w:rFonts w:ascii="Arial Narrow" w:hAnsi="Arial Narrow"/>
          <w:lang w:val="fr-FR"/>
        </w:rPr>
        <w:fldChar w:fldCharType="end"/>
      </w:r>
      <w:r w:rsidR="00C20071">
        <w:rPr>
          <w:rFonts w:ascii="Arial Narrow" w:hAnsi="Arial Narrow"/>
          <w:lang w:val="fr-FR"/>
        </w:rPr>
        <w:t> </w:t>
      </w:r>
      <w:r w:rsidR="00C20071">
        <w:rPr>
          <w:rFonts w:ascii="Arial Narrow" w:hAnsi="Arial Narrow"/>
          <w:lang w:val="fr-FR"/>
        </w:rPr>
        <w:fldChar w:fldCharType="begin"/>
      </w:r>
      <w:r w:rsidR="00C20071">
        <w:rPr>
          <w:rFonts w:ascii="Arial Narrow" w:hAnsi="Arial Narrow"/>
          <w:lang w:val="fr-FR"/>
        </w:rPr>
        <w:instrText>EQ \b\bc\[(\a\ac(</w:instrText>
      </w:r>
      <w:r w:rsidR="00C20071" w:rsidRPr="00C20071">
        <w:rPr>
          <w:rFonts w:ascii="Arial Narrow" w:hAnsi="Arial Narrow"/>
          <w:lang w:val="fr-FR"/>
        </w:rPr>
        <w:fldChar w:fldCharType="begin"/>
      </w:r>
      <w:r w:rsidR="00C20071">
        <w:rPr>
          <w:rFonts w:ascii="Times New Roman" w:hAnsi="Times New Roman" w:cs="Times New Roman"/>
          <w:color w:val="000000"/>
          <w:sz w:val="24"/>
          <w:lang w:val="fr-FR"/>
        </w:rPr>
        <w:instrText xml:space="preserve">EQ </w:instrText>
      </w:r>
      <w:r w:rsidR="00C20071" w:rsidRPr="00C20071">
        <w:rPr>
          <w:rFonts w:ascii="Arial Narrow" w:hAnsi="Arial Narrow" w:cs="Times New Roman"/>
          <w:lang w:val="fr-FR"/>
        </w:rPr>
        <w:instrText>\s\do2</w:instrText>
      </w:r>
      <w:r w:rsidR="00C20071">
        <w:rPr>
          <w:rFonts w:ascii="Times New Roman" w:hAnsi="Times New Roman" w:cs="Times New Roman"/>
          <w:color w:val="000000"/>
          <w:sz w:val="24"/>
          <w:lang w:val="fr-FR"/>
        </w:rPr>
        <w:instrText xml:space="preserve"> (</w:instrText>
      </w:r>
      <w:r w:rsidR="00C20071">
        <w:rPr>
          <w:rFonts w:ascii="Arial Narrow" w:hAnsi="Arial Narrow"/>
          <w:lang w:val="fr-FR"/>
        </w:rPr>
        <w:instrText>7 + </w:instrText>
      </w:r>
      <w:r w:rsidR="00C20071" w:rsidRPr="008E7D97">
        <w:rPr>
          <w:rFonts w:ascii="Arial Narrow" w:hAnsi="Arial Narrow"/>
          <w:lang w:val="fr-FR"/>
        </w:rPr>
        <w:instrText>ln </w:instrText>
      </w:r>
      <w:r w:rsidR="00C20071">
        <w:rPr>
          <w:rFonts w:ascii="Arial Narrow" w:hAnsi="Arial Narrow"/>
          <w:lang w:val="fr-FR"/>
        </w:rPr>
        <w:fldChar w:fldCharType="begin"/>
      </w:r>
      <w:r w:rsidR="00C20071">
        <w:rPr>
          <w:rFonts w:ascii="Arial Narrow" w:hAnsi="Arial Narrow"/>
          <w:lang w:val="fr-FR"/>
        </w:rPr>
        <w:instrText>EQ \b\bc\((\a\ac(</w:instrText>
      </w:r>
      <w:r w:rsidR="00C20071">
        <w:rPr>
          <w:rFonts w:ascii="Arial Narrow" w:hAnsi="Arial Narrow"/>
          <w:lang w:val="fr-FR"/>
        </w:rPr>
        <w:fldChar w:fldCharType="begin"/>
      </w:r>
      <w:r w:rsidR="00C20071">
        <w:rPr>
          <w:rFonts w:ascii="Times New Roman" w:hAnsi="Times New Roman" w:cs="Times New Roman"/>
          <w:color w:val="000000"/>
          <w:sz w:val="24"/>
          <w:lang w:val="fr-FR"/>
        </w:rPr>
        <w:instrText xml:space="preserve">EQ </w:instrText>
      </w:r>
      <w:r w:rsidR="00C20071" w:rsidRPr="008E7D97">
        <w:rPr>
          <w:rFonts w:ascii="Arial Narrow" w:hAnsi="Arial Narrow" w:cs="Times New Roman"/>
          <w:lang w:val="fr-FR"/>
        </w:rPr>
        <w:instrText>\s\do2</w:instrText>
      </w:r>
      <w:r w:rsidR="00C20071">
        <w:rPr>
          <w:rFonts w:ascii="Times New Roman" w:hAnsi="Times New Roman" w:cs="Times New Roman"/>
          <w:color w:val="000000"/>
          <w:sz w:val="24"/>
          <w:lang w:val="fr-FR"/>
        </w:rPr>
        <w:instrText xml:space="preserve"> (</w:instrText>
      </w:r>
      <w:r w:rsidR="00C20071" w:rsidRPr="008E7D97">
        <w:rPr>
          <w:rFonts w:ascii="Arial Narrow" w:hAnsi="Arial Narrow" w:cs="Times New Roman"/>
          <w:lang w:val="fr-FR"/>
        </w:rPr>
        <w:instrText>\f</w:instrText>
      </w:r>
      <w:r w:rsidR="00C20071">
        <w:rPr>
          <w:rFonts w:ascii="Arial Narrow" w:hAnsi="Arial Narrow" w:cs="Times New Roman"/>
          <w:lang w:val="fr-FR"/>
        </w:rPr>
        <w:instrText xml:space="preserve"> </w:instrText>
      </w:r>
      <w:r w:rsidR="00C20071">
        <w:rPr>
          <w:rFonts w:ascii="Times New Roman" w:hAnsi="Times New Roman" w:cs="Times New Roman"/>
          <w:color w:val="000000"/>
          <w:sz w:val="24"/>
          <w:lang w:val="fr-FR"/>
        </w:rPr>
        <w:instrText>(</w:instrText>
      </w:r>
      <w:r w:rsidR="00C20071" w:rsidRPr="008E7D97">
        <w:rPr>
          <w:rFonts w:ascii="Times New Roman" w:hAnsi="Times New Roman" w:cs="Times New Roman"/>
          <w:lang w:val="fr-FR"/>
        </w:rPr>
        <w:instrText>z</w:instrText>
      </w:r>
      <w:r w:rsidR="00C20071">
        <w:rPr>
          <w:rFonts w:ascii="Times New Roman" w:hAnsi="Times New Roman" w:cs="Times New Roman"/>
          <w:color w:val="000000"/>
          <w:sz w:val="24"/>
          <w:lang w:val="fr-FR"/>
        </w:rPr>
        <w:instrText>;</w:instrText>
      </w:r>
      <w:r w:rsidR="00C20071" w:rsidRPr="008E7D97">
        <w:rPr>
          <w:rFonts w:ascii="Arial Narrow" w:hAnsi="Arial Narrow"/>
          <w:lang w:val="fr-FR"/>
        </w:rPr>
        <w:instrText>z</w:instrText>
      </w:r>
      <w:r w:rsidR="00C20071" w:rsidRPr="008E7D97">
        <w:rPr>
          <w:rFonts w:ascii="Arial Narrow" w:hAnsi="Arial Narrow"/>
          <w:vertAlign w:val="subscript"/>
          <w:lang w:val="fr-FR"/>
        </w:rPr>
        <w:instrText>0</w:instrText>
      </w:r>
      <w:r w:rsidR="00C20071">
        <w:rPr>
          <w:rFonts w:ascii="Times New Roman" w:hAnsi="Times New Roman" w:cs="Times New Roman"/>
          <w:color w:val="000000"/>
          <w:sz w:val="24"/>
          <w:lang w:val="fr-FR"/>
        </w:rPr>
        <w:instrText>))</w:instrText>
      </w:r>
      <w:r w:rsidR="00C20071">
        <w:rPr>
          <w:rFonts w:ascii="Arial Narrow" w:hAnsi="Arial Narrow"/>
          <w:lang w:val="fr-FR"/>
        </w:rPr>
        <w:fldChar w:fldCharType="end"/>
      </w:r>
      <w:r w:rsidR="00C20071">
        <w:rPr>
          <w:rFonts w:ascii="Arial Narrow" w:hAnsi="Arial Narrow"/>
          <w:lang w:val="fr-FR"/>
        </w:rPr>
        <w:instrText>))</w:instrText>
      </w:r>
      <w:r w:rsidR="00C20071">
        <w:rPr>
          <w:rFonts w:ascii="Arial Narrow" w:hAnsi="Arial Narrow"/>
          <w:lang w:val="fr-FR"/>
        </w:rPr>
        <w:fldChar w:fldCharType="end"/>
      </w:r>
      <w:r w:rsidR="00C20071">
        <w:rPr>
          <w:rFonts w:ascii="Times New Roman" w:hAnsi="Times New Roman" w:cs="Times New Roman"/>
          <w:color w:val="000000"/>
          <w:sz w:val="24"/>
          <w:lang w:val="fr-FR"/>
        </w:rPr>
        <w:instrText>)</w:instrText>
      </w:r>
      <w:r w:rsidR="00C20071" w:rsidRPr="00C20071">
        <w:rPr>
          <w:rFonts w:ascii="Arial Narrow" w:hAnsi="Arial Narrow"/>
          <w:lang w:val="fr-FR"/>
        </w:rPr>
        <w:fldChar w:fldCharType="end"/>
      </w:r>
      <w:r w:rsidR="00C20071">
        <w:rPr>
          <w:rFonts w:ascii="Arial Narrow" w:hAnsi="Arial Narrow"/>
          <w:lang w:val="fr-FR"/>
        </w:rPr>
        <w:instrText>))</w:instrText>
      </w:r>
      <w:r w:rsidR="00C20071">
        <w:rPr>
          <w:rFonts w:ascii="Arial Narrow" w:hAnsi="Arial Narrow"/>
          <w:lang w:val="fr-FR"/>
        </w:rPr>
        <w:fldChar w:fldCharType="end"/>
      </w:r>
    </w:p>
    <w:p w14:paraId="29A429A3" w14:textId="77777777" w:rsidR="003D0536" w:rsidRDefault="00C20071" w:rsidP="00345360">
      <w:pPr>
        <w:spacing w:after="0"/>
        <w:jc w:val="both"/>
        <w:rPr>
          <w:rFonts w:ascii="Arial Narrow" w:hAnsi="Arial Narrow"/>
          <w:lang w:val="fr-FR"/>
        </w:rPr>
      </w:pPr>
      <w:proofErr w:type="gramStart"/>
      <w:r>
        <w:rPr>
          <w:rFonts w:ascii="Arial Narrow" w:hAnsi="Arial Narrow"/>
          <w:lang w:val="fr-FR"/>
        </w:rPr>
        <w:t>avec</w:t>
      </w:r>
      <w:proofErr w:type="gramEnd"/>
    </w:p>
    <w:p w14:paraId="19DE16B4" w14:textId="77777777" w:rsidR="00C20071" w:rsidRPr="00C20071" w:rsidRDefault="00C20071" w:rsidP="00C20071">
      <w:pPr>
        <w:spacing w:after="0"/>
        <w:jc w:val="center"/>
        <w:rPr>
          <w:rFonts w:ascii="Arial Narrow" w:hAnsi="Arial Narrow"/>
          <w:lang w:val="fr-FR"/>
        </w:rPr>
      </w:pPr>
      <w:r w:rsidRPr="00D505E0">
        <w:rPr>
          <w:rFonts w:ascii="Arial Narrow" w:hAnsi="Arial Narrow"/>
          <w:lang w:val="fr-FR"/>
        </w:rPr>
        <w:t>k</w:t>
      </w:r>
      <w:r w:rsidRPr="00D505E0">
        <w:rPr>
          <w:rFonts w:ascii="Arial Narrow" w:hAnsi="Arial Narrow"/>
          <w:vertAlign w:val="subscript"/>
          <w:lang w:val="fr-FR"/>
        </w:rPr>
        <w:t>r</w:t>
      </w:r>
      <w:r w:rsidRPr="00D505E0">
        <w:rPr>
          <w:rFonts w:ascii="Arial Narrow" w:hAnsi="Arial Narrow"/>
          <w:lang w:val="fr-FR"/>
        </w:rPr>
        <w:t> = 0,19 · </w:t>
      </w:r>
      <w:r>
        <w:rPr>
          <w:rFonts w:ascii="Arial Narrow" w:hAnsi="Arial Narrow"/>
          <w:lang w:val="fr-FR"/>
        </w:rPr>
        <w:fldChar w:fldCharType="begin"/>
      </w:r>
      <w:r>
        <w:rPr>
          <w:rFonts w:ascii="Arial Narrow" w:hAnsi="Arial Narrow"/>
          <w:lang w:val="fr-FR"/>
        </w:rPr>
        <w:instrText>EQ \b\bc\((\a\ac(</w:instrText>
      </w:r>
      <w:r>
        <w:rPr>
          <w:rFonts w:ascii="Arial Narrow" w:hAnsi="Arial Narrow"/>
          <w:lang w:val="fr-FR"/>
        </w:rPr>
        <w:fldChar w:fldCharType="begin"/>
      </w:r>
      <w:r>
        <w:rPr>
          <w:rFonts w:ascii="Times New Roman" w:hAnsi="Times New Roman" w:cs="Times New Roman"/>
          <w:color w:val="000000"/>
          <w:sz w:val="24"/>
          <w:lang w:val="fr-FR"/>
        </w:rPr>
        <w:instrText xml:space="preserve">EQ </w:instrText>
      </w:r>
      <w:r w:rsidRPr="008E7D97">
        <w:rPr>
          <w:rFonts w:ascii="Arial Narrow" w:hAnsi="Arial Narrow" w:cs="Times New Roman"/>
          <w:lang w:val="fr-FR"/>
        </w:rPr>
        <w:instrText>\s\do2</w:instrText>
      </w:r>
      <w:r>
        <w:rPr>
          <w:rFonts w:ascii="Times New Roman" w:hAnsi="Times New Roman" w:cs="Times New Roman"/>
          <w:color w:val="000000"/>
          <w:sz w:val="24"/>
          <w:lang w:val="fr-FR"/>
        </w:rPr>
        <w:instrText xml:space="preserve"> (</w:instrText>
      </w:r>
      <w:r w:rsidRPr="008E7D97">
        <w:rPr>
          <w:rFonts w:ascii="Arial Narrow" w:hAnsi="Arial Narrow" w:cs="Times New Roman"/>
          <w:lang w:val="fr-FR"/>
        </w:rPr>
        <w:instrText>\f</w:instrText>
      </w:r>
      <w:r>
        <w:rPr>
          <w:rFonts w:ascii="Arial Narrow" w:hAnsi="Arial Narrow" w:cs="Times New Roman"/>
          <w:lang w:val="fr-FR"/>
        </w:rPr>
        <w:instrText xml:space="preserve"> </w:instrText>
      </w:r>
      <w:r>
        <w:rPr>
          <w:rFonts w:ascii="Times New Roman" w:hAnsi="Times New Roman" w:cs="Times New Roman"/>
          <w:color w:val="000000"/>
          <w:sz w:val="24"/>
          <w:lang w:val="fr-FR"/>
        </w:rPr>
        <w:instrText>(</w:instrText>
      </w:r>
      <w:r w:rsidRPr="008E7D97">
        <w:rPr>
          <w:rFonts w:ascii="Times New Roman" w:hAnsi="Times New Roman" w:cs="Times New Roman"/>
          <w:lang w:val="fr-FR"/>
        </w:rPr>
        <w:instrText>z</w:instrText>
      </w:r>
      <w:r>
        <w:rPr>
          <w:rFonts w:ascii="Times New Roman" w:hAnsi="Times New Roman" w:cs="Times New Roman"/>
          <w:vertAlign w:val="subscript"/>
          <w:lang w:val="fr-FR"/>
        </w:rPr>
        <w:instrText>0</w:instrText>
      </w:r>
      <w:r>
        <w:rPr>
          <w:rFonts w:ascii="Times New Roman" w:hAnsi="Times New Roman" w:cs="Times New Roman"/>
          <w:lang w:val="fr-FR"/>
        </w:rPr>
        <w:instrText xml:space="preserve"> </w:instrText>
      </w:r>
      <w:r>
        <w:rPr>
          <w:rFonts w:ascii="Times New Roman" w:hAnsi="Times New Roman" w:cs="Times New Roman"/>
          <w:color w:val="000000"/>
          <w:sz w:val="24"/>
          <w:lang w:val="fr-FR"/>
        </w:rPr>
        <w:instrText>;</w:instrText>
      </w:r>
      <w:r>
        <w:rPr>
          <w:rFonts w:ascii="Arial Narrow" w:hAnsi="Arial Narrow"/>
          <w:lang w:val="fr-FR"/>
        </w:rPr>
        <w:instrText>0,05</w:instrText>
      </w:r>
      <w:r>
        <w:rPr>
          <w:rFonts w:ascii="Times New Roman" w:hAnsi="Times New Roman" w:cs="Times New Roman"/>
          <w:color w:val="000000"/>
          <w:sz w:val="24"/>
          <w:lang w:val="fr-FR"/>
        </w:rPr>
        <w:instrText>))</w:instrText>
      </w:r>
      <w:r>
        <w:rPr>
          <w:rFonts w:ascii="Arial Narrow" w:hAnsi="Arial Narrow"/>
          <w:lang w:val="fr-FR"/>
        </w:rPr>
        <w:fldChar w:fldCharType="end"/>
      </w:r>
      <w:r>
        <w:rPr>
          <w:rFonts w:ascii="Arial Narrow" w:hAnsi="Arial Narrow"/>
          <w:lang w:val="fr-FR"/>
        </w:rPr>
        <w:instrText>))</w:instrText>
      </w:r>
      <w:r>
        <w:rPr>
          <w:rFonts w:ascii="Arial Narrow" w:hAnsi="Arial Narrow"/>
          <w:lang w:val="fr-FR"/>
        </w:rPr>
        <w:fldChar w:fldCharType="end"/>
      </w:r>
      <w:r w:rsidRPr="003C45D4">
        <w:rPr>
          <w:rFonts w:ascii="Arial Narrow" w:hAnsi="Arial Narrow"/>
          <w:position w:val="18"/>
          <w:vertAlign w:val="superscript"/>
          <w:lang w:val="fr-FR"/>
        </w:rPr>
        <w:t>0,07</w:t>
      </w:r>
    </w:p>
    <w:p w14:paraId="7819AB9D" w14:textId="77777777" w:rsidR="00871B0B" w:rsidRPr="002D7FE6" w:rsidRDefault="00871B0B" w:rsidP="00345360">
      <w:pPr>
        <w:spacing w:after="0"/>
        <w:jc w:val="both"/>
        <w:rPr>
          <w:rFonts w:ascii="Arial Narrow" w:hAnsi="Arial Narrow"/>
          <w:lang w:val="fr-FR"/>
        </w:rPr>
      </w:pPr>
    </w:p>
    <w:p w14:paraId="0BD99708" w14:textId="77777777" w:rsidR="00871B0B" w:rsidRDefault="003D5ED6" w:rsidP="00871B0B">
      <w:pPr>
        <w:pStyle w:val="Paragraphedeliste"/>
        <w:ind w:left="0"/>
        <w:rPr>
          <w:rFonts w:ascii="Arial Narrow" w:hAnsi="Arial Narrow"/>
          <w:i/>
        </w:rPr>
      </w:pPr>
      <w:r>
        <w:rPr>
          <w:rFonts w:ascii="Arial Narrow" w:hAnsi="Arial Narrow"/>
          <w:i/>
        </w:rPr>
        <w:br w:type="column"/>
      </w:r>
      <w:r w:rsidR="00871B0B">
        <w:rPr>
          <w:rFonts w:ascii="Arial Narrow" w:hAnsi="Arial Narrow"/>
          <w:i/>
        </w:rPr>
        <w:lastRenderedPageBreak/>
        <w:t xml:space="preserve">Ressource </w:t>
      </w:r>
      <w:bookmarkStart w:id="5" w:name="sismique"/>
      <w:bookmarkEnd w:id="5"/>
      <w:r w:rsidR="0052461A">
        <w:rPr>
          <w:rFonts w:ascii="Arial Narrow" w:hAnsi="Arial Narrow"/>
          <w:i/>
        </w:rPr>
        <w:t>5</w:t>
      </w:r>
      <w:r w:rsidR="00871B0B">
        <w:rPr>
          <w:rFonts w:ascii="Arial Narrow" w:hAnsi="Arial Narrow"/>
          <w:i/>
        </w:rPr>
        <w:t xml:space="preserve"> : </w:t>
      </w:r>
      <w:r w:rsidR="00CB2D4E">
        <w:rPr>
          <w:rFonts w:ascii="Arial Narrow" w:hAnsi="Arial Narrow"/>
          <w:i/>
        </w:rPr>
        <w:t>Extrait du guide « La nouvelle règlementation para =sismique applicable aux bâtiments » du Ministère de l’Écologie, du Développement durable, des Transports et du Logement.</w:t>
      </w:r>
    </w:p>
    <w:p w14:paraId="3583BE16" w14:textId="77777777" w:rsidR="00957F1F" w:rsidRDefault="00441220" w:rsidP="00AF09C4">
      <w:pPr>
        <w:spacing w:before="120" w:after="0"/>
        <w:jc w:val="both"/>
        <w:rPr>
          <w:rFonts w:ascii="Arial Narrow" w:hAnsi="Arial Narrow"/>
          <w:lang w:val="fr-FR"/>
        </w:rPr>
      </w:pPr>
      <w:r>
        <w:rPr>
          <w:noProof/>
          <w:lang w:val="fr-FR" w:eastAsia="fr-FR"/>
        </w:rPr>
        <w:drawing>
          <wp:inline distT="0" distB="0" distL="0" distR="0" wp14:anchorId="14117376" wp14:editId="792591CA">
            <wp:extent cx="66675" cy="152400"/>
            <wp:effectExtent l="0" t="0" r="9525" b="0"/>
            <wp:docPr id="1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53">
                      <a:extLst>
                        <a:ext uri="{28A0092B-C50C-407E-A947-70E740481C1C}">
                          <a14:useLocalDpi xmlns:a14="http://schemas.microsoft.com/office/drawing/2010/main" val="0"/>
                        </a:ext>
                      </a:extLst>
                    </a:blip>
                    <a:srcRect l="510" r="98372" b="85632"/>
                    <a:stretch>
                      <a:fillRect/>
                    </a:stretch>
                  </pic:blipFill>
                  <pic:spPr bwMode="auto">
                    <a:xfrm>
                      <a:off x="0" y="0"/>
                      <a:ext cx="66675" cy="152400"/>
                    </a:xfrm>
                    <a:prstGeom prst="rect">
                      <a:avLst/>
                    </a:prstGeom>
                    <a:noFill/>
                    <a:ln>
                      <a:noFill/>
                    </a:ln>
                  </pic:spPr>
                </pic:pic>
              </a:graphicData>
            </a:graphic>
          </wp:inline>
        </w:drawing>
      </w:r>
      <w:r w:rsidR="00AF09C4">
        <w:rPr>
          <w:rFonts w:ascii="Arial Narrow" w:hAnsi="Arial Narrow"/>
          <w:lang w:val="fr-FR"/>
        </w:rPr>
        <w:t xml:space="preserve"> </w:t>
      </w:r>
      <w:r w:rsidR="00AF09C4" w:rsidRPr="00AF09C4">
        <w:rPr>
          <w:rFonts w:ascii="Arial Narrow" w:hAnsi="Arial Narrow"/>
          <w:b/>
          <w:color w:val="E36C0A" w:themeColor="accent6" w:themeShade="BF"/>
          <w:sz w:val="24"/>
          <w:lang w:val="fr-FR"/>
        </w:rPr>
        <w:t>Le phénomène sismique</w:t>
      </w:r>
    </w:p>
    <w:p w14:paraId="1A2023F7" w14:textId="77777777" w:rsidR="00957F1F" w:rsidRDefault="00957F1F" w:rsidP="00AF09C4">
      <w:pPr>
        <w:spacing w:after="0"/>
        <w:ind w:left="142"/>
        <w:jc w:val="both"/>
        <w:rPr>
          <w:rFonts w:ascii="Arial Narrow" w:hAnsi="Arial Narrow"/>
          <w:lang w:val="fr-FR"/>
        </w:rPr>
      </w:pPr>
      <w:r>
        <w:rPr>
          <w:rFonts w:ascii="Arial Narrow" w:hAnsi="Arial Narrow"/>
          <w:lang w:val="fr-FR"/>
        </w:rPr>
        <w:t>Les ondes sismiques se propagent à travers le sol à partir d’une source sismique et peuvent être localement amplifiées par les dernières couches de sol et la topographie du terrain. Un séosme possède ainsi de multiples caractéristiques : durée de la secousse, contenu fréquentiel, déplacement du sol… La règlementation retient certains paramètres simples pour le dimensionnement des bâtiments.</w:t>
      </w:r>
    </w:p>
    <w:p w14:paraId="5E1089A1" w14:textId="77777777" w:rsidR="00AF09C4" w:rsidRDefault="00AF09C4" w:rsidP="00AF09C4">
      <w:pPr>
        <w:spacing w:before="120" w:after="0"/>
        <w:jc w:val="both"/>
        <w:rPr>
          <w:rFonts w:ascii="Arial Narrow" w:hAnsi="Arial Narrow"/>
          <w:lang w:val="fr-FR"/>
        </w:rPr>
      </w:pPr>
      <w:r>
        <w:rPr>
          <w:noProof/>
          <w:lang w:val="fr-FR" w:eastAsia="fr-FR"/>
        </w:rPr>
        <w:drawing>
          <wp:inline distT="0" distB="0" distL="0" distR="0" wp14:anchorId="67F3AA85" wp14:editId="3156FCA0">
            <wp:extent cx="66675" cy="153035"/>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6675" cy="153035"/>
                    </a:xfrm>
                    <a:prstGeom prst="rect">
                      <a:avLst/>
                    </a:prstGeom>
                    <a:noFill/>
                    <a:ln>
                      <a:noFill/>
                    </a:ln>
                  </pic:spPr>
                </pic:pic>
              </a:graphicData>
            </a:graphic>
          </wp:inline>
        </w:drawing>
      </w:r>
      <w:r>
        <w:rPr>
          <w:rFonts w:ascii="Arial Narrow" w:hAnsi="Arial Narrow"/>
          <w:lang w:val="fr-FR"/>
        </w:rPr>
        <w:t xml:space="preserve"> </w:t>
      </w:r>
      <w:r w:rsidRPr="00AF09C4">
        <w:rPr>
          <w:rFonts w:ascii="Arial Narrow" w:hAnsi="Arial Narrow"/>
          <w:b/>
          <w:color w:val="E36C0A" w:themeColor="accent6" w:themeShade="BF"/>
          <w:sz w:val="24"/>
          <w:lang w:val="fr-FR"/>
        </w:rPr>
        <w:t xml:space="preserve">Le </w:t>
      </w:r>
      <w:r>
        <w:rPr>
          <w:rFonts w:ascii="Arial Narrow" w:hAnsi="Arial Narrow"/>
          <w:b/>
          <w:color w:val="E36C0A" w:themeColor="accent6" w:themeShade="BF"/>
          <w:sz w:val="24"/>
          <w:lang w:val="fr-FR"/>
        </w:rPr>
        <w:t>zonage réglementaire</w:t>
      </w:r>
    </w:p>
    <w:p w14:paraId="3B7CC998" w14:textId="77777777" w:rsidR="00AF09C4" w:rsidRDefault="00AF09C4" w:rsidP="00AF09C4">
      <w:pPr>
        <w:spacing w:after="0"/>
        <w:ind w:left="142"/>
        <w:jc w:val="both"/>
        <w:rPr>
          <w:rFonts w:ascii="Arial Narrow" w:hAnsi="Arial Narrow"/>
          <w:lang w:val="fr-FR"/>
        </w:rPr>
      </w:pPr>
      <w:r>
        <w:rPr>
          <w:rFonts w:ascii="Arial Narrow" w:hAnsi="Arial Narrow"/>
          <w:lang w:val="fr-FR"/>
        </w:rPr>
        <w:t xml:space="preserve">Le paramètre retenu pour décrire l’aléa sismique au niveau national est une accélération </w:t>
      </w:r>
      <w:r w:rsidRPr="00AF09C4">
        <w:rPr>
          <w:rFonts w:ascii="Arial Narrow" w:hAnsi="Arial Narrow"/>
          <w:lang w:val="fr-FR"/>
        </w:rPr>
        <w:t>a</w:t>
      </w:r>
      <w:r w:rsidRPr="00AF09C4">
        <w:rPr>
          <w:rFonts w:ascii="Arial Narrow" w:hAnsi="Arial Narrow"/>
          <w:vertAlign w:val="subscript"/>
          <w:lang w:val="fr-FR"/>
        </w:rPr>
        <w:t>gr</w:t>
      </w:r>
      <w:r>
        <w:rPr>
          <w:rFonts w:ascii="Arial Narrow" w:hAnsi="Arial Narrow"/>
          <w:lang w:val="fr-FR"/>
        </w:rPr>
        <w:t>, accélération du sol « au rocher » (le sol rocheux est pris comme référence).</w:t>
      </w:r>
    </w:p>
    <w:p w14:paraId="3D4E9978" w14:textId="77777777" w:rsidR="00957F1F" w:rsidRDefault="00AF09C4" w:rsidP="008F5661">
      <w:pPr>
        <w:spacing w:after="0"/>
        <w:ind w:left="142"/>
        <w:jc w:val="both"/>
        <w:rPr>
          <w:rFonts w:ascii="Arial Narrow" w:hAnsi="Arial Narrow"/>
          <w:lang w:val="fr-FR"/>
        </w:rPr>
      </w:pPr>
      <w:r>
        <w:rPr>
          <w:rFonts w:ascii="Arial Narrow" w:hAnsi="Arial Narrow"/>
          <w:lang w:val="fr-FR"/>
        </w:rPr>
        <w:t>Le zonage réglementaire défini cinq zones de sismicité croissante basées sur un découpage communal. La zone 5, regroupant les îles antillaises, correspond au niveau d’aléa le plus élevé du territoire national</w:t>
      </w:r>
      <w:r w:rsidR="008F5661">
        <w:rPr>
          <w:rFonts w:ascii="Arial Narrow" w:hAnsi="Arial Narrow"/>
          <w:lang w:val="fr-FR"/>
        </w:rPr>
        <w:t>. La métropole et les autres DOM présentent quatre zones sismiques, de la zone 1 de très faible sismicité (bassin aquitain, bassin parisien…) à la zone 4 de sismicité moyenne (fossé rhénan, massif alpin et pyrénéen).</w:t>
      </w:r>
    </w:p>
    <w:p w14:paraId="0B6274DA" w14:textId="77777777" w:rsidR="00096593" w:rsidRDefault="00096593" w:rsidP="00096593">
      <w:pPr>
        <w:spacing w:after="0"/>
        <w:jc w:val="right"/>
        <w:rPr>
          <w:rFonts w:ascii="Arial Narrow" w:hAnsi="Arial Narrow"/>
          <w:lang w:val="fr-FR"/>
        </w:rPr>
      </w:pPr>
      <w:r>
        <w:rPr>
          <w:rFonts w:ascii="Arial Narrow" w:hAnsi="Arial Narrow"/>
          <w:noProof/>
          <w:lang w:val="fr-FR" w:eastAsia="fr-FR"/>
        </w:rPr>
        <mc:AlternateContent>
          <mc:Choice Requires="wpg">
            <w:drawing>
              <wp:inline distT="0" distB="0" distL="0" distR="0" wp14:anchorId="2DB4643D" wp14:editId="712664E8">
                <wp:extent cx="6315635" cy="2168735"/>
                <wp:effectExtent l="0" t="0" r="9525" b="3175"/>
                <wp:docPr id="17" name="Groupe 17"/>
                <wp:cNvGraphicFramePr/>
                <a:graphic xmlns:a="http://schemas.openxmlformats.org/drawingml/2006/main">
                  <a:graphicData uri="http://schemas.microsoft.com/office/word/2010/wordprocessingGroup">
                    <wpg:wgp>
                      <wpg:cNvGrpSpPr/>
                      <wpg:grpSpPr>
                        <a:xfrm>
                          <a:off x="0" y="0"/>
                          <a:ext cx="6315635" cy="2168735"/>
                          <a:chOff x="0" y="0"/>
                          <a:chExt cx="6418967" cy="2204249"/>
                        </a:xfrm>
                      </wpg:grpSpPr>
                      <pic:pic xmlns:pic="http://schemas.openxmlformats.org/drawingml/2006/picture">
                        <pic:nvPicPr>
                          <pic:cNvPr id="11" name="Image 11"/>
                          <pic:cNvPicPr>
                            <a:picLocks noChangeAspect="1"/>
                          </pic:cNvPicPr>
                        </pic:nvPicPr>
                        <pic:blipFill>
                          <a:blip r:embed="rId55" cstate="email">
                            <a:extLst>
                              <a:ext uri="{28A0092B-C50C-407E-A947-70E740481C1C}">
                                <a14:useLocalDpi xmlns:a14="http://schemas.microsoft.com/office/drawing/2010/main"/>
                              </a:ext>
                            </a:extLst>
                          </a:blip>
                          <a:stretch>
                            <a:fillRect/>
                          </a:stretch>
                        </pic:blipFill>
                        <pic:spPr>
                          <a:xfrm>
                            <a:off x="0" y="0"/>
                            <a:ext cx="6418967" cy="2204249"/>
                          </a:xfrm>
                          <a:prstGeom prst="rect">
                            <a:avLst/>
                          </a:prstGeom>
                          <a:noFill/>
                          <a:ln>
                            <a:noFill/>
                          </a:ln>
                        </pic:spPr>
                      </pic:pic>
                      <wps:wsp>
                        <wps:cNvPr id="16" name="Rectangle 16"/>
                        <wps:cNvSpPr/>
                        <wps:spPr>
                          <a:xfrm>
                            <a:off x="0" y="0"/>
                            <a:ext cx="744842" cy="1453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90CEF0D" id="Groupe 17" o:spid="_x0000_s1026" style="width:497.3pt;height:170.75pt;mso-position-horizontal-relative:char;mso-position-vertical-relative:line" coordsize="64189,22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">
                <v:shape id="Image 11" o:spid="_x0000_s1027" type="#_x0000_t75" style="position:absolute;width:64189;height:2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">
                  <v:imagedata r:id="rId56" o:title=""/>
                  <v:path arrowok="t"/>
                </v:shape>
                <v:rect id="Rectangle 16" o:spid="_x0000_s1028" style="position:absolute;width:7448;height:1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" fillcolor="white [3212]" strokecolor="white [3212]" strokeweight="2pt"/>
                <w10:anchorlock/>
              </v:group>
            </w:pict>
          </mc:Fallback>
        </mc:AlternateContent>
      </w:r>
    </w:p>
    <w:p w14:paraId="5B298405" w14:textId="77777777" w:rsidR="00F86414" w:rsidRDefault="00441220" w:rsidP="00110E36">
      <w:pPr>
        <w:spacing w:before="120" w:after="0"/>
        <w:jc w:val="both"/>
        <w:rPr>
          <w:rFonts w:ascii="Arial Narrow" w:hAnsi="Arial Narrow"/>
          <w:b/>
          <w:color w:val="E36C0A" w:themeColor="accent6" w:themeShade="BF"/>
          <w:sz w:val="24"/>
          <w:lang w:val="fr-FR"/>
        </w:rPr>
      </w:pPr>
      <w:r>
        <w:rPr>
          <w:noProof/>
          <w:lang w:val="fr-FR" w:eastAsia="fr-FR"/>
        </w:rPr>
        <w:drawing>
          <wp:inline distT="0" distB="0" distL="0" distR="0" wp14:anchorId="5EAE0447" wp14:editId="68FA0FDD">
            <wp:extent cx="66675" cy="152400"/>
            <wp:effectExtent l="0" t="0" r="9525" b="0"/>
            <wp:docPr id="1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53">
                      <a:extLst>
                        <a:ext uri="{28A0092B-C50C-407E-A947-70E740481C1C}">
                          <a14:useLocalDpi xmlns:a14="http://schemas.microsoft.com/office/drawing/2010/main" val="0"/>
                        </a:ext>
                      </a:extLst>
                    </a:blip>
                    <a:srcRect l="510" r="98372" b="85632"/>
                    <a:stretch>
                      <a:fillRect/>
                    </a:stretch>
                  </pic:blipFill>
                  <pic:spPr bwMode="auto">
                    <a:xfrm>
                      <a:off x="0" y="0"/>
                      <a:ext cx="66675" cy="152400"/>
                    </a:xfrm>
                    <a:prstGeom prst="rect">
                      <a:avLst/>
                    </a:prstGeom>
                    <a:noFill/>
                    <a:ln>
                      <a:noFill/>
                    </a:ln>
                  </pic:spPr>
                </pic:pic>
              </a:graphicData>
            </a:graphic>
          </wp:inline>
        </w:drawing>
      </w:r>
      <w:r w:rsidR="00F86414">
        <w:rPr>
          <w:rFonts w:ascii="Arial Narrow" w:hAnsi="Arial Narrow"/>
          <w:lang w:val="fr-FR"/>
        </w:rPr>
        <w:t xml:space="preserve"> </w:t>
      </w:r>
      <w:r w:rsidR="00F86414">
        <w:rPr>
          <w:rFonts w:ascii="Arial Narrow" w:hAnsi="Arial Narrow"/>
          <w:b/>
          <w:color w:val="E36C0A" w:themeColor="accent6" w:themeShade="BF"/>
          <w:sz w:val="24"/>
          <w:lang w:val="fr-FR"/>
        </w:rPr>
        <w:t>Influence du sol</w:t>
      </w:r>
    </w:p>
    <w:p w14:paraId="62BA8FD4" w14:textId="77777777" w:rsidR="004935B9" w:rsidRDefault="004935B9" w:rsidP="00110E36">
      <w:pPr>
        <w:spacing w:after="0"/>
        <w:ind w:left="142"/>
        <w:jc w:val="both"/>
        <w:rPr>
          <w:rFonts w:ascii="Arial Narrow" w:hAnsi="Arial Narrow"/>
          <w:lang w:val="fr-FR"/>
        </w:rPr>
      </w:pPr>
      <w:r>
        <w:rPr>
          <w:rFonts w:ascii="Arial Narrow" w:hAnsi="Arial Narrow"/>
          <w:lang w:val="fr-FR"/>
        </w:rPr>
        <w:t>La nature locale du sol (dizaine de mètres les plus proches de la surface) influence fortement la sollicitation ressentie au niveau des bâtiments. L’Eurocode 8 distingue cinq catégories principales de sols (de la classe A pour un sol de type rocheux à la classe E pour un sol mou) pour lesquelles est défini un coefficient de sol S. Le paramètre S permet de traduire l’amplification de la sollicitation sismique exercée par certains sols.</w:t>
      </w:r>
    </w:p>
    <w:p w14:paraId="2A2C93F4" w14:textId="77777777" w:rsidR="004935B9" w:rsidRDefault="004935B9" w:rsidP="00110E36">
      <w:pPr>
        <w:spacing w:before="120" w:after="120"/>
        <w:rPr>
          <w:rFonts w:ascii="Arial Narrow" w:hAnsi="Arial Narrow"/>
          <w:lang w:val="fr-FR"/>
        </w:rPr>
      </w:pPr>
      <w:r>
        <w:rPr>
          <w:noProof/>
          <w:lang w:val="fr-FR" w:eastAsia="fr-FR"/>
        </w:rPr>
        <w:drawing>
          <wp:inline distT="0" distB="0" distL="0" distR="0" wp14:anchorId="3EF275EF" wp14:editId="5C3F8D97">
            <wp:extent cx="6200561" cy="1458180"/>
            <wp:effectExtent l="0" t="0" r="0" b="889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a:ext>
                      </a:extLst>
                    </a:blip>
                    <a:stretch>
                      <a:fillRect/>
                    </a:stretch>
                  </pic:blipFill>
                  <pic:spPr>
                    <a:xfrm>
                      <a:off x="0" y="0"/>
                      <a:ext cx="6222836" cy="1463418"/>
                    </a:xfrm>
                    <a:prstGeom prst="rect">
                      <a:avLst/>
                    </a:prstGeom>
                  </pic:spPr>
                </pic:pic>
              </a:graphicData>
            </a:graphic>
          </wp:inline>
        </w:drawing>
      </w:r>
    </w:p>
    <w:p w14:paraId="0B34CC9D" w14:textId="39DEEBE1" w:rsidR="00957F1F" w:rsidRDefault="006A4C5E" w:rsidP="00110E36">
      <w:pPr>
        <w:spacing w:after="120"/>
        <w:jc w:val="center"/>
        <w:rPr>
          <w:rFonts w:ascii="Arial Narrow" w:hAnsi="Arial Narrow"/>
          <w:lang w:val="fr-FR"/>
        </w:rPr>
      </w:pPr>
      <w:r>
        <w:rPr>
          <w:rFonts w:ascii="Arial Narrow" w:hAnsi="Arial Narrow"/>
          <w:noProof/>
          <w:lang w:val="fr-FR" w:eastAsia="fr-FR"/>
        </w:rPr>
        <w:lastRenderedPageBreak/>
        <mc:AlternateContent>
          <mc:Choice Requires="wpg">
            <w:drawing>
              <wp:inline distT="0" distB="0" distL="0" distR="0" wp14:anchorId="380BEACF" wp14:editId="0D27C0CF">
                <wp:extent cx="3825240" cy="5457190"/>
                <wp:effectExtent l="0" t="0" r="3810" b="0"/>
                <wp:docPr id="34" name="Groupe 34"/>
                <wp:cNvGraphicFramePr/>
                <a:graphic xmlns:a="http://schemas.openxmlformats.org/drawingml/2006/main">
                  <a:graphicData uri="http://schemas.microsoft.com/office/word/2010/wordprocessingGroup">
                    <wpg:wgp>
                      <wpg:cNvGrpSpPr/>
                      <wpg:grpSpPr>
                        <a:xfrm>
                          <a:off x="0" y="0"/>
                          <a:ext cx="3825240" cy="5457190"/>
                          <a:chOff x="0" y="0"/>
                          <a:chExt cx="3825240" cy="5457190"/>
                        </a:xfrm>
                      </wpg:grpSpPr>
                      <pic:pic xmlns:pic="http://schemas.openxmlformats.org/drawingml/2006/picture">
                        <pic:nvPicPr>
                          <pic:cNvPr id="35" name="Image 35"/>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825240" cy="5457190"/>
                          </a:xfrm>
                          <a:prstGeom prst="rect">
                            <a:avLst/>
                          </a:prstGeom>
                        </pic:spPr>
                      </pic:pic>
                      <wpg:grpSp>
                        <wpg:cNvPr id="27" name="Groupe 27"/>
                        <wpg:cNvGrpSpPr/>
                        <wpg:grpSpPr>
                          <a:xfrm>
                            <a:off x="2743200" y="3819525"/>
                            <a:ext cx="790575" cy="661670"/>
                            <a:chOff x="0" y="0"/>
                            <a:chExt cx="790575" cy="661987"/>
                          </a:xfrm>
                        </wpg:grpSpPr>
                        <wps:wsp>
                          <wps:cNvPr id="4" name="Zone de texte 4"/>
                          <wps:cNvSpPr txBox="1"/>
                          <wps:spPr>
                            <a:xfrm>
                              <a:off x="0" y="0"/>
                              <a:ext cx="790575" cy="130969"/>
                            </a:xfrm>
                            <a:prstGeom prst="rect">
                              <a:avLst/>
                            </a:prstGeom>
                            <a:solidFill>
                              <a:schemeClr val="lt1"/>
                            </a:solidFill>
                            <a:ln w="6350">
                              <a:solidFill>
                                <a:prstClr val="black"/>
                              </a:solidFill>
                            </a:ln>
                          </wps:spPr>
                          <wps:txbx>
                            <w:txbxContent>
                              <w:p w14:paraId="1BF452D6" w14:textId="1DEF7F52" w:rsidR="007B3F85" w:rsidRPr="007B3F85" w:rsidRDefault="007B3F85">
                                <w:pPr>
                                  <w:rPr>
                                    <w:rFonts w:ascii="Arial Narrow" w:hAnsi="Arial Narrow" w:cs="Arial"/>
                                    <w:sz w:val="16"/>
                                    <w:szCs w:val="16"/>
                                  </w:rPr>
                                </w:pPr>
                                <w:r w:rsidRPr="007B3F85">
                                  <w:rPr>
                                    <w:rFonts w:ascii="Arial Narrow" w:hAnsi="Arial Narrow" w:cs="Arial"/>
                                    <w:sz w:val="16"/>
                                    <w:szCs w:val="16"/>
                                  </w:rPr>
                                  <w:t>Zones de sismicité</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wps:wsp>
                          <wps:cNvPr id="18" name="Zone de texte 18"/>
                          <wps:cNvSpPr txBox="1"/>
                          <wps:spPr>
                            <a:xfrm>
                              <a:off x="314325" y="140494"/>
                              <a:ext cx="476250" cy="521493"/>
                            </a:xfrm>
                            <a:prstGeom prst="rect">
                              <a:avLst/>
                            </a:prstGeom>
                            <a:solidFill>
                              <a:schemeClr val="lt1"/>
                            </a:solidFill>
                            <a:ln w="6350">
                              <a:solidFill>
                                <a:prstClr val="black"/>
                              </a:solidFill>
                            </a:ln>
                          </wps:spPr>
                          <wps:txbx>
                            <w:txbxContent>
                              <w:p w14:paraId="4BEFAA34" w14:textId="7220DEDC"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très</w:t>
                                </w:r>
                                <w:proofErr w:type="gramEnd"/>
                                <w:r w:rsidRPr="00022300">
                                  <w:rPr>
                                    <w:rFonts w:ascii="Arial Narrow" w:hAnsi="Arial Narrow" w:cs="Arial"/>
                                    <w:sz w:val="14"/>
                                    <w:szCs w:val="14"/>
                                    <w:lang w:val="fr-FR"/>
                                  </w:rPr>
                                  <w:t xml:space="preserve"> faible</w:t>
                                </w:r>
                              </w:p>
                              <w:p w14:paraId="0A02CDD4" w14:textId="506B563C"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faible</w:t>
                                </w:r>
                                <w:proofErr w:type="gramEnd"/>
                              </w:p>
                              <w:p w14:paraId="1390E51B" w14:textId="3D91D693"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modérée</w:t>
                                </w:r>
                                <w:proofErr w:type="gramEnd"/>
                              </w:p>
                              <w:p w14:paraId="2EC79E94" w14:textId="521C8E62"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moyenne</w:t>
                                </w:r>
                                <w:proofErr w:type="gramEnd"/>
                              </w:p>
                              <w:p w14:paraId="57F8A62B" w14:textId="5E945328"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forte</w:t>
                                </w:r>
                                <w:proofErr w:type="gramEnd"/>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wpg:grpSp>
                    </wpg:wgp>
                  </a:graphicData>
                </a:graphic>
              </wp:inline>
            </w:drawing>
          </mc:Choice>
          <mc:Fallback>
            <w:pict>
              <v:group w14:anchorId="380BEACF" id="Groupe 34" o:spid="_x0000_s1509" style="width:301.2pt;height:429.7pt;mso-position-horizontal-relative:char;mso-position-vertical-relative:line" coordsize="38252,54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">
                <v:shape id="Image 35" o:spid="_x0000_s1510" type="#_x0000_t75" style="position:absolute;width:38252;height:54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">
                  <v:imagedata r:id="rId59" o:title=""/>
                  <v:path arrowok="t"/>
                </v:shape>
                <v:group id="Groupe 27" o:spid="_x0000_s1511" style="position:absolute;left:27432;top:38195;width:7905;height:6616" coordsize="7905,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Zone de texte 4" o:spid="_x0000_s1512" type="#_x0000_t202" style="position:absolute;width:7905;height:1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" fillcolor="white [3201]" strokeweight=".5pt">
                    <v:textbox inset="1mm,0,1mm,0">
                      <w:txbxContent>
                        <w:p w14:paraId="1BF452D6" w14:textId="1DEF7F52" w:rsidR="007B3F85" w:rsidRPr="007B3F85" w:rsidRDefault="007B3F85">
                          <w:pPr>
                            <w:rPr>
                              <w:rFonts w:ascii="Arial Narrow" w:hAnsi="Arial Narrow" w:cs="Arial"/>
                              <w:sz w:val="16"/>
                              <w:szCs w:val="16"/>
                            </w:rPr>
                          </w:pPr>
                          <w:r w:rsidRPr="007B3F85">
                            <w:rPr>
                              <w:rFonts w:ascii="Arial Narrow" w:hAnsi="Arial Narrow" w:cs="Arial"/>
                              <w:sz w:val="16"/>
                              <w:szCs w:val="16"/>
                            </w:rPr>
                            <w:t>Zones de sismicité</w:t>
                          </w:r>
                        </w:p>
                      </w:txbxContent>
                    </v:textbox>
                  </v:shape>
                  <v:shape id="Zone de texte 18" o:spid="_x0000_s1513" type="#_x0000_t202" style="position:absolute;left:3143;top:1404;width:4762;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" fillcolor="white [3201]" strokeweight=".5pt">
                    <v:textbox inset="1mm,0,1mm,0">
                      <w:txbxContent>
                        <w:p w14:paraId="4BEFAA34" w14:textId="7220DEDC"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très</w:t>
                          </w:r>
                          <w:proofErr w:type="gramEnd"/>
                          <w:r w:rsidRPr="00022300">
                            <w:rPr>
                              <w:rFonts w:ascii="Arial Narrow" w:hAnsi="Arial Narrow" w:cs="Arial"/>
                              <w:sz w:val="14"/>
                              <w:szCs w:val="14"/>
                              <w:lang w:val="fr-FR"/>
                            </w:rPr>
                            <w:t xml:space="preserve"> faible</w:t>
                          </w:r>
                        </w:p>
                        <w:p w14:paraId="0A02CDD4" w14:textId="506B563C"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faible</w:t>
                          </w:r>
                          <w:proofErr w:type="gramEnd"/>
                        </w:p>
                        <w:p w14:paraId="1390E51B" w14:textId="3D91D693"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modérée</w:t>
                          </w:r>
                          <w:proofErr w:type="gramEnd"/>
                        </w:p>
                        <w:p w14:paraId="2EC79E94" w14:textId="521C8E62"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moyenne</w:t>
                          </w:r>
                          <w:proofErr w:type="gramEnd"/>
                        </w:p>
                        <w:p w14:paraId="57F8A62B" w14:textId="5E945328" w:rsidR="00022300" w:rsidRPr="00022300" w:rsidRDefault="00022300" w:rsidP="00022300">
                          <w:pPr>
                            <w:spacing w:after="0" w:line="240" w:lineRule="auto"/>
                            <w:rPr>
                              <w:rFonts w:ascii="Arial Narrow" w:hAnsi="Arial Narrow" w:cs="Arial"/>
                              <w:sz w:val="14"/>
                              <w:szCs w:val="14"/>
                              <w:lang w:val="fr-FR"/>
                            </w:rPr>
                          </w:pPr>
                          <w:proofErr w:type="gramStart"/>
                          <w:r w:rsidRPr="00022300">
                            <w:rPr>
                              <w:rFonts w:ascii="Arial Narrow" w:hAnsi="Arial Narrow" w:cs="Arial"/>
                              <w:sz w:val="14"/>
                              <w:szCs w:val="14"/>
                              <w:lang w:val="fr-FR"/>
                            </w:rPr>
                            <w:t>forte</w:t>
                          </w:r>
                          <w:proofErr w:type="gramEnd"/>
                        </w:p>
                      </w:txbxContent>
                    </v:textbox>
                  </v:shape>
                </v:group>
                <w10:anchorlock/>
              </v:group>
            </w:pict>
          </mc:Fallback>
        </mc:AlternateContent>
      </w:r>
    </w:p>
    <w:p w14:paraId="039A55C4" w14:textId="77777777" w:rsidR="00335879" w:rsidRDefault="00D47A73" w:rsidP="00E0622A">
      <w:pPr>
        <w:spacing w:after="60"/>
        <w:ind w:left="357"/>
        <w:jc w:val="center"/>
        <w:rPr>
          <w:rFonts w:ascii="Arial Narrow" w:hAnsi="Arial Narrow"/>
          <w:lang w:val="fr-FR"/>
        </w:rPr>
      </w:pPr>
      <w:r>
        <w:rPr>
          <w:noProof/>
          <w:lang w:val="fr-FR" w:eastAsia="fr-FR"/>
        </w:rPr>
        <mc:AlternateContent>
          <mc:Choice Requires="wpg">
            <w:drawing>
              <wp:inline distT="0" distB="0" distL="0" distR="0" wp14:anchorId="01B8CD8E" wp14:editId="491C8EB4">
                <wp:extent cx="5148000" cy="2728800"/>
                <wp:effectExtent l="0" t="0" r="0" b="0"/>
                <wp:docPr id="41" name="Groupe 41"/>
                <wp:cNvGraphicFramePr/>
                <a:graphic xmlns:a="http://schemas.openxmlformats.org/drawingml/2006/main">
                  <a:graphicData uri="http://schemas.microsoft.com/office/word/2010/wordprocessingGroup">
                    <wpg:wgp>
                      <wpg:cNvGrpSpPr/>
                      <wpg:grpSpPr>
                        <a:xfrm>
                          <a:off x="0" y="0"/>
                          <a:ext cx="5148000" cy="2728800"/>
                          <a:chOff x="0" y="0"/>
                          <a:chExt cx="5148000" cy="2728800"/>
                        </a:xfrm>
                      </wpg:grpSpPr>
                      <pic:pic xmlns:pic="http://schemas.openxmlformats.org/drawingml/2006/picture">
                        <pic:nvPicPr>
                          <pic:cNvPr id="36" name="Image 3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48000" cy="2728800"/>
                          </a:xfrm>
                          <a:prstGeom prst="rect">
                            <a:avLst/>
                          </a:prstGeom>
                        </pic:spPr>
                      </pic:pic>
                      <wpg:grpSp>
                        <wpg:cNvPr id="37" name="Groupe 37"/>
                        <wpg:cNvGrpSpPr/>
                        <wpg:grpSpPr>
                          <a:xfrm>
                            <a:off x="2721600" y="1224000"/>
                            <a:ext cx="1321311" cy="346052"/>
                            <a:chOff x="0" y="0"/>
                            <a:chExt cx="1321565" cy="346523"/>
                          </a:xfrm>
                        </wpg:grpSpPr>
                        <wps:wsp>
                          <wps:cNvPr id="25" name="Étoile à 5 branches 25"/>
                          <wps:cNvSpPr/>
                          <wps:spPr>
                            <a:xfrm>
                              <a:off x="523827" y="0"/>
                              <a:ext cx="155836" cy="145163"/>
                            </a:xfrm>
                            <a:prstGeom prst="star5">
                              <a:avLst/>
                            </a:prstGeom>
                            <a:solidFill>
                              <a:schemeClr val="accent6"/>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Zone de texte 26"/>
                          <wps:cNvSpPr txBox="1"/>
                          <wps:spPr>
                            <a:xfrm>
                              <a:off x="0" y="170014"/>
                              <a:ext cx="1321565" cy="17650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CE1F48" w14:textId="77777777" w:rsidR="00D47A73" w:rsidRPr="00041DE1" w:rsidRDefault="00D47A73" w:rsidP="00D47A73">
                                <w:pPr>
                                  <w:jc w:val="center"/>
                                  <w:rPr>
                                    <w:lang w:val="fr-FR"/>
                                  </w:rPr>
                                </w:pPr>
                                <w:r>
                                  <w:rPr>
                                    <w:lang w:val="fr-FR"/>
                                  </w:rPr>
                                  <w:t>Coulounieix - Chamiers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inline>
            </w:drawing>
          </mc:Choice>
          <mc:Fallback>
            <w:pict>
              <v:group w14:anchorId="01B8CD8E" id="Groupe 41" o:spid="_x0000_s1514" style="width:405.35pt;height:214.85pt;mso-position-horizontal-relative:char;mso-position-vertical-relative:line" coordsize="51480,27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">
                <v:shape id="Image 36" o:spid="_x0000_s1515" type="#_x0000_t75" style="position:absolute;width:51480;height:27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">
                  <v:imagedata r:id="rId61" o:title=""/>
                  <v:path arrowok="t"/>
                </v:shape>
                <v:group id="Groupe 37" o:spid="_x0000_s1516" style="position:absolute;left:27216;top:12240;width:13213;height:3460" coordsize="13215,3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Étoile à 5 branches 25" o:spid="_x0000_s1517" style="position:absolute;left:5238;width:1558;height:1451;visibility:visible;mso-wrap-style:square;v-text-anchor:middle" coordsize="155836,1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" path="m,55447r59524,1l77918,,96312,55448r59524,-1l107679,89715r18395,55448l77918,110894,29762,145163,48157,89715,,55447xe" fillcolor="#f79646 [3209]" strokecolor="#002060" strokeweight="2pt">
                    <v:path arrowok="t" o:connecttype="custom" o:connectlocs="0,55447;59524,55448;77918,0;96312,55448;155836,55447;107679,89715;126074,145163;77918,110894;29762,145163;48157,89715;0,55447" o:connectangles="0,0,0,0,0,0,0,0,0,0,0"/>
                  </v:shape>
                  <v:shape id="Zone de texte 26" o:spid="_x0000_s1518" type="#_x0000_t202" style="position:absolute;top:1700;width:13215;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" fillcolor="white [3201]" strokeweight=".5pt">
                    <v:textbox inset="0,0,0,0">
                      <w:txbxContent>
                        <w:p w14:paraId="4ECE1F48" w14:textId="77777777" w:rsidR="00D47A73" w:rsidRPr="00041DE1" w:rsidRDefault="00D47A73" w:rsidP="00D47A73">
                          <w:pPr>
                            <w:jc w:val="center"/>
                            <w:rPr>
                              <w:lang w:val="fr-FR"/>
                            </w:rPr>
                          </w:pPr>
                          <w:r>
                            <w:rPr>
                              <w:lang w:val="fr-FR"/>
                            </w:rPr>
                            <w:t>Coulounieix - Chamiers</w:t>
                          </w:r>
                        </w:p>
                      </w:txbxContent>
                    </v:textbox>
                  </v:shape>
                </v:group>
                <w10:anchorlock/>
              </v:group>
            </w:pict>
          </mc:Fallback>
        </mc:AlternateContent>
      </w:r>
    </w:p>
    <w:p w14:paraId="52D8F28E" w14:textId="77777777" w:rsidR="00335879" w:rsidRDefault="00E0622A" w:rsidP="00E0622A">
      <w:pPr>
        <w:spacing w:before="60" w:after="0"/>
        <w:ind w:left="357"/>
        <w:jc w:val="center"/>
        <w:rPr>
          <w:rFonts w:ascii="Arial Narrow" w:hAnsi="Arial Narrow"/>
          <w:lang w:val="fr-FR"/>
        </w:rPr>
      </w:pPr>
      <w:r>
        <w:rPr>
          <w:rFonts w:ascii="Arial Narrow" w:hAnsi="Arial Narrow"/>
          <w:lang w:val="fr-FR"/>
        </w:rPr>
        <w:t>Zonage</w:t>
      </w:r>
      <w:r w:rsidR="00110E36">
        <w:rPr>
          <w:rFonts w:ascii="Arial Narrow" w:hAnsi="Arial Narrow"/>
          <w:lang w:val="fr-FR"/>
        </w:rPr>
        <w:t xml:space="preserve"> réglementaire</w:t>
      </w:r>
      <w:r>
        <w:rPr>
          <w:rFonts w:ascii="Arial Narrow" w:hAnsi="Arial Narrow"/>
          <w:lang w:val="fr-FR"/>
        </w:rPr>
        <w:t xml:space="preserve"> sur le département de la Dordogne 24</w:t>
      </w:r>
    </w:p>
    <w:p w14:paraId="67DE0DD2" w14:textId="7EE69293" w:rsidR="00DE6E3A" w:rsidRPr="00DE6E3A" w:rsidRDefault="00DE6E3A" w:rsidP="00110E36">
      <w:pPr>
        <w:spacing w:before="120" w:after="0"/>
        <w:ind w:left="357"/>
        <w:jc w:val="both"/>
        <w:rPr>
          <w:rFonts w:ascii="Arial Narrow" w:hAnsi="Arial Narrow"/>
          <w:b/>
          <w:color w:val="E36C0A" w:themeColor="accent6" w:themeShade="BF"/>
          <w:sz w:val="24"/>
          <w:lang w:val="fr-FR"/>
        </w:rPr>
      </w:pPr>
      <w:r w:rsidRPr="00DE6E3A">
        <w:rPr>
          <w:rFonts w:ascii="Arial Narrow" w:hAnsi="Arial Narrow"/>
          <w:b/>
          <w:noProof/>
          <w:color w:val="E36C0A" w:themeColor="accent6" w:themeShade="BF"/>
          <w:sz w:val="24"/>
          <w:lang w:val="fr-FR" w:eastAsia="fr-FR"/>
        </w:rPr>
        <w:lastRenderedPageBreak/>
        <w:drawing>
          <wp:inline distT="0" distB="0" distL="0" distR="0" wp14:anchorId="3EFB9166" wp14:editId="679B707F">
            <wp:extent cx="66675" cy="153035"/>
            <wp:effectExtent l="0" t="0" r="9525" b="0"/>
            <wp:docPr id="2219" name="Imag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6675" cy="153035"/>
                    </a:xfrm>
                    <a:prstGeom prst="rect">
                      <a:avLst/>
                    </a:prstGeom>
                    <a:noFill/>
                    <a:ln>
                      <a:noFill/>
                    </a:ln>
                  </pic:spPr>
                </pic:pic>
              </a:graphicData>
            </a:graphic>
          </wp:inline>
        </w:drawing>
      </w:r>
      <w:r w:rsidRPr="00DE6E3A">
        <w:rPr>
          <w:rFonts w:ascii="Arial Narrow" w:hAnsi="Arial Narrow"/>
          <w:b/>
          <w:color w:val="E36C0A" w:themeColor="accent6" w:themeShade="BF"/>
          <w:sz w:val="24"/>
          <w:lang w:val="fr-FR"/>
        </w:rPr>
        <w:t xml:space="preserve"> Catégories de bâtiments</w:t>
      </w:r>
    </w:p>
    <w:p w14:paraId="4CC52221" w14:textId="77777777" w:rsidR="00DE6E3A" w:rsidRDefault="00DE6E3A" w:rsidP="00110E36">
      <w:pPr>
        <w:spacing w:after="0"/>
        <w:ind w:left="567"/>
        <w:jc w:val="both"/>
        <w:rPr>
          <w:rFonts w:ascii="Arial Narrow" w:hAnsi="Arial Narrow"/>
          <w:lang w:val="fr-FR"/>
        </w:rPr>
      </w:pPr>
      <w:r>
        <w:rPr>
          <w:rFonts w:ascii="Arial Narrow" w:hAnsi="Arial Narrow"/>
          <w:lang w:val="fr-FR"/>
        </w:rPr>
        <w:t>Les bâtiments à risque normal sont classés en quatre catégories d’importance croissante, de la catégorie I à faible enje</w:t>
      </w:r>
      <w:r w:rsidR="00110E36">
        <w:rPr>
          <w:rFonts w:ascii="Arial Narrow" w:hAnsi="Arial Narrow"/>
          <w:lang w:val="fr-FR"/>
        </w:rPr>
        <w:t>u</w:t>
      </w:r>
      <w:r>
        <w:rPr>
          <w:rFonts w:ascii="Arial Narrow" w:hAnsi="Arial Narrow"/>
          <w:lang w:val="fr-FR"/>
        </w:rPr>
        <w:t xml:space="preserve"> à la catégorie IV qui regroupe les structures stratégiques et indispensables) la ge</w:t>
      </w:r>
      <w:r w:rsidR="00110E36">
        <w:rPr>
          <w:rFonts w:ascii="Arial Narrow" w:hAnsi="Arial Narrow"/>
          <w:lang w:val="fr-FR"/>
        </w:rPr>
        <w:t>s</w:t>
      </w:r>
      <w:r>
        <w:rPr>
          <w:rFonts w:ascii="Arial Narrow" w:hAnsi="Arial Narrow"/>
          <w:lang w:val="fr-FR"/>
        </w:rPr>
        <w:t>tion de crise.</w:t>
      </w:r>
    </w:p>
    <w:p w14:paraId="41BB3AF5" w14:textId="19FB703F" w:rsidR="00142568" w:rsidRDefault="00142568" w:rsidP="00DE6E3A">
      <w:pPr>
        <w:spacing w:before="120" w:after="120"/>
        <w:ind w:left="357"/>
        <w:jc w:val="both"/>
        <w:rPr>
          <w:rFonts w:ascii="Arial Narrow" w:hAnsi="Arial Narrow"/>
          <w:lang w:val="fr-FR"/>
        </w:rPr>
      </w:pPr>
      <w:r>
        <w:rPr>
          <w:noProof/>
          <w:lang w:val="fr-FR" w:eastAsia="fr-FR"/>
        </w:rPr>
        <w:drawing>
          <wp:inline distT="0" distB="0" distL="0" distR="0" wp14:anchorId="7F38E806" wp14:editId="5137A18F">
            <wp:extent cx="5972810" cy="4150360"/>
            <wp:effectExtent l="0" t="0" r="8890" b="254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972810" cy="4150360"/>
                    </a:xfrm>
                    <a:prstGeom prst="rect">
                      <a:avLst/>
                    </a:prstGeom>
                  </pic:spPr>
                </pic:pic>
              </a:graphicData>
            </a:graphic>
          </wp:inline>
        </w:drawing>
      </w:r>
    </w:p>
    <w:p w14:paraId="46D1A338" w14:textId="77777777" w:rsidR="00DE6E3A" w:rsidRPr="00DE6E3A" w:rsidRDefault="00DE6E3A" w:rsidP="00110E36">
      <w:pPr>
        <w:spacing w:after="0"/>
        <w:ind w:left="357"/>
        <w:jc w:val="both"/>
        <w:rPr>
          <w:rFonts w:ascii="Arial Narrow" w:hAnsi="Arial Narrow"/>
          <w:b/>
          <w:color w:val="E36C0A" w:themeColor="accent6" w:themeShade="BF"/>
          <w:sz w:val="24"/>
          <w:lang w:val="fr-FR"/>
        </w:rPr>
      </w:pPr>
      <w:r w:rsidRPr="00DE6E3A">
        <w:rPr>
          <w:rFonts w:ascii="Arial Narrow" w:hAnsi="Arial Narrow"/>
          <w:b/>
          <w:noProof/>
          <w:color w:val="E36C0A" w:themeColor="accent6" w:themeShade="BF"/>
          <w:sz w:val="24"/>
          <w:lang w:val="fr-FR" w:eastAsia="fr-FR"/>
        </w:rPr>
        <w:drawing>
          <wp:inline distT="0" distB="0" distL="0" distR="0" wp14:anchorId="7B59B8C4" wp14:editId="5E3DDA97">
            <wp:extent cx="66675" cy="153035"/>
            <wp:effectExtent l="0" t="0" r="9525" b="0"/>
            <wp:docPr id="2220" name="Imag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6675" cy="153035"/>
                    </a:xfrm>
                    <a:prstGeom prst="rect">
                      <a:avLst/>
                    </a:prstGeom>
                    <a:noFill/>
                    <a:ln>
                      <a:noFill/>
                    </a:ln>
                  </pic:spPr>
                </pic:pic>
              </a:graphicData>
            </a:graphic>
          </wp:inline>
        </w:drawing>
      </w:r>
      <w:r w:rsidRPr="00DE6E3A">
        <w:rPr>
          <w:rFonts w:ascii="Arial Narrow" w:hAnsi="Arial Narrow"/>
          <w:b/>
          <w:color w:val="E36C0A" w:themeColor="accent6" w:themeShade="BF"/>
          <w:sz w:val="24"/>
          <w:lang w:val="fr-FR"/>
        </w:rPr>
        <w:t xml:space="preserve"> </w:t>
      </w:r>
      <w:r>
        <w:rPr>
          <w:rFonts w:ascii="Arial Narrow" w:hAnsi="Arial Narrow"/>
          <w:b/>
          <w:color w:val="E36C0A" w:themeColor="accent6" w:themeShade="BF"/>
          <w:sz w:val="24"/>
          <w:lang w:val="fr-FR"/>
        </w:rPr>
        <w:t>Exigences sur le bâti neuf</w:t>
      </w:r>
    </w:p>
    <w:p w14:paraId="736F697E" w14:textId="77777777" w:rsidR="00DE6E3A" w:rsidRDefault="00DE6E3A" w:rsidP="00110E36">
      <w:pPr>
        <w:spacing w:after="0"/>
        <w:ind w:left="567"/>
        <w:jc w:val="both"/>
        <w:rPr>
          <w:rFonts w:ascii="Arial Narrow" w:hAnsi="Arial Narrow"/>
          <w:lang w:val="fr-FR"/>
        </w:rPr>
      </w:pPr>
      <w:r>
        <w:rPr>
          <w:rFonts w:ascii="Arial Narrow" w:hAnsi="Arial Narrow"/>
          <w:lang w:val="fr-FR"/>
        </w:rPr>
        <w:t>Les exigences sur le bâti neuf dépendent de la catégorie d’importance du bâtiment et de la zone de sismicité.</w:t>
      </w:r>
    </w:p>
    <w:p w14:paraId="142EF1ED" w14:textId="77777777" w:rsidR="00995D77" w:rsidRDefault="00142568" w:rsidP="00110E36">
      <w:pPr>
        <w:spacing w:before="120" w:after="120"/>
        <w:ind w:left="357"/>
        <w:jc w:val="both"/>
        <w:rPr>
          <w:rFonts w:ascii="Arial Narrow" w:hAnsi="Arial Narrow"/>
          <w:lang w:val="fr-FR"/>
        </w:rPr>
      </w:pPr>
      <w:r>
        <w:rPr>
          <w:noProof/>
          <w:lang w:val="fr-FR" w:eastAsia="fr-FR"/>
        </w:rPr>
        <w:drawing>
          <wp:inline distT="0" distB="0" distL="0" distR="0" wp14:anchorId="20CD8F26" wp14:editId="05F7C56D">
            <wp:extent cx="5972810" cy="3002280"/>
            <wp:effectExtent l="0" t="0" r="8890" b="7620"/>
            <wp:docPr id="2218" name="Imag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5972810" cy="3002280"/>
                    </a:xfrm>
                    <a:prstGeom prst="rect">
                      <a:avLst/>
                    </a:prstGeom>
                  </pic:spPr>
                </pic:pic>
              </a:graphicData>
            </a:graphic>
          </wp:inline>
        </w:drawing>
      </w:r>
    </w:p>
    <w:p w14:paraId="6803BAFB" w14:textId="77777777" w:rsidR="00995D77" w:rsidRDefault="00995D77">
      <w:pPr>
        <w:widowControl/>
        <w:spacing w:after="0" w:line="240" w:lineRule="auto"/>
        <w:rPr>
          <w:rFonts w:ascii="Arial Narrow" w:hAnsi="Arial Narrow"/>
          <w:lang w:val="fr-FR"/>
        </w:rPr>
      </w:pPr>
      <w:r>
        <w:rPr>
          <w:rFonts w:ascii="Arial Narrow" w:hAnsi="Arial Narrow"/>
          <w:lang w:val="fr-FR"/>
        </w:rPr>
        <w:br w:type="page"/>
      </w:r>
    </w:p>
    <w:p w14:paraId="72291DA0" w14:textId="77777777" w:rsidR="00995D77" w:rsidRDefault="000039E2" w:rsidP="00995D77">
      <w:pPr>
        <w:pStyle w:val="Paragraphedeliste"/>
        <w:ind w:left="0"/>
        <w:rPr>
          <w:rFonts w:ascii="Arial Narrow" w:hAnsi="Arial Narrow"/>
          <w:i/>
        </w:rPr>
      </w:pPr>
      <w:r>
        <w:rPr>
          <w:rFonts w:ascii="Cambria Math" w:hAnsi="Cambria Math"/>
          <w:b/>
          <w:i/>
          <w:noProof/>
          <w:szCs w:val="32"/>
        </w:rPr>
        <w:lastRenderedPageBreak/>
        <mc:AlternateContent>
          <mc:Choice Requires="wps">
            <w:drawing>
              <wp:anchor distT="45720" distB="45720" distL="114300" distR="114300" simplePos="0" relativeHeight="251650560" behindDoc="0" locked="0" layoutInCell="1" allowOverlap="1" wp14:anchorId="652C00BE" wp14:editId="0D5D8FA9">
                <wp:simplePos x="0" y="0"/>
                <wp:positionH relativeFrom="column">
                  <wp:posOffset>520700</wp:posOffset>
                </wp:positionH>
                <wp:positionV relativeFrom="paragraph">
                  <wp:posOffset>643890</wp:posOffset>
                </wp:positionV>
                <wp:extent cx="4869180" cy="1404620"/>
                <wp:effectExtent l="0" t="0" r="762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1404620"/>
                        </a:xfrm>
                        <a:prstGeom prst="rect">
                          <a:avLst/>
                        </a:prstGeom>
                        <a:solidFill>
                          <a:srgbClr val="FFFFFF"/>
                        </a:solidFill>
                        <a:ln w="9525">
                          <a:noFill/>
                          <a:miter lim="800000"/>
                          <a:headEnd/>
                          <a:tailEnd/>
                        </a:ln>
                      </wps:spPr>
                      <wps:txbx>
                        <w:txbxContent>
                          <w:p w14:paraId="2186C3E4" w14:textId="77777777" w:rsidR="00D922E9" w:rsidRDefault="00D922E9" w:rsidP="000039E2">
                            <w:pPr>
                              <w:tabs>
                                <w:tab w:val="left" w:pos="3402"/>
                                <w:tab w:val="left" w:pos="5387"/>
                              </w:tabs>
                              <w:ind w:firstLine="1701"/>
                            </w:pP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m</w:t>
                            </w:r>
                            <w:r>
                              <w:rPr>
                                <w:rFonts w:ascii="Arial Narrow" w:eastAsiaTheme="minorEastAsia" w:hAnsi="Arial Narrow"/>
                                <w:b/>
                                <w:sz w:val="32"/>
                                <w:szCs w:val="32"/>
                                <w:vertAlign w:val="subscript"/>
                                <w:lang w:val="fr-FR"/>
                              </w:rPr>
                              <w:t>0</w:t>
                            </w:r>
                            <w:r w:rsidRPr="00E52274">
                              <w:rPr>
                                <w:rFonts w:ascii="Arial Narrow" w:eastAsiaTheme="minorEastAsia" w:hAnsi="Arial Narrow"/>
                                <w:b/>
                                <w:sz w:val="32"/>
                                <w:szCs w:val="32"/>
                                <w:vertAlign w:val="subscript"/>
                                <w:lang w:val="fr-FR"/>
                              </w:rPr>
                              <w:t xml:space="preserve"> = </w:t>
                            </w:r>
                            <w:r w:rsidRPr="00E52274">
                              <w:rPr>
                                <w:rFonts w:ascii="Arial Narrow" w:hAnsi="Arial Narrow"/>
                                <w:b/>
                                <w:sz w:val="32"/>
                                <w:szCs w:val="32"/>
                                <w:vertAlign w:val="subscript"/>
                                <w:lang w:val="fr-FR"/>
                              </w:rPr>
                              <w:t>1</w:t>
                            </w:r>
                            <w:r>
                              <w:rPr>
                                <w:rFonts w:ascii="Arial Narrow" w:hAnsi="Arial Narrow"/>
                                <w:b/>
                                <w:sz w:val="32"/>
                                <w:szCs w:val="32"/>
                                <w:vertAlign w:val="subscript"/>
                                <w:lang w:val="fr-FR"/>
                              </w:rPr>
                              <w:tab/>
                            </w:r>
                            <w:r w:rsidRPr="00E52274">
                              <w:rPr>
                                <w:rFonts w:ascii="Arial Narrow" w:hAnsi="Arial Narrow"/>
                                <w:b/>
                                <w:sz w:val="32"/>
                                <w:szCs w:val="32"/>
                                <w:vertAlign w:val="subscript"/>
                                <w:lang w:val="fr-FR"/>
                              </w:rPr>
                              <w:t xml:space="preserve"> </w:t>
                            </w: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 xml:space="preserve">m1 = </w:t>
                            </w:r>
                            <w:r w:rsidRPr="00E52274">
                              <w:rPr>
                                <w:rFonts w:ascii="Arial Narrow" w:hAnsi="Arial Narrow"/>
                                <w:b/>
                                <w:sz w:val="32"/>
                                <w:szCs w:val="32"/>
                                <w:vertAlign w:val="subscript"/>
                                <w:lang w:val="fr-FR"/>
                              </w:rPr>
                              <w:t>1</w:t>
                            </w:r>
                            <w:r>
                              <w:rPr>
                                <w:rFonts w:ascii="Arial Narrow" w:hAnsi="Arial Narrow"/>
                                <w:b/>
                                <w:sz w:val="32"/>
                                <w:szCs w:val="32"/>
                                <w:vertAlign w:val="subscript"/>
                                <w:lang w:val="fr-FR"/>
                              </w:rPr>
                              <w:tab/>
                            </w:r>
                            <w:r w:rsidRPr="00E52274">
                              <w:rPr>
                                <w:rFonts w:ascii="Arial Narrow" w:hAnsi="Arial Narrow"/>
                                <w:b/>
                                <w:sz w:val="32"/>
                                <w:szCs w:val="32"/>
                                <w:vertAlign w:val="subscript"/>
                                <w:lang w:val="fr-FR"/>
                              </w:rPr>
                              <w:t xml:space="preserve"> </w:t>
                            </w: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 xml:space="preserve">m2 = </w:t>
                            </w:r>
                            <w:r w:rsidRPr="00E52274">
                              <w:rPr>
                                <w:rFonts w:ascii="Arial Narrow" w:hAnsi="Arial Narrow"/>
                                <w:b/>
                                <w:sz w:val="32"/>
                                <w:szCs w:val="32"/>
                                <w:vertAlign w:val="subscript"/>
                                <w:lang w:val="fr-FR"/>
                              </w:rPr>
                              <w:t>1,25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2C00BE" id="Zone de texte 2" o:spid="_x0000_s1519" type="#_x0000_t202" style="position:absolute;margin-left:41pt;margin-top:50.7pt;width:383.4pt;height:110.6pt;z-index:251650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" stroked="f">
                <v:textbox style="mso-fit-shape-to-text:t">
                  <w:txbxContent>
                    <w:p w14:paraId="2186C3E4" w14:textId="77777777" w:rsidR="00D922E9" w:rsidRDefault="00D922E9" w:rsidP="000039E2">
                      <w:pPr>
                        <w:tabs>
                          <w:tab w:val="left" w:pos="3402"/>
                          <w:tab w:val="left" w:pos="5387"/>
                        </w:tabs>
                        <w:ind w:firstLine="1701"/>
                      </w:pP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m</w:t>
                      </w:r>
                      <w:r>
                        <w:rPr>
                          <w:rFonts w:ascii="Arial Narrow" w:eastAsiaTheme="minorEastAsia" w:hAnsi="Arial Narrow"/>
                          <w:b/>
                          <w:sz w:val="32"/>
                          <w:szCs w:val="32"/>
                          <w:vertAlign w:val="subscript"/>
                          <w:lang w:val="fr-FR"/>
                        </w:rPr>
                        <w:t>0</w:t>
                      </w:r>
                      <w:r w:rsidRPr="00E52274">
                        <w:rPr>
                          <w:rFonts w:ascii="Arial Narrow" w:eastAsiaTheme="minorEastAsia" w:hAnsi="Arial Narrow"/>
                          <w:b/>
                          <w:sz w:val="32"/>
                          <w:szCs w:val="32"/>
                          <w:vertAlign w:val="subscript"/>
                          <w:lang w:val="fr-FR"/>
                        </w:rPr>
                        <w:t xml:space="preserve"> = </w:t>
                      </w:r>
                      <w:r w:rsidRPr="00E52274">
                        <w:rPr>
                          <w:rFonts w:ascii="Arial Narrow" w:hAnsi="Arial Narrow"/>
                          <w:b/>
                          <w:sz w:val="32"/>
                          <w:szCs w:val="32"/>
                          <w:vertAlign w:val="subscript"/>
                          <w:lang w:val="fr-FR"/>
                        </w:rPr>
                        <w:t>1</w:t>
                      </w:r>
                      <w:r>
                        <w:rPr>
                          <w:rFonts w:ascii="Arial Narrow" w:hAnsi="Arial Narrow"/>
                          <w:b/>
                          <w:sz w:val="32"/>
                          <w:szCs w:val="32"/>
                          <w:vertAlign w:val="subscript"/>
                          <w:lang w:val="fr-FR"/>
                        </w:rPr>
                        <w:tab/>
                      </w:r>
                      <w:r w:rsidRPr="00E52274">
                        <w:rPr>
                          <w:rFonts w:ascii="Arial Narrow" w:hAnsi="Arial Narrow"/>
                          <w:b/>
                          <w:sz w:val="32"/>
                          <w:szCs w:val="32"/>
                          <w:vertAlign w:val="subscript"/>
                          <w:lang w:val="fr-FR"/>
                        </w:rPr>
                        <w:t xml:space="preserve"> </w:t>
                      </w: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 xml:space="preserve">m1 = </w:t>
                      </w:r>
                      <w:r w:rsidRPr="00E52274">
                        <w:rPr>
                          <w:rFonts w:ascii="Arial Narrow" w:hAnsi="Arial Narrow"/>
                          <w:b/>
                          <w:sz w:val="32"/>
                          <w:szCs w:val="32"/>
                          <w:vertAlign w:val="subscript"/>
                          <w:lang w:val="fr-FR"/>
                        </w:rPr>
                        <w:t>1</w:t>
                      </w:r>
                      <w:r>
                        <w:rPr>
                          <w:rFonts w:ascii="Arial Narrow" w:hAnsi="Arial Narrow"/>
                          <w:b/>
                          <w:sz w:val="32"/>
                          <w:szCs w:val="32"/>
                          <w:vertAlign w:val="subscript"/>
                          <w:lang w:val="fr-FR"/>
                        </w:rPr>
                        <w:tab/>
                      </w:r>
                      <w:r w:rsidRPr="00E52274">
                        <w:rPr>
                          <w:rFonts w:ascii="Arial Narrow" w:hAnsi="Arial Narrow"/>
                          <w:b/>
                          <w:sz w:val="32"/>
                          <w:szCs w:val="32"/>
                          <w:vertAlign w:val="subscript"/>
                          <w:lang w:val="fr-FR"/>
                        </w:rPr>
                        <w:t xml:space="preserve"> </w:t>
                      </w:r>
                      <m:oMath>
                        <m:r>
                          <m:rPr>
                            <m:sty m:val="bi"/>
                          </m:rPr>
                          <w:rPr>
                            <w:rFonts w:ascii="Cambria Math" w:hAnsi="Cambria Math"/>
                            <w:sz w:val="32"/>
                            <w:szCs w:val="32"/>
                            <w:lang w:val="fr-FR"/>
                          </w:rPr>
                          <m:t>γ</m:t>
                        </m:r>
                      </m:oMath>
                      <w:r w:rsidRPr="00E52274">
                        <w:rPr>
                          <w:rFonts w:ascii="Arial Narrow" w:eastAsiaTheme="minorEastAsia" w:hAnsi="Arial Narrow"/>
                          <w:b/>
                          <w:sz w:val="32"/>
                          <w:szCs w:val="32"/>
                          <w:vertAlign w:val="subscript"/>
                          <w:lang w:val="fr-FR"/>
                        </w:rPr>
                        <w:t xml:space="preserve">m2 = </w:t>
                      </w:r>
                      <w:r w:rsidRPr="00E52274">
                        <w:rPr>
                          <w:rFonts w:ascii="Arial Narrow" w:hAnsi="Arial Narrow"/>
                          <w:b/>
                          <w:sz w:val="32"/>
                          <w:szCs w:val="32"/>
                          <w:vertAlign w:val="subscript"/>
                          <w:lang w:val="fr-FR"/>
                        </w:rPr>
                        <w:t>1,25</w:t>
                      </w:r>
                    </w:p>
                  </w:txbxContent>
                </v:textbox>
                <w10:wrap type="square"/>
              </v:shape>
            </w:pict>
          </mc:Fallback>
        </mc:AlternateContent>
      </w:r>
      <w:r w:rsidR="00785EB3">
        <w:rPr>
          <w:rFonts w:ascii="Arial Narrow" w:hAnsi="Arial Narrow"/>
          <w:i/>
        </w:rPr>
        <w:t xml:space="preserve">Ressource </w:t>
      </w:r>
      <w:bookmarkStart w:id="6" w:name="eurocode3"/>
      <w:bookmarkEnd w:id="6"/>
      <w:r w:rsidR="0052461A">
        <w:rPr>
          <w:rFonts w:ascii="Arial Narrow" w:hAnsi="Arial Narrow"/>
          <w:i/>
        </w:rPr>
        <w:t>6</w:t>
      </w:r>
      <w:r w:rsidR="00785EB3">
        <w:rPr>
          <w:rFonts w:ascii="Arial Narrow" w:hAnsi="Arial Narrow"/>
          <w:i/>
        </w:rPr>
        <w:t> : Extraits EN 1993</w:t>
      </w:r>
      <w:r w:rsidR="00202159">
        <w:rPr>
          <w:rFonts w:ascii="Arial Narrow" w:hAnsi="Arial Narrow"/>
          <w:i/>
        </w:rPr>
        <w:t>-1-1 et EN 1993-1-8</w:t>
      </w:r>
      <w:r w:rsidR="00995D77">
        <w:rPr>
          <w:rFonts w:ascii="Arial Narrow" w:hAnsi="Arial Narrow"/>
          <w:i/>
        </w:rPr>
        <w:t xml:space="preserve"> / « Manuel de construction métallique » éditions Eyrolles APK sous </w:t>
      </w:r>
      <w:r w:rsidR="00785EB3">
        <w:rPr>
          <w:rFonts w:ascii="Arial Narrow" w:hAnsi="Arial Narrow"/>
          <w:i/>
        </w:rPr>
        <w:t xml:space="preserve">la direction de J.P. </w:t>
      </w:r>
      <w:proofErr w:type="gramStart"/>
      <w:r w:rsidR="00785EB3">
        <w:rPr>
          <w:rFonts w:ascii="Arial Narrow" w:hAnsi="Arial Narrow"/>
          <w:i/>
        </w:rPr>
        <w:t>Muzeau</w:t>
      </w:r>
      <w:r w:rsidR="00EF22A2">
        <w:rPr>
          <w:rFonts w:ascii="Arial Narrow" w:hAnsi="Arial Narrow"/>
          <w:i/>
        </w:rPr>
        <w:t xml:space="preserve">   </w:t>
      </w:r>
      <w:r w:rsidR="00EF22A2">
        <w:rPr>
          <w:rFonts w:ascii="Arial Narrow" w:hAnsi="Arial Narrow"/>
          <w:sz w:val="24"/>
        </w:rPr>
        <w:t>..</w:t>
      </w:r>
      <w:proofErr w:type="gramEnd"/>
      <w:r w:rsidR="00EF22A2">
        <w:rPr>
          <w:rFonts w:ascii="Arial Narrow" w:hAnsi="Arial Narrow"/>
          <w:sz w:val="24"/>
        </w:rPr>
        <w:t>/..</w:t>
      </w:r>
    </w:p>
    <w:p w14:paraId="2E62794A" w14:textId="74A2282C" w:rsidR="00995D77" w:rsidRDefault="00995D77" w:rsidP="00EF22A2">
      <w:pPr>
        <w:tabs>
          <w:tab w:val="left" w:pos="567"/>
        </w:tabs>
        <w:spacing w:after="0"/>
        <w:jc w:val="center"/>
        <w:rPr>
          <w:rFonts w:ascii="Arial Narrow" w:hAnsi="Arial Narrow"/>
          <w:b/>
          <w:sz w:val="32"/>
          <w:szCs w:val="32"/>
          <w:vertAlign w:val="subscript"/>
          <w:lang w:val="fr-FR"/>
        </w:rPr>
      </w:pPr>
    </w:p>
    <w:p w14:paraId="12D3D098" w14:textId="77777777" w:rsidR="00EF22A2" w:rsidRDefault="00EF22A2" w:rsidP="00EF22A2">
      <w:pPr>
        <w:tabs>
          <w:tab w:val="left" w:pos="567"/>
        </w:tabs>
        <w:spacing w:after="0"/>
        <w:jc w:val="center"/>
        <w:rPr>
          <w:rFonts w:ascii="Arial Narrow" w:hAnsi="Arial Narrow"/>
          <w:b/>
          <w:sz w:val="32"/>
          <w:szCs w:val="32"/>
          <w:vertAlign w:val="subscript"/>
          <w:lang w:val="fr-FR"/>
        </w:rPr>
      </w:pPr>
    </w:p>
    <w:p w14:paraId="62F62059" w14:textId="77777777" w:rsidR="00EF22A2" w:rsidRPr="00E52274" w:rsidRDefault="00EF22A2" w:rsidP="00EF22A2">
      <w:pPr>
        <w:tabs>
          <w:tab w:val="left" w:pos="567"/>
        </w:tabs>
        <w:spacing w:after="0"/>
        <w:jc w:val="center"/>
        <w:rPr>
          <w:rFonts w:ascii="Arial Narrow" w:hAnsi="Arial Narrow"/>
          <w:sz w:val="24"/>
          <w:vertAlign w:val="subscript"/>
          <w:lang w:val="fr-FR"/>
        </w:rPr>
      </w:pPr>
    </w:p>
    <w:p w14:paraId="1743DAF7" w14:textId="77777777" w:rsidR="0052461A" w:rsidRPr="00FC7286" w:rsidRDefault="0052461A" w:rsidP="0052461A">
      <w:pPr>
        <w:tabs>
          <w:tab w:val="left" w:pos="709"/>
        </w:tabs>
        <w:spacing w:after="0"/>
        <w:jc w:val="both"/>
        <w:rPr>
          <w:rFonts w:ascii="Arial Narrow" w:hAnsi="Arial Narrow"/>
          <w:b/>
          <w:sz w:val="30"/>
          <w:szCs w:val="30"/>
          <w:lang w:val="fr-FR"/>
        </w:rPr>
      </w:pPr>
      <w:r w:rsidRPr="00FC7286">
        <w:rPr>
          <w:rFonts w:ascii="Arial Narrow" w:hAnsi="Arial Narrow"/>
          <w:b/>
          <w:sz w:val="30"/>
          <w:szCs w:val="30"/>
          <w:lang w:val="fr-FR"/>
        </w:rPr>
        <w:t xml:space="preserve">3.2 </w:t>
      </w:r>
      <w:r w:rsidRPr="00FC7286">
        <w:rPr>
          <w:rFonts w:ascii="Arial Narrow" w:hAnsi="Arial Narrow"/>
          <w:b/>
          <w:sz w:val="30"/>
          <w:szCs w:val="30"/>
          <w:lang w:val="fr-FR"/>
        </w:rPr>
        <w:tab/>
        <w:t>Acier de construction</w:t>
      </w:r>
    </w:p>
    <w:p w14:paraId="2133E709" w14:textId="77777777" w:rsidR="0052461A" w:rsidRPr="00FC7286" w:rsidRDefault="00FC7286" w:rsidP="0052461A">
      <w:pPr>
        <w:tabs>
          <w:tab w:val="left" w:pos="709"/>
          <w:tab w:val="left" w:pos="851"/>
        </w:tabs>
        <w:spacing w:after="0"/>
        <w:jc w:val="both"/>
        <w:rPr>
          <w:rFonts w:ascii="Arial Narrow" w:hAnsi="Arial Narrow"/>
          <w:sz w:val="26"/>
          <w:szCs w:val="26"/>
          <w:lang w:val="fr-FR"/>
        </w:rPr>
      </w:pPr>
      <w:r>
        <w:rPr>
          <w:rFonts w:ascii="Arial Narrow" w:hAnsi="Arial Narrow"/>
          <w:sz w:val="26"/>
          <w:szCs w:val="26"/>
          <w:lang w:val="fr-FR"/>
        </w:rPr>
        <w:t>3.2.1</w:t>
      </w:r>
      <w:r>
        <w:rPr>
          <w:rFonts w:ascii="Arial Narrow" w:hAnsi="Arial Narrow"/>
          <w:sz w:val="26"/>
          <w:szCs w:val="26"/>
          <w:lang w:val="fr-FR"/>
        </w:rPr>
        <w:tab/>
        <w:t>Propriétés de</w:t>
      </w:r>
      <w:r w:rsidR="0052461A" w:rsidRPr="00FC7286">
        <w:rPr>
          <w:rFonts w:ascii="Arial Narrow" w:hAnsi="Arial Narrow"/>
          <w:sz w:val="26"/>
          <w:szCs w:val="26"/>
          <w:lang w:val="fr-FR"/>
        </w:rPr>
        <w:t>s</w:t>
      </w:r>
      <w:r>
        <w:rPr>
          <w:rFonts w:ascii="Arial Narrow" w:hAnsi="Arial Narrow"/>
          <w:sz w:val="26"/>
          <w:szCs w:val="26"/>
          <w:lang w:val="fr-FR"/>
        </w:rPr>
        <w:t xml:space="preserve"> </w:t>
      </w:r>
      <w:r w:rsidR="0052461A" w:rsidRPr="00FC7286">
        <w:rPr>
          <w:rFonts w:ascii="Arial Narrow" w:hAnsi="Arial Narrow"/>
          <w:sz w:val="26"/>
          <w:szCs w:val="26"/>
          <w:lang w:val="fr-FR"/>
        </w:rPr>
        <w:t>matériaux</w:t>
      </w:r>
    </w:p>
    <w:p w14:paraId="5F330BAD" w14:textId="77777777" w:rsidR="00CF7F0D" w:rsidRDefault="00CF7F0D" w:rsidP="0052461A">
      <w:pPr>
        <w:spacing w:before="60" w:after="0"/>
        <w:jc w:val="center"/>
        <w:rPr>
          <w:rFonts w:ascii="Arial Narrow" w:hAnsi="Arial Narrow"/>
          <w:b/>
          <w:bCs/>
          <w:iCs/>
          <w:sz w:val="24"/>
          <w:lang w:val="fr-FR"/>
        </w:rPr>
      </w:pPr>
      <w:r>
        <w:rPr>
          <w:noProof/>
          <w:lang w:val="fr-FR" w:eastAsia="fr-FR"/>
        </w:rPr>
        <w:drawing>
          <wp:inline distT="0" distB="0" distL="0" distR="0" wp14:anchorId="0A1BF51A" wp14:editId="3E122AD0">
            <wp:extent cx="4735967" cy="1633872"/>
            <wp:effectExtent l="0" t="0" r="7620" b="444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Lst>
                    </a:blip>
                    <a:stretch>
                      <a:fillRect/>
                    </a:stretch>
                  </pic:blipFill>
                  <pic:spPr>
                    <a:xfrm>
                      <a:off x="0" y="0"/>
                      <a:ext cx="4742716" cy="1636200"/>
                    </a:xfrm>
                    <a:prstGeom prst="rect">
                      <a:avLst/>
                    </a:prstGeom>
                  </pic:spPr>
                </pic:pic>
              </a:graphicData>
            </a:graphic>
          </wp:inline>
        </w:drawing>
      </w:r>
    </w:p>
    <w:p w14:paraId="4453C9A8" w14:textId="77777777" w:rsidR="0052461A" w:rsidRDefault="0052461A" w:rsidP="0052461A">
      <w:pPr>
        <w:spacing w:after="0"/>
        <w:jc w:val="both"/>
        <w:rPr>
          <w:rFonts w:ascii="Arial Narrow" w:hAnsi="Arial Narrow"/>
          <w:bCs/>
          <w:iCs/>
          <w:lang w:val="fr-FR"/>
        </w:rPr>
      </w:pPr>
      <w:r w:rsidRPr="0052461A">
        <w:rPr>
          <w:rFonts w:ascii="Arial Narrow" w:hAnsi="Arial Narrow"/>
          <w:bCs/>
          <w:iCs/>
          <w:lang w:val="fr-FR"/>
        </w:rPr>
        <w:t xml:space="preserve">Tableau </w:t>
      </w:r>
      <w:r>
        <w:rPr>
          <w:rFonts w:ascii="Arial Narrow" w:hAnsi="Arial Narrow"/>
          <w:bCs/>
          <w:iCs/>
          <w:lang w:val="fr-FR"/>
        </w:rPr>
        <w:t>3.1</w:t>
      </w:r>
      <w:r w:rsidRPr="0052461A">
        <w:rPr>
          <w:rFonts w:ascii="Arial Narrow" w:hAnsi="Arial Narrow"/>
          <w:bCs/>
          <w:iCs/>
          <w:lang w:val="fr-FR"/>
        </w:rPr>
        <w:t xml:space="preserve"> : Valeurs nominales de limite d’élasticité </w:t>
      </w:r>
      <w:r w:rsidRPr="0052461A">
        <w:rPr>
          <w:rFonts w:ascii="Arial Narrow" w:hAnsi="Arial Narrow"/>
          <w:bCs/>
          <w:i/>
          <w:iCs/>
          <w:lang w:val="fr-FR"/>
        </w:rPr>
        <w:t>f</w:t>
      </w:r>
      <w:r w:rsidRPr="0052461A">
        <w:rPr>
          <w:rFonts w:ascii="Arial Narrow" w:hAnsi="Arial Narrow"/>
          <w:bCs/>
          <w:i/>
          <w:iCs/>
          <w:vertAlign w:val="subscript"/>
          <w:lang w:val="fr-FR"/>
        </w:rPr>
        <w:t>y</w:t>
      </w:r>
      <w:r w:rsidRPr="0052461A">
        <w:rPr>
          <w:rFonts w:ascii="Arial Narrow" w:hAnsi="Arial Narrow"/>
          <w:bCs/>
          <w:i/>
          <w:iCs/>
          <w:lang w:val="fr-FR"/>
        </w:rPr>
        <w:t xml:space="preserve"> </w:t>
      </w:r>
      <w:r w:rsidRPr="0052461A">
        <w:rPr>
          <w:rFonts w:ascii="Arial Narrow" w:hAnsi="Arial Narrow"/>
          <w:bCs/>
          <w:iCs/>
          <w:lang w:val="fr-FR"/>
        </w:rPr>
        <w:t xml:space="preserve">et de résistance à la traction </w:t>
      </w:r>
      <w:r w:rsidRPr="0052461A">
        <w:rPr>
          <w:rFonts w:ascii="Arial Narrow" w:hAnsi="Arial Narrow"/>
          <w:bCs/>
          <w:i/>
          <w:iCs/>
          <w:lang w:val="fr-FR"/>
        </w:rPr>
        <w:t>f</w:t>
      </w:r>
      <w:r w:rsidRPr="0052461A">
        <w:rPr>
          <w:rFonts w:ascii="Arial Narrow" w:hAnsi="Arial Narrow"/>
          <w:bCs/>
          <w:i/>
          <w:iCs/>
          <w:vertAlign w:val="subscript"/>
          <w:lang w:val="fr-FR"/>
        </w:rPr>
        <w:t>u</w:t>
      </w:r>
      <w:r w:rsidRPr="0052461A">
        <w:rPr>
          <w:rFonts w:ascii="Arial Narrow" w:hAnsi="Arial Narrow"/>
          <w:bCs/>
          <w:i/>
          <w:iCs/>
          <w:lang w:val="fr-FR"/>
        </w:rPr>
        <w:t xml:space="preserve"> </w:t>
      </w:r>
      <w:r w:rsidRPr="0052461A">
        <w:rPr>
          <w:rFonts w:ascii="Arial Narrow" w:hAnsi="Arial Narrow"/>
          <w:bCs/>
          <w:iCs/>
          <w:lang w:val="fr-FR"/>
        </w:rPr>
        <w:t>pour les aciers de construction laminés à chaud</w:t>
      </w:r>
    </w:p>
    <w:p w14:paraId="5D6C1BC1" w14:textId="77777777" w:rsidR="00FC7286" w:rsidRPr="0052461A" w:rsidRDefault="00FC7286" w:rsidP="0052461A">
      <w:pPr>
        <w:spacing w:after="0"/>
        <w:jc w:val="both"/>
        <w:rPr>
          <w:rFonts w:ascii="Arial Narrow" w:hAnsi="Arial Narrow"/>
          <w:bCs/>
          <w:iCs/>
          <w:lang w:val="fr-FR"/>
        </w:rPr>
      </w:pPr>
      <w:r>
        <w:rPr>
          <w:rFonts w:ascii="Arial Narrow" w:hAnsi="Arial Narrow"/>
          <w:sz w:val="24"/>
          <w:lang w:val="fr-FR"/>
        </w:rPr>
        <w:t>../.</w:t>
      </w:r>
    </w:p>
    <w:p w14:paraId="1771A045" w14:textId="77777777" w:rsidR="00995D77" w:rsidRPr="000A3B05" w:rsidRDefault="00995D77" w:rsidP="00995D77">
      <w:pPr>
        <w:pStyle w:val="Default"/>
        <w:rPr>
          <w:rFonts w:ascii="Arial Narrow" w:hAnsi="Arial Narrow"/>
          <w:b/>
          <w:bCs/>
          <w:sz w:val="28"/>
          <w:szCs w:val="28"/>
        </w:rPr>
      </w:pPr>
      <w:r>
        <w:rPr>
          <w:rFonts w:ascii="Arial Narrow" w:hAnsi="Arial Narrow"/>
          <w:b/>
          <w:bCs/>
          <w:sz w:val="28"/>
          <w:szCs w:val="28"/>
        </w:rPr>
        <w:t>6</w:t>
      </w:r>
      <w:r w:rsidRPr="000A3B05">
        <w:rPr>
          <w:rFonts w:ascii="Arial Narrow" w:hAnsi="Arial Narrow"/>
          <w:b/>
          <w:bCs/>
          <w:sz w:val="28"/>
          <w:szCs w:val="28"/>
        </w:rPr>
        <w:t xml:space="preserve">. </w:t>
      </w:r>
      <w:r w:rsidR="00CB25E7">
        <w:rPr>
          <w:rFonts w:ascii="Arial Narrow" w:hAnsi="Arial Narrow"/>
          <w:b/>
          <w:bCs/>
          <w:sz w:val="28"/>
          <w:szCs w:val="28"/>
        </w:rPr>
        <w:t>ÉTATS LIMITES ULTIMES</w:t>
      </w:r>
    </w:p>
    <w:p w14:paraId="7D1E32C8" w14:textId="77777777" w:rsidR="00A26D9A" w:rsidRPr="00D80032" w:rsidRDefault="00A26D9A" w:rsidP="00A26D9A">
      <w:pPr>
        <w:spacing w:after="0"/>
        <w:jc w:val="both"/>
        <w:rPr>
          <w:rFonts w:ascii="Arial Narrow" w:hAnsi="Arial Narrow"/>
          <w:lang w:val="fr-FR"/>
        </w:rPr>
      </w:pPr>
      <w:r>
        <w:rPr>
          <w:rFonts w:ascii="Arial Narrow" w:hAnsi="Arial Narrow"/>
          <w:sz w:val="24"/>
          <w:lang w:val="fr-FR"/>
        </w:rPr>
        <w:t>../..</w:t>
      </w:r>
    </w:p>
    <w:p w14:paraId="0A8F19F2" w14:textId="77777777" w:rsidR="00142568" w:rsidRDefault="00A26D9A" w:rsidP="00995D77">
      <w:pPr>
        <w:spacing w:after="0"/>
        <w:jc w:val="both"/>
        <w:rPr>
          <w:rFonts w:ascii="Arial Narrow" w:hAnsi="Arial Narrow"/>
          <w:lang w:val="fr-FR"/>
        </w:rPr>
      </w:pPr>
      <w:r>
        <w:rPr>
          <w:noProof/>
          <w:lang w:val="fr-FR" w:eastAsia="fr-FR"/>
        </w:rPr>
        <w:drawing>
          <wp:inline distT="0" distB="0" distL="0" distR="0" wp14:anchorId="47C0CBB4" wp14:editId="5A0136D7">
            <wp:extent cx="5972810" cy="3122295"/>
            <wp:effectExtent l="0" t="0" r="8890"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BEBA8EAE-BF5A-486C-A8C5-ECC9F3942E4B}">
                          <a14:imgProps xmlns:a14="http://schemas.microsoft.com/office/drawing/2010/main">
                            <a14:imgLayer r:embed="rId67">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3122295"/>
                    </a:xfrm>
                    <a:prstGeom prst="rect">
                      <a:avLst/>
                    </a:prstGeom>
                  </pic:spPr>
                </pic:pic>
              </a:graphicData>
            </a:graphic>
          </wp:inline>
        </w:drawing>
      </w:r>
    </w:p>
    <w:p w14:paraId="2EE312FC" w14:textId="77777777" w:rsidR="00A26D9A" w:rsidRDefault="00A26D9A" w:rsidP="00995D77">
      <w:pPr>
        <w:spacing w:after="0"/>
        <w:jc w:val="both"/>
        <w:rPr>
          <w:rFonts w:ascii="Arial Narrow" w:hAnsi="Arial Narrow"/>
          <w:lang w:val="fr-FR"/>
        </w:rPr>
      </w:pPr>
      <w:r>
        <w:rPr>
          <w:noProof/>
          <w:lang w:val="fr-FR" w:eastAsia="fr-FR"/>
        </w:rPr>
        <w:lastRenderedPageBreak/>
        <w:drawing>
          <wp:inline distT="0" distB="0" distL="0" distR="0" wp14:anchorId="05D553D0" wp14:editId="7BA1C8AB">
            <wp:extent cx="5972810" cy="1694815"/>
            <wp:effectExtent l="0" t="0" r="8890" b="63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email">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1694815"/>
                    </a:xfrm>
                    <a:prstGeom prst="rect">
                      <a:avLst/>
                    </a:prstGeom>
                  </pic:spPr>
                </pic:pic>
              </a:graphicData>
            </a:graphic>
          </wp:inline>
        </w:drawing>
      </w:r>
    </w:p>
    <w:p w14:paraId="585C1E9E" w14:textId="77777777" w:rsidR="00A26D9A" w:rsidRDefault="00A26D9A" w:rsidP="00995D77">
      <w:pPr>
        <w:spacing w:after="0"/>
        <w:jc w:val="both"/>
        <w:rPr>
          <w:rFonts w:ascii="Arial Narrow" w:hAnsi="Arial Narrow"/>
          <w:lang w:val="fr-FR"/>
        </w:rPr>
      </w:pPr>
      <w:r>
        <w:rPr>
          <w:noProof/>
          <w:lang w:val="fr-FR" w:eastAsia="fr-FR"/>
        </w:rPr>
        <w:drawing>
          <wp:inline distT="0" distB="0" distL="0" distR="0" wp14:anchorId="7CD1FFD2" wp14:editId="089C3DE9">
            <wp:extent cx="5972810" cy="2748915"/>
            <wp:effectExtent l="0" t="0" r="889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email">
                      <a:extLst>
                        <a:ext uri="{28A0092B-C50C-407E-A947-70E740481C1C}">
                          <a14:useLocalDpi xmlns:a14="http://schemas.microsoft.com/office/drawing/2010/main"/>
                        </a:ext>
                      </a:extLst>
                    </a:blip>
                    <a:stretch>
                      <a:fillRect/>
                    </a:stretch>
                  </pic:blipFill>
                  <pic:spPr>
                    <a:xfrm>
                      <a:off x="0" y="0"/>
                      <a:ext cx="5972810" cy="2748915"/>
                    </a:xfrm>
                    <a:prstGeom prst="rect">
                      <a:avLst/>
                    </a:prstGeom>
                  </pic:spPr>
                </pic:pic>
              </a:graphicData>
            </a:graphic>
          </wp:inline>
        </w:drawing>
      </w:r>
    </w:p>
    <w:p w14:paraId="610F81C4" w14:textId="77777777" w:rsidR="00995D77" w:rsidRDefault="00517B5C" w:rsidP="00110E36">
      <w:pPr>
        <w:spacing w:before="120" w:after="120"/>
        <w:ind w:left="357"/>
        <w:jc w:val="both"/>
        <w:rPr>
          <w:rFonts w:ascii="Arial Narrow" w:hAnsi="Arial Narrow"/>
          <w:lang w:val="fr-FR"/>
        </w:rPr>
      </w:pPr>
      <w:r>
        <w:rPr>
          <w:noProof/>
          <w:lang w:val="fr-FR" w:eastAsia="fr-FR"/>
        </w:rPr>
        <w:drawing>
          <wp:inline distT="0" distB="0" distL="0" distR="0" wp14:anchorId="5BE2E90F" wp14:editId="6CFFDBCC">
            <wp:extent cx="5972810" cy="1422400"/>
            <wp:effectExtent l="0" t="0" r="8890" b="63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email">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1422400"/>
                    </a:xfrm>
                    <a:prstGeom prst="rect">
                      <a:avLst/>
                    </a:prstGeom>
                  </pic:spPr>
                </pic:pic>
              </a:graphicData>
            </a:graphic>
          </wp:inline>
        </w:drawing>
      </w:r>
    </w:p>
    <w:p w14:paraId="2AF22B66" w14:textId="77777777" w:rsidR="00517B5C" w:rsidRDefault="00517B5C" w:rsidP="00110E36">
      <w:pPr>
        <w:spacing w:before="120" w:after="120"/>
        <w:ind w:left="357"/>
        <w:jc w:val="both"/>
        <w:rPr>
          <w:rFonts w:ascii="Arial Narrow" w:hAnsi="Arial Narrow"/>
          <w:lang w:val="fr-FR"/>
        </w:rPr>
      </w:pPr>
      <w:r>
        <w:rPr>
          <w:noProof/>
          <w:lang w:val="fr-FR" w:eastAsia="fr-FR"/>
        </w:rPr>
        <w:drawing>
          <wp:inline distT="0" distB="0" distL="0" distR="0" wp14:anchorId="30834287" wp14:editId="2EA01E3E">
            <wp:extent cx="5972810" cy="2005330"/>
            <wp:effectExtent l="0" t="0" r="889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email">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2005330"/>
                    </a:xfrm>
                    <a:prstGeom prst="rect">
                      <a:avLst/>
                    </a:prstGeom>
                  </pic:spPr>
                </pic:pic>
              </a:graphicData>
            </a:graphic>
          </wp:inline>
        </w:drawing>
      </w:r>
    </w:p>
    <w:p w14:paraId="2777B0D0" w14:textId="77777777" w:rsidR="00517B5C" w:rsidRDefault="00CB25E7" w:rsidP="00110E36">
      <w:pPr>
        <w:spacing w:before="120" w:after="120"/>
        <w:ind w:left="357"/>
        <w:jc w:val="both"/>
        <w:rPr>
          <w:rFonts w:ascii="Arial Narrow" w:hAnsi="Arial Narrow"/>
          <w:lang w:val="fr-FR"/>
        </w:rPr>
      </w:pPr>
      <w:r>
        <w:rPr>
          <w:rFonts w:ascii="Arial Narrow" w:hAnsi="Arial Narrow"/>
          <w:lang w:val="fr-FR"/>
        </w:rPr>
        <w:t>../..</w:t>
      </w:r>
    </w:p>
    <w:p w14:paraId="35C6DD5A" w14:textId="77777777" w:rsidR="00CB25E7" w:rsidRDefault="00CB25E7" w:rsidP="00110E36">
      <w:pPr>
        <w:spacing w:before="120" w:after="120"/>
        <w:ind w:left="357"/>
        <w:jc w:val="both"/>
        <w:rPr>
          <w:rFonts w:ascii="Arial Narrow" w:hAnsi="Arial Narrow"/>
          <w:lang w:val="fr-FR"/>
        </w:rPr>
      </w:pPr>
      <w:r>
        <w:rPr>
          <w:noProof/>
          <w:lang w:val="fr-FR" w:eastAsia="fr-FR"/>
        </w:rPr>
        <w:lastRenderedPageBreak/>
        <w:drawing>
          <wp:inline distT="0" distB="0" distL="0" distR="0" wp14:anchorId="1BF0E5E8" wp14:editId="4FB4F130">
            <wp:extent cx="5972810" cy="3721735"/>
            <wp:effectExtent l="0" t="0" r="8890"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email">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3721735"/>
                    </a:xfrm>
                    <a:prstGeom prst="rect">
                      <a:avLst/>
                    </a:prstGeom>
                  </pic:spPr>
                </pic:pic>
              </a:graphicData>
            </a:graphic>
          </wp:inline>
        </w:drawing>
      </w:r>
    </w:p>
    <w:p w14:paraId="29268B9B" w14:textId="77777777" w:rsidR="00CB25E7" w:rsidRDefault="00CB25E7" w:rsidP="00110E36">
      <w:pPr>
        <w:spacing w:before="120" w:after="120"/>
        <w:ind w:left="357"/>
        <w:jc w:val="both"/>
        <w:rPr>
          <w:rFonts w:ascii="Arial Narrow" w:hAnsi="Arial Narrow"/>
          <w:lang w:val="fr-FR"/>
        </w:rPr>
      </w:pPr>
      <w:r>
        <w:rPr>
          <w:noProof/>
          <w:lang w:val="fr-FR" w:eastAsia="fr-FR"/>
        </w:rPr>
        <w:drawing>
          <wp:inline distT="0" distB="0" distL="0" distR="0" wp14:anchorId="2BD3C5D0" wp14:editId="6B958EE8">
            <wp:extent cx="5972810" cy="3217545"/>
            <wp:effectExtent l="0" t="0" r="8890" b="1905"/>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email">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3217545"/>
                    </a:xfrm>
                    <a:prstGeom prst="rect">
                      <a:avLst/>
                    </a:prstGeom>
                  </pic:spPr>
                </pic:pic>
              </a:graphicData>
            </a:graphic>
          </wp:inline>
        </w:drawing>
      </w:r>
    </w:p>
    <w:p w14:paraId="46C67ED8" w14:textId="77777777" w:rsidR="00CA1841" w:rsidRDefault="00CA1841" w:rsidP="00C466B7">
      <w:pPr>
        <w:spacing w:before="120" w:after="0"/>
        <w:ind w:left="357"/>
        <w:jc w:val="both"/>
        <w:rPr>
          <w:rFonts w:ascii="Arial Narrow" w:hAnsi="Arial Narrow"/>
          <w:lang w:val="fr-FR"/>
        </w:rPr>
      </w:pPr>
    </w:p>
    <w:p w14:paraId="47FCED86" w14:textId="77777777" w:rsidR="00C466B7" w:rsidRDefault="00C466B7" w:rsidP="00C466B7">
      <w:pPr>
        <w:spacing w:before="120" w:after="0"/>
        <w:ind w:left="357"/>
        <w:jc w:val="both"/>
        <w:rPr>
          <w:rFonts w:ascii="Arial Narrow" w:hAnsi="Arial Narrow"/>
          <w:lang w:val="fr-FR"/>
        </w:rPr>
      </w:pPr>
      <w:r>
        <w:rPr>
          <w:noProof/>
          <w:lang w:val="fr-FR" w:eastAsia="fr-FR"/>
        </w:rPr>
        <w:lastRenderedPageBreak/>
        <w:drawing>
          <wp:inline distT="0" distB="0" distL="0" distR="0" wp14:anchorId="3DF97153" wp14:editId="63985DA1">
            <wp:extent cx="5929864" cy="3056974"/>
            <wp:effectExtent l="0" t="0" r="0" b="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BEBA8EAE-BF5A-486C-A8C5-ECC9F3942E4B}">
                          <a14:imgProps xmlns:a14="http://schemas.microsoft.com/office/drawing/2010/main">
                            <a14:imgLayer r:embed="rId80">
                              <a14:imgEffect>
                                <a14:sharpenSoften amount="50000"/>
                              </a14:imgEffect>
                            </a14:imgLayer>
                          </a14:imgProps>
                        </a:ext>
                      </a:extLst>
                    </a:blip>
                    <a:stretch>
                      <a:fillRect/>
                    </a:stretch>
                  </pic:blipFill>
                  <pic:spPr>
                    <a:xfrm>
                      <a:off x="0" y="0"/>
                      <a:ext cx="5935135" cy="3059691"/>
                    </a:xfrm>
                    <a:prstGeom prst="rect">
                      <a:avLst/>
                    </a:prstGeom>
                  </pic:spPr>
                </pic:pic>
              </a:graphicData>
            </a:graphic>
          </wp:inline>
        </w:drawing>
      </w:r>
    </w:p>
    <w:p w14:paraId="4D310B57" w14:textId="77777777" w:rsidR="00CF7F0D" w:rsidRDefault="00C466B7" w:rsidP="00C466B7">
      <w:pPr>
        <w:spacing w:after="120"/>
        <w:ind w:left="357"/>
        <w:jc w:val="both"/>
        <w:rPr>
          <w:rFonts w:ascii="Arial Narrow" w:hAnsi="Arial Narrow"/>
          <w:lang w:val="fr-FR"/>
        </w:rPr>
      </w:pPr>
      <w:r>
        <w:rPr>
          <w:noProof/>
          <w:lang w:val="fr-FR" w:eastAsia="fr-FR"/>
        </w:rPr>
        <w:drawing>
          <wp:inline distT="0" distB="0" distL="0" distR="0" wp14:anchorId="554856E4" wp14:editId="674CD35C">
            <wp:extent cx="5929865" cy="992743"/>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extLst>
                        <a:ext uri="{BEBA8EAE-BF5A-486C-A8C5-ECC9F3942E4B}">
                          <a14:imgProps xmlns:a14="http://schemas.microsoft.com/office/drawing/2010/main">
                            <a14:imgLayer r:embed="rId82">
                              <a14:imgEffect>
                                <a14:sharpenSoften amount="50000"/>
                              </a14:imgEffect>
                            </a14:imgLayer>
                          </a14:imgProps>
                        </a:ext>
                      </a:extLst>
                    </a:blip>
                    <a:srcRect l="42" r="1"/>
                    <a:stretch/>
                  </pic:blipFill>
                  <pic:spPr bwMode="auto">
                    <a:xfrm>
                      <a:off x="0" y="0"/>
                      <a:ext cx="5929864" cy="992743"/>
                    </a:xfrm>
                    <a:prstGeom prst="rect">
                      <a:avLst/>
                    </a:prstGeom>
                    <a:ln>
                      <a:noFill/>
                    </a:ln>
                    <a:extLst>
                      <a:ext uri="{53640926-AAD7-44D8-BBD7-CCE9431645EC}">
                        <a14:shadowObscured xmlns:a14="http://schemas.microsoft.com/office/drawing/2010/main"/>
                      </a:ext>
                    </a:extLst>
                  </pic:spPr>
                </pic:pic>
              </a:graphicData>
            </a:graphic>
          </wp:inline>
        </w:drawing>
      </w:r>
    </w:p>
    <w:p w14:paraId="6D8CE464" w14:textId="77777777" w:rsidR="0087481B" w:rsidRDefault="0087481B" w:rsidP="00110E36">
      <w:pPr>
        <w:spacing w:before="120" w:after="120"/>
        <w:ind w:left="357"/>
        <w:jc w:val="both"/>
        <w:rPr>
          <w:rFonts w:ascii="Arial Narrow" w:hAnsi="Arial Narrow"/>
          <w:lang w:val="fr-FR"/>
        </w:rPr>
      </w:pPr>
      <w:r>
        <w:rPr>
          <w:noProof/>
          <w:lang w:val="fr-FR" w:eastAsia="fr-FR"/>
        </w:rPr>
        <w:drawing>
          <wp:inline distT="0" distB="0" distL="0" distR="0" wp14:anchorId="7FCE4CC0" wp14:editId="09556384">
            <wp:extent cx="5972810" cy="2924175"/>
            <wp:effectExtent l="0" t="0" r="8890" b="9525"/>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email">
                      <a:extLst>
                        <a:ext uri="{BEBA8EAE-BF5A-486C-A8C5-ECC9F3942E4B}">
                          <a14:imgProps xmlns:a14="http://schemas.microsoft.com/office/drawing/2010/main">
                            <a14:imgLayer r:embed="rId84">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2924175"/>
                    </a:xfrm>
                    <a:prstGeom prst="rect">
                      <a:avLst/>
                    </a:prstGeom>
                  </pic:spPr>
                </pic:pic>
              </a:graphicData>
            </a:graphic>
          </wp:inline>
        </w:drawing>
      </w:r>
    </w:p>
    <w:p w14:paraId="5122BDB9" w14:textId="77777777" w:rsidR="0087481B" w:rsidRDefault="00C0496E" w:rsidP="00110E36">
      <w:pPr>
        <w:spacing w:before="120" w:after="120"/>
        <w:ind w:left="357"/>
        <w:jc w:val="both"/>
        <w:rPr>
          <w:rFonts w:ascii="Arial Narrow" w:hAnsi="Arial Narrow"/>
          <w:lang w:val="fr-FR"/>
        </w:rPr>
      </w:pPr>
      <w:r>
        <w:rPr>
          <w:noProof/>
          <w:lang w:val="fr-FR" w:eastAsia="fr-FR"/>
        </w:rPr>
        <w:lastRenderedPageBreak/>
        <w:drawing>
          <wp:inline distT="0" distB="0" distL="0" distR="0" wp14:anchorId="08E251AF" wp14:editId="2BD7726E">
            <wp:extent cx="5972810" cy="2805430"/>
            <wp:effectExtent l="0" t="0" r="8890" b="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email">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2805430"/>
                    </a:xfrm>
                    <a:prstGeom prst="rect">
                      <a:avLst/>
                    </a:prstGeom>
                  </pic:spPr>
                </pic:pic>
              </a:graphicData>
            </a:graphic>
          </wp:inline>
        </w:drawing>
      </w:r>
    </w:p>
    <w:p w14:paraId="3CD5438A" w14:textId="77777777" w:rsidR="005A00D2" w:rsidRDefault="00C466B7" w:rsidP="005A00D2">
      <w:pPr>
        <w:spacing w:before="120" w:after="0"/>
        <w:ind w:left="357"/>
        <w:jc w:val="both"/>
        <w:rPr>
          <w:rFonts w:ascii="Arial Narrow" w:hAnsi="Arial Narrow"/>
          <w:lang w:val="fr-FR"/>
        </w:rPr>
      </w:pPr>
      <w:r>
        <w:rPr>
          <w:rFonts w:ascii="Arial Narrow" w:hAnsi="Arial Narrow"/>
          <w:lang w:val="fr-FR"/>
        </w:rPr>
        <w:t>..</w:t>
      </w:r>
      <w:r w:rsidR="005A00D2">
        <w:rPr>
          <w:rFonts w:ascii="Arial Narrow" w:hAnsi="Arial Narrow"/>
          <w:lang w:val="fr-FR"/>
        </w:rPr>
        <w:t>./..</w:t>
      </w:r>
    </w:p>
    <w:p w14:paraId="5C8CDD19" w14:textId="77777777" w:rsidR="00C466B7" w:rsidRPr="00C466B7" w:rsidRDefault="00C466B7" w:rsidP="005A00D2">
      <w:pPr>
        <w:spacing w:before="120" w:after="0"/>
        <w:ind w:left="357"/>
        <w:jc w:val="both"/>
        <w:rPr>
          <w:rFonts w:ascii="Arial Narrow" w:hAnsi="Arial Narrow"/>
          <w:b/>
          <w:sz w:val="28"/>
          <w:lang w:val="fr-FR"/>
        </w:rPr>
      </w:pPr>
      <w:r w:rsidRPr="00C466B7">
        <w:rPr>
          <w:rFonts w:ascii="Arial Narrow" w:hAnsi="Arial Narrow"/>
          <w:b/>
          <w:sz w:val="28"/>
          <w:lang w:val="fr-FR"/>
        </w:rPr>
        <w:t xml:space="preserve">Valeurs du coefficient de réduction </w:t>
      </w:r>
      <w:r w:rsidRPr="00C466B7">
        <w:rPr>
          <w:rFonts w:ascii="Symbol" w:hAnsi="Symbol"/>
          <w:b/>
          <w:sz w:val="28"/>
          <w:lang w:val="fr-FR"/>
        </w:rPr>
        <w:t></w:t>
      </w:r>
      <w:r w:rsidRPr="00C466B7">
        <w:rPr>
          <w:rFonts w:ascii="Arial Narrow" w:hAnsi="Arial Narrow"/>
          <w:b/>
          <w:sz w:val="28"/>
          <w:lang w:val="fr-FR"/>
        </w:rPr>
        <w:t xml:space="preserve"> de flambement</w:t>
      </w:r>
    </w:p>
    <w:p w14:paraId="230AEB5D" w14:textId="77777777" w:rsidR="00C466B7" w:rsidRDefault="00C466B7" w:rsidP="006B2313">
      <w:pPr>
        <w:spacing w:after="0"/>
        <w:ind w:left="357"/>
        <w:jc w:val="both"/>
        <w:rPr>
          <w:rFonts w:ascii="Arial Narrow" w:hAnsi="Arial Narrow"/>
          <w:lang w:val="fr-FR"/>
        </w:rPr>
      </w:pPr>
      <w:r>
        <w:rPr>
          <w:noProof/>
          <w:lang w:val="fr-FR" w:eastAsia="fr-FR"/>
        </w:rPr>
        <w:drawing>
          <wp:inline distT="0" distB="0" distL="0" distR="0" wp14:anchorId="3CA064C0" wp14:editId="034DB7A3">
            <wp:extent cx="5972810" cy="3100705"/>
            <wp:effectExtent l="0" t="0" r="8890" b="4445"/>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72810" cy="3100705"/>
                    </a:xfrm>
                    <a:prstGeom prst="rect">
                      <a:avLst/>
                    </a:prstGeom>
                  </pic:spPr>
                </pic:pic>
              </a:graphicData>
            </a:graphic>
          </wp:inline>
        </w:drawing>
      </w:r>
    </w:p>
    <w:p w14:paraId="74F41C1C" w14:textId="77777777" w:rsidR="00C466B7" w:rsidRDefault="006B2313" w:rsidP="006B2313">
      <w:pPr>
        <w:spacing w:after="0"/>
        <w:ind w:left="357"/>
        <w:jc w:val="both"/>
        <w:rPr>
          <w:rFonts w:ascii="Arial Narrow" w:hAnsi="Arial Narrow"/>
          <w:lang w:val="fr-FR"/>
        </w:rPr>
      </w:pPr>
      <w:r w:rsidRPr="006B2313">
        <w:rPr>
          <w:rFonts w:ascii="Arial Narrow" w:hAnsi="Arial Narrow"/>
          <w:sz w:val="10"/>
          <w:lang w:val="fr-FR"/>
        </w:rPr>
        <w:t xml:space="preserve"> </w:t>
      </w:r>
      <w:r w:rsidR="00C466B7">
        <w:rPr>
          <w:noProof/>
          <w:lang w:val="fr-FR" w:eastAsia="fr-FR"/>
        </w:rPr>
        <w:drawing>
          <wp:inline distT="0" distB="0" distL="0" distR="0" wp14:anchorId="46203F38" wp14:editId="578A9B3D">
            <wp:extent cx="5960355" cy="1953273"/>
            <wp:effectExtent l="0" t="0" r="2540" b="889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a:ext>
                      </a:extLst>
                    </a:blip>
                    <a:srcRect/>
                    <a:stretch/>
                  </pic:blipFill>
                  <pic:spPr bwMode="auto">
                    <a:xfrm>
                      <a:off x="0" y="0"/>
                      <a:ext cx="5978776" cy="1959310"/>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hAnsi="Arial Narrow"/>
          <w:lang w:val="fr-FR"/>
        </w:rPr>
        <w:br w:type="column"/>
      </w:r>
      <w:r>
        <w:rPr>
          <w:noProof/>
          <w:lang w:val="fr-FR" w:eastAsia="fr-FR"/>
        </w:rPr>
        <w:lastRenderedPageBreak/>
        <w:drawing>
          <wp:inline distT="0" distB="0" distL="0" distR="0" wp14:anchorId="7635EC5E" wp14:editId="7B7267BF">
            <wp:extent cx="5976000" cy="1345785"/>
            <wp:effectExtent l="0" t="0" r="5715" b="6985"/>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a:ext>
                      </a:extLst>
                    </a:blip>
                    <a:srcRect/>
                    <a:stretch/>
                  </pic:blipFill>
                  <pic:spPr bwMode="auto">
                    <a:xfrm>
                      <a:off x="0" y="0"/>
                      <a:ext cx="5972810" cy="1345067"/>
                    </a:xfrm>
                    <a:prstGeom prst="rect">
                      <a:avLst/>
                    </a:prstGeom>
                    <a:ln>
                      <a:noFill/>
                    </a:ln>
                    <a:extLst>
                      <a:ext uri="{53640926-AAD7-44D8-BBD7-CCE9431645EC}">
                        <a14:shadowObscured xmlns:a14="http://schemas.microsoft.com/office/drawing/2010/main"/>
                      </a:ext>
                    </a:extLst>
                  </pic:spPr>
                </pic:pic>
              </a:graphicData>
            </a:graphic>
          </wp:inline>
        </w:drawing>
      </w:r>
    </w:p>
    <w:p w14:paraId="53E74965" w14:textId="77777777" w:rsidR="006B2313" w:rsidRDefault="006B2313" w:rsidP="006B2313">
      <w:pPr>
        <w:spacing w:after="0"/>
        <w:ind w:left="357"/>
        <w:jc w:val="both"/>
        <w:rPr>
          <w:rFonts w:ascii="Arial Narrow" w:hAnsi="Arial Narrow"/>
          <w:lang w:val="fr-FR"/>
        </w:rPr>
      </w:pPr>
      <w:r>
        <w:rPr>
          <w:noProof/>
          <w:lang w:val="fr-FR" w:eastAsia="fr-FR"/>
        </w:rPr>
        <w:drawing>
          <wp:inline distT="0" distB="0" distL="0" distR="0" wp14:anchorId="29A87C65" wp14:editId="6F031381">
            <wp:extent cx="5972810" cy="2616200"/>
            <wp:effectExtent l="0" t="0" r="889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72810" cy="2616200"/>
                    </a:xfrm>
                    <a:prstGeom prst="rect">
                      <a:avLst/>
                    </a:prstGeom>
                  </pic:spPr>
                </pic:pic>
              </a:graphicData>
            </a:graphic>
          </wp:inline>
        </w:drawing>
      </w:r>
    </w:p>
    <w:p w14:paraId="6AF77ED5" w14:textId="77777777" w:rsidR="006B2313" w:rsidRDefault="006B2313" w:rsidP="006B2313">
      <w:pPr>
        <w:spacing w:after="0"/>
        <w:ind w:left="357"/>
        <w:jc w:val="both"/>
        <w:rPr>
          <w:rFonts w:ascii="Arial Narrow" w:hAnsi="Arial Narrow"/>
          <w:lang w:val="fr-FR"/>
        </w:rPr>
      </w:pPr>
      <w:r>
        <w:rPr>
          <w:noProof/>
          <w:lang w:val="fr-FR" w:eastAsia="fr-FR"/>
        </w:rPr>
        <w:drawing>
          <wp:inline distT="0" distB="0" distL="0" distR="0" wp14:anchorId="38B9F8E1" wp14:editId="64102549">
            <wp:extent cx="5972810" cy="3059430"/>
            <wp:effectExtent l="0" t="0" r="8890" b="762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72810" cy="3059430"/>
                    </a:xfrm>
                    <a:prstGeom prst="rect">
                      <a:avLst/>
                    </a:prstGeom>
                  </pic:spPr>
                </pic:pic>
              </a:graphicData>
            </a:graphic>
          </wp:inline>
        </w:drawing>
      </w:r>
    </w:p>
    <w:p w14:paraId="33C994BC" w14:textId="77777777" w:rsidR="006B2313" w:rsidRDefault="006B2313" w:rsidP="006B2313">
      <w:pPr>
        <w:spacing w:after="0"/>
        <w:ind w:left="357"/>
        <w:jc w:val="both"/>
        <w:rPr>
          <w:rFonts w:ascii="Arial Narrow" w:hAnsi="Arial Narrow"/>
          <w:lang w:val="fr-FR"/>
        </w:rPr>
      </w:pPr>
      <w:r>
        <w:rPr>
          <w:noProof/>
          <w:lang w:val="fr-FR" w:eastAsia="fr-FR"/>
        </w:rPr>
        <w:drawing>
          <wp:inline distT="0" distB="0" distL="0" distR="0" wp14:anchorId="439DF9B4" wp14:editId="5A73513C">
            <wp:extent cx="5972810" cy="1268095"/>
            <wp:effectExtent l="0" t="0" r="8890" b="8255"/>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72810" cy="1268095"/>
                    </a:xfrm>
                    <a:prstGeom prst="rect">
                      <a:avLst/>
                    </a:prstGeom>
                  </pic:spPr>
                </pic:pic>
              </a:graphicData>
            </a:graphic>
          </wp:inline>
        </w:drawing>
      </w:r>
    </w:p>
    <w:p w14:paraId="575BC4BD" w14:textId="77777777" w:rsidR="006B2313" w:rsidRDefault="006B2313" w:rsidP="00BC3C5F">
      <w:pPr>
        <w:spacing w:after="0"/>
        <w:ind w:left="357"/>
        <w:jc w:val="both"/>
        <w:rPr>
          <w:rFonts w:ascii="Arial Narrow" w:hAnsi="Arial Narrow"/>
          <w:lang w:val="fr-FR"/>
        </w:rPr>
      </w:pPr>
      <w:r>
        <w:rPr>
          <w:rFonts w:ascii="Arial Narrow" w:hAnsi="Arial Narrow"/>
          <w:lang w:val="fr-FR"/>
        </w:rPr>
        <w:br w:type="page"/>
      </w:r>
      <w:r w:rsidR="00BC3C5F">
        <w:rPr>
          <w:noProof/>
          <w:lang w:val="fr-FR" w:eastAsia="fr-FR"/>
        </w:rPr>
        <w:lastRenderedPageBreak/>
        <w:drawing>
          <wp:inline distT="0" distB="0" distL="0" distR="0" wp14:anchorId="61272C52" wp14:editId="15006455">
            <wp:extent cx="5967663" cy="750771"/>
            <wp:effectExtent l="0" t="0" r="0" b="0"/>
            <wp:docPr id="2221" name="Imag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cstate="print">
                      <a:extLst>
                        <a:ext uri="{28A0092B-C50C-407E-A947-70E740481C1C}">
                          <a14:useLocalDpi xmlns:a14="http://schemas.microsoft.com/office/drawing/2010/main"/>
                        </a:ext>
                      </a:extLst>
                    </a:blip>
                    <a:srcRect/>
                    <a:stretch/>
                  </pic:blipFill>
                  <pic:spPr bwMode="auto">
                    <a:xfrm>
                      <a:off x="0" y="0"/>
                      <a:ext cx="5972810" cy="751419"/>
                    </a:xfrm>
                    <a:prstGeom prst="rect">
                      <a:avLst/>
                    </a:prstGeom>
                    <a:ln>
                      <a:noFill/>
                    </a:ln>
                    <a:extLst>
                      <a:ext uri="{53640926-AAD7-44D8-BBD7-CCE9431645EC}">
                        <a14:shadowObscured xmlns:a14="http://schemas.microsoft.com/office/drawing/2010/main"/>
                      </a:ext>
                    </a:extLst>
                  </pic:spPr>
                </pic:pic>
              </a:graphicData>
            </a:graphic>
          </wp:inline>
        </w:drawing>
      </w:r>
    </w:p>
    <w:p w14:paraId="76977BB2" w14:textId="77777777" w:rsidR="006B2313" w:rsidRDefault="006B2313" w:rsidP="006B2313">
      <w:pPr>
        <w:spacing w:after="0"/>
        <w:ind w:left="357"/>
        <w:jc w:val="both"/>
        <w:rPr>
          <w:rFonts w:ascii="Arial Narrow" w:hAnsi="Arial Narrow"/>
          <w:lang w:val="fr-FR"/>
        </w:rPr>
      </w:pPr>
      <w:r>
        <w:rPr>
          <w:noProof/>
          <w:lang w:val="fr-FR" w:eastAsia="fr-FR"/>
        </w:rPr>
        <w:drawing>
          <wp:inline distT="0" distB="0" distL="0" distR="0" wp14:anchorId="35CA5441" wp14:editId="4B15DC2E">
            <wp:extent cx="5972810" cy="3175000"/>
            <wp:effectExtent l="0" t="0" r="8890" b="6350"/>
            <wp:docPr id="2215" name="Imag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72810" cy="3175000"/>
                    </a:xfrm>
                    <a:prstGeom prst="rect">
                      <a:avLst/>
                    </a:prstGeom>
                  </pic:spPr>
                </pic:pic>
              </a:graphicData>
            </a:graphic>
          </wp:inline>
        </w:drawing>
      </w:r>
    </w:p>
    <w:p w14:paraId="2C71513A" w14:textId="77777777" w:rsidR="006B2313" w:rsidRDefault="006B2313" w:rsidP="006B2313">
      <w:pPr>
        <w:spacing w:after="0"/>
        <w:ind w:left="357"/>
        <w:jc w:val="both"/>
        <w:rPr>
          <w:rFonts w:ascii="Arial Narrow" w:hAnsi="Arial Narrow"/>
          <w:lang w:val="fr-FR"/>
        </w:rPr>
      </w:pPr>
      <w:r>
        <w:rPr>
          <w:noProof/>
          <w:lang w:val="fr-FR" w:eastAsia="fr-FR"/>
        </w:rPr>
        <w:drawing>
          <wp:inline distT="0" distB="0" distL="0" distR="0" wp14:anchorId="15F8D32B" wp14:editId="20ACBF9B">
            <wp:extent cx="5972810" cy="1286510"/>
            <wp:effectExtent l="0" t="0" r="8890" b="8890"/>
            <wp:docPr id="2216" name="Imag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72810" cy="1286510"/>
                    </a:xfrm>
                    <a:prstGeom prst="rect">
                      <a:avLst/>
                    </a:prstGeom>
                  </pic:spPr>
                </pic:pic>
              </a:graphicData>
            </a:graphic>
          </wp:inline>
        </w:drawing>
      </w:r>
    </w:p>
    <w:p w14:paraId="1245F7C3" w14:textId="77777777" w:rsidR="001C1D73" w:rsidRDefault="001C1D73" w:rsidP="006B2313">
      <w:pPr>
        <w:spacing w:after="0"/>
        <w:ind w:left="357"/>
        <w:jc w:val="both"/>
        <w:rPr>
          <w:rFonts w:ascii="Arial Narrow" w:hAnsi="Arial Narrow"/>
          <w:lang w:val="fr-FR"/>
        </w:rPr>
      </w:pPr>
      <w:r>
        <w:rPr>
          <w:noProof/>
          <w:lang w:val="fr-FR" w:eastAsia="fr-FR"/>
        </w:rPr>
        <w:drawing>
          <wp:inline distT="0" distB="0" distL="0" distR="0" wp14:anchorId="29994D67" wp14:editId="1E3F708E">
            <wp:extent cx="5967662" cy="3262964"/>
            <wp:effectExtent l="0" t="0" r="0" b="0"/>
            <wp:docPr id="2222" name="Imag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extLst>
                        <a:ext uri="{28A0092B-C50C-407E-A947-70E740481C1C}">
                          <a14:useLocalDpi xmlns:a14="http://schemas.microsoft.com/office/drawing/2010/main"/>
                        </a:ext>
                      </a:extLst>
                    </a:blip>
                    <a:srcRect/>
                    <a:stretch/>
                  </pic:blipFill>
                  <pic:spPr bwMode="auto">
                    <a:xfrm>
                      <a:off x="0" y="0"/>
                      <a:ext cx="5972810" cy="3265779"/>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hAnsi="Arial Narrow"/>
          <w:lang w:val="fr-FR"/>
        </w:rPr>
        <w:br w:type="column"/>
      </w:r>
      <w:r>
        <w:rPr>
          <w:noProof/>
          <w:lang w:val="fr-FR" w:eastAsia="fr-FR"/>
        </w:rPr>
        <w:lastRenderedPageBreak/>
        <w:drawing>
          <wp:inline distT="0" distB="0" distL="0" distR="0" wp14:anchorId="6EAF2F12" wp14:editId="02CDC9DC">
            <wp:extent cx="5967662" cy="779646"/>
            <wp:effectExtent l="0" t="0" r="0" b="1905"/>
            <wp:docPr id="2225" name="Imag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cstate="print">
                      <a:extLst>
                        <a:ext uri="{28A0092B-C50C-407E-A947-70E740481C1C}">
                          <a14:useLocalDpi xmlns:a14="http://schemas.microsoft.com/office/drawing/2010/main"/>
                        </a:ext>
                      </a:extLst>
                    </a:blip>
                    <a:srcRect/>
                    <a:stretch/>
                  </pic:blipFill>
                  <pic:spPr bwMode="auto">
                    <a:xfrm>
                      <a:off x="0" y="0"/>
                      <a:ext cx="5972810" cy="780319"/>
                    </a:xfrm>
                    <a:prstGeom prst="rect">
                      <a:avLst/>
                    </a:prstGeom>
                    <a:ln>
                      <a:noFill/>
                    </a:ln>
                    <a:extLst>
                      <a:ext uri="{53640926-AAD7-44D8-BBD7-CCE9431645EC}">
                        <a14:shadowObscured xmlns:a14="http://schemas.microsoft.com/office/drawing/2010/main"/>
                      </a:ext>
                    </a:extLst>
                  </pic:spPr>
                </pic:pic>
              </a:graphicData>
            </a:graphic>
          </wp:inline>
        </w:drawing>
      </w:r>
    </w:p>
    <w:p w14:paraId="213EB794" w14:textId="77777777" w:rsidR="006B2313" w:rsidRDefault="001C1D73" w:rsidP="006B2313">
      <w:pPr>
        <w:spacing w:after="0"/>
        <w:ind w:left="357"/>
        <w:jc w:val="both"/>
        <w:rPr>
          <w:rFonts w:ascii="Arial Narrow" w:hAnsi="Arial Narrow"/>
          <w:lang w:val="fr-FR"/>
        </w:rPr>
      </w:pPr>
      <w:r>
        <w:rPr>
          <w:noProof/>
          <w:lang w:val="fr-FR" w:eastAsia="fr-FR"/>
        </w:rPr>
        <w:drawing>
          <wp:inline distT="0" distB="0" distL="0" distR="0" wp14:anchorId="1311D591" wp14:editId="2BC5C155">
            <wp:extent cx="5972810" cy="3213735"/>
            <wp:effectExtent l="0" t="0" r="8890" b="5715"/>
            <wp:docPr id="2223" name="Imag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72810" cy="3213735"/>
                    </a:xfrm>
                    <a:prstGeom prst="rect">
                      <a:avLst/>
                    </a:prstGeom>
                  </pic:spPr>
                </pic:pic>
              </a:graphicData>
            </a:graphic>
          </wp:inline>
        </w:drawing>
      </w:r>
    </w:p>
    <w:p w14:paraId="7E156408" w14:textId="77777777" w:rsidR="001C1D73" w:rsidRDefault="001C1D73" w:rsidP="006B2313">
      <w:pPr>
        <w:spacing w:after="0"/>
        <w:ind w:left="357"/>
        <w:jc w:val="both"/>
        <w:rPr>
          <w:rFonts w:ascii="Arial Narrow" w:hAnsi="Arial Narrow"/>
          <w:lang w:val="fr-FR"/>
        </w:rPr>
      </w:pPr>
      <w:r>
        <w:rPr>
          <w:noProof/>
          <w:lang w:val="fr-FR" w:eastAsia="fr-FR"/>
        </w:rPr>
        <w:drawing>
          <wp:inline distT="0" distB="0" distL="0" distR="0" wp14:anchorId="213DFBF0" wp14:editId="5C96AD80">
            <wp:extent cx="5972810" cy="2261235"/>
            <wp:effectExtent l="0" t="0" r="8890" b="5715"/>
            <wp:docPr id="2224" name="Imag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72810" cy="2261235"/>
                    </a:xfrm>
                    <a:prstGeom prst="rect">
                      <a:avLst/>
                    </a:prstGeom>
                  </pic:spPr>
                </pic:pic>
              </a:graphicData>
            </a:graphic>
          </wp:inline>
        </w:drawing>
      </w:r>
    </w:p>
    <w:p w14:paraId="15AB7AC0" w14:textId="77777777" w:rsidR="005A00D2" w:rsidRDefault="005A00D2">
      <w:pPr>
        <w:widowControl/>
        <w:spacing w:after="0" w:line="240" w:lineRule="auto"/>
        <w:rPr>
          <w:rFonts w:ascii="Arial Narrow" w:eastAsia="Times New Roman" w:hAnsi="Arial Narrow" w:cs="Times New Roman"/>
          <w:b/>
          <w:bCs/>
          <w:color w:val="000000"/>
          <w:sz w:val="28"/>
          <w:szCs w:val="28"/>
          <w:lang w:val="fr-FR"/>
        </w:rPr>
      </w:pPr>
      <w:r w:rsidRPr="009768C4">
        <w:rPr>
          <w:rFonts w:ascii="Arial Narrow" w:hAnsi="Arial Narrow"/>
          <w:b/>
          <w:bCs/>
          <w:sz w:val="28"/>
          <w:szCs w:val="28"/>
          <w:lang w:val="fr-FR"/>
        </w:rPr>
        <w:br w:type="page"/>
      </w:r>
    </w:p>
    <w:p w14:paraId="6E90C454" w14:textId="77777777" w:rsidR="005A00D2" w:rsidRPr="000A3B05" w:rsidRDefault="00441220" w:rsidP="005A00D2">
      <w:pPr>
        <w:pStyle w:val="Default"/>
        <w:rPr>
          <w:rFonts w:ascii="Arial Narrow" w:hAnsi="Arial Narrow"/>
          <w:b/>
          <w:bCs/>
          <w:sz w:val="28"/>
          <w:szCs w:val="28"/>
        </w:rPr>
      </w:pPr>
      <w:r>
        <w:rPr>
          <w:rFonts w:ascii="Arial Narrow" w:hAnsi="Arial Narrow"/>
          <w:b/>
          <w:bCs/>
          <w:sz w:val="28"/>
          <w:szCs w:val="28"/>
        </w:rPr>
        <w:lastRenderedPageBreak/>
        <w:t>7</w:t>
      </w:r>
      <w:r w:rsidR="005A00D2" w:rsidRPr="000A3B05">
        <w:rPr>
          <w:rFonts w:ascii="Arial Narrow" w:hAnsi="Arial Narrow"/>
          <w:b/>
          <w:bCs/>
          <w:sz w:val="28"/>
          <w:szCs w:val="28"/>
        </w:rPr>
        <w:t xml:space="preserve">. </w:t>
      </w:r>
      <w:r w:rsidR="005A00D2">
        <w:rPr>
          <w:rFonts w:ascii="Arial Narrow" w:hAnsi="Arial Narrow"/>
          <w:b/>
          <w:bCs/>
          <w:sz w:val="28"/>
          <w:szCs w:val="28"/>
        </w:rPr>
        <w:t>ÉTATS LIMITES DE SERVICE</w:t>
      </w:r>
    </w:p>
    <w:p w14:paraId="42C8CDA4" w14:textId="77777777" w:rsidR="005A00D2" w:rsidRDefault="005A00D2" w:rsidP="005A00D2">
      <w:pPr>
        <w:spacing w:after="120"/>
        <w:ind w:left="357"/>
        <w:jc w:val="both"/>
        <w:rPr>
          <w:rFonts w:ascii="Arial Narrow" w:hAnsi="Arial Narrow"/>
          <w:lang w:val="fr-FR"/>
        </w:rPr>
      </w:pPr>
      <w:r>
        <w:rPr>
          <w:rFonts w:ascii="Arial Narrow" w:hAnsi="Arial Narrow"/>
          <w:lang w:val="fr-FR"/>
        </w:rPr>
        <w:t>../..</w:t>
      </w:r>
    </w:p>
    <w:p w14:paraId="2C85E1A0"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before="120" w:after="60"/>
        <w:jc w:val="both"/>
        <w:rPr>
          <w:rFonts w:ascii="Arial Narrow" w:hAnsi="Arial Narrow"/>
          <w:b/>
          <w:bCs/>
          <w:iCs/>
          <w:lang w:val="fr-FR"/>
        </w:rPr>
      </w:pPr>
      <w:r w:rsidRPr="00976472">
        <w:rPr>
          <w:rFonts w:ascii="Arial Narrow" w:hAnsi="Arial Narrow"/>
          <w:b/>
          <w:bCs/>
          <w:iCs/>
          <w:lang w:val="fr-FR"/>
        </w:rPr>
        <w:t>7.2 - Etats limites de service pour les bâtiments</w:t>
      </w:r>
    </w:p>
    <w:p w14:paraId="272D70D2"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b/>
          <w:bCs/>
          <w:i/>
          <w:lang w:val="fr-FR"/>
        </w:rPr>
      </w:pPr>
      <w:bookmarkStart w:id="7" w:name="_Toc294015136"/>
      <w:bookmarkStart w:id="8" w:name="_Toc295073404"/>
      <w:r w:rsidRPr="00976472">
        <w:rPr>
          <w:rFonts w:ascii="Arial Narrow" w:hAnsi="Arial Narrow"/>
          <w:b/>
          <w:bCs/>
          <w:i/>
          <w:lang w:val="fr-FR"/>
        </w:rPr>
        <w:t>7.2.1 - Flèches verticales</w:t>
      </w:r>
      <w:bookmarkEnd w:id="7"/>
      <w:bookmarkEnd w:id="8"/>
    </w:p>
    <w:p w14:paraId="154DFCE3"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60"/>
        <w:jc w:val="both"/>
        <w:rPr>
          <w:rFonts w:ascii="Arial Narrow" w:hAnsi="Arial Narrow"/>
          <w:lang w:val="fr-FR"/>
        </w:rPr>
      </w:pPr>
      <w:r w:rsidRPr="00976472">
        <w:rPr>
          <w:rFonts w:ascii="Arial Narrow" w:hAnsi="Arial Narrow"/>
          <w:lang w:val="fr-FR"/>
        </w:rPr>
        <w:t>(</w:t>
      </w:r>
      <w:proofErr w:type="gramStart"/>
      <w:r w:rsidRPr="00976472">
        <w:rPr>
          <w:rFonts w:ascii="Arial Narrow" w:hAnsi="Arial Narrow"/>
          <w:lang w:val="fr-FR"/>
        </w:rPr>
        <w:t>1)B</w:t>
      </w:r>
      <w:proofErr w:type="gramEnd"/>
      <w:r w:rsidRPr="00976472">
        <w:rPr>
          <w:rFonts w:ascii="Arial Narrow" w:hAnsi="Arial Narrow"/>
          <w:lang w:val="fr-FR"/>
        </w:rPr>
        <w:t xml:space="preserve"> En référence à l’EN 1990 – Annexe A1.4, il convient que les limites pour les flèches verticales définies à la figure A1.1 soient spécifiées pour chaque projet et convenues avec le client.</w:t>
      </w:r>
    </w:p>
    <w:p w14:paraId="6BEB46B6"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60"/>
        <w:jc w:val="both"/>
        <w:rPr>
          <w:rFonts w:ascii="Arial Narrow" w:hAnsi="Arial Narrow"/>
          <w:lang w:val="fr-FR"/>
        </w:rPr>
      </w:pPr>
      <w:r w:rsidRPr="00976472">
        <w:rPr>
          <w:rFonts w:ascii="Arial Narrow" w:hAnsi="Arial Narrow"/>
          <w:u w:val="single"/>
          <w:lang w:val="fr-FR"/>
        </w:rPr>
        <w:t>NOTE B</w:t>
      </w:r>
      <w:r w:rsidRPr="00976472">
        <w:rPr>
          <w:rFonts w:ascii="Arial Narrow" w:hAnsi="Arial Narrow"/>
          <w:lang w:val="fr-FR"/>
        </w:rPr>
        <w:t> : L’Annexe Nationale peut spécifier ces limites – voir clause 7.2.1(</w:t>
      </w:r>
      <w:proofErr w:type="gramStart"/>
      <w:r w:rsidRPr="00976472">
        <w:rPr>
          <w:rFonts w:ascii="Arial Narrow" w:hAnsi="Arial Narrow"/>
          <w:lang w:val="fr-FR"/>
        </w:rPr>
        <w:t>1)B</w:t>
      </w:r>
      <w:proofErr w:type="gramEnd"/>
      <w:r w:rsidRPr="00976472">
        <w:rPr>
          <w:rFonts w:ascii="Arial Narrow" w:hAnsi="Arial Narrow"/>
          <w:lang w:val="fr-FR"/>
        </w:rPr>
        <w:t xml:space="preserve"> suivante.</w:t>
      </w:r>
    </w:p>
    <w:p w14:paraId="3C04A170"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b/>
          <w:u w:val="single"/>
          <w:lang w:val="fr-FR"/>
        </w:rPr>
      </w:pPr>
      <w:r w:rsidRPr="00976472">
        <w:rPr>
          <w:rFonts w:ascii="Arial Narrow" w:hAnsi="Arial Narrow"/>
          <w:b/>
          <w:u w:val="single"/>
          <w:lang w:val="fr-FR"/>
        </w:rPr>
        <w:t>Clause 7.2.1 (</w:t>
      </w:r>
      <w:proofErr w:type="gramStart"/>
      <w:r w:rsidRPr="00976472">
        <w:rPr>
          <w:rFonts w:ascii="Arial Narrow" w:hAnsi="Arial Narrow"/>
          <w:b/>
          <w:u w:val="single"/>
          <w:lang w:val="fr-FR"/>
        </w:rPr>
        <w:t>1)B</w:t>
      </w:r>
      <w:proofErr w:type="gramEnd"/>
      <w:r w:rsidRPr="00976472">
        <w:rPr>
          <w:rFonts w:ascii="Arial Narrow" w:hAnsi="Arial Narrow"/>
          <w:b/>
          <w:u w:val="single"/>
          <w:lang w:val="fr-FR"/>
        </w:rPr>
        <w:t xml:space="preserve"> – flèches verticales</w:t>
      </w:r>
      <w:r w:rsidRPr="00976472">
        <w:rPr>
          <w:rFonts w:ascii="Arial Narrow" w:hAnsi="Arial Narrow"/>
          <w:b/>
          <w:lang w:val="fr-FR"/>
        </w:rPr>
        <w:t> :</w:t>
      </w:r>
    </w:p>
    <w:p w14:paraId="18B22021"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60"/>
        <w:jc w:val="both"/>
        <w:rPr>
          <w:rFonts w:ascii="Arial Narrow" w:hAnsi="Arial Narrow"/>
          <w:lang w:val="fr-FR"/>
        </w:rPr>
      </w:pPr>
      <w:r w:rsidRPr="00976472">
        <w:rPr>
          <w:rFonts w:ascii="Arial Narrow" w:hAnsi="Arial Narrow"/>
          <w:lang w:val="fr-FR"/>
        </w:rPr>
        <w:t>(1) Les notations des valeurs limites de flèches indiquées ci-après sont représentées sur la figure 1 dans le cas de la poutre simplement appuyée.</w:t>
      </w:r>
    </w:p>
    <w:bookmarkStart w:id="9" w:name="_MON_1255938838"/>
    <w:bookmarkStart w:id="10" w:name="_MON_1255940063"/>
    <w:bookmarkStart w:id="11" w:name="_MON_1252820388"/>
    <w:bookmarkEnd w:id="9"/>
    <w:bookmarkEnd w:id="10"/>
    <w:bookmarkEnd w:id="11"/>
    <w:bookmarkStart w:id="12" w:name="_MON_1253606342"/>
    <w:bookmarkEnd w:id="12"/>
    <w:p w14:paraId="04874EAF" w14:textId="77777777" w:rsidR="00441220" w:rsidRDefault="00441220" w:rsidP="00441220">
      <w:pPr>
        <w:pBdr>
          <w:top w:val="single" w:sz="4" w:space="1" w:color="auto"/>
          <w:left w:val="single" w:sz="4" w:space="4" w:color="auto"/>
          <w:bottom w:val="single" w:sz="4" w:space="1" w:color="auto"/>
          <w:right w:val="single" w:sz="4" w:space="4" w:color="auto"/>
        </w:pBdr>
        <w:spacing w:after="0"/>
        <w:jc w:val="center"/>
        <w:rPr>
          <w:rFonts w:ascii="Arial Narrow" w:hAnsi="Arial Narrow"/>
          <w:sz w:val="24"/>
          <w:lang w:val="fr-FR"/>
        </w:rPr>
      </w:pPr>
      <w:r w:rsidRPr="0077650B">
        <w:rPr>
          <w:rFonts w:ascii="Arial Narrow" w:hAnsi="Arial Narrow"/>
          <w:sz w:val="24"/>
          <w:lang w:val="fr-FR"/>
        </w:rPr>
        <w:object w:dxaOrig="8714" w:dyaOrig="1395" w14:anchorId="5764F0C8">
          <v:shape id="_x0000_i1027" type="#_x0000_t75" style="width:418.25pt;height:66.8pt" o:ole="">
            <v:imagedata r:id="rId100" o:title=""/>
          </v:shape>
          <o:OLEObject Type="Embed" ProgID="Word.Picture.8" ShapeID="_x0000_i1027" DrawAspect="Content" ObjectID="_1702883901" r:id="rId101"/>
        </w:object>
      </w:r>
    </w:p>
    <w:p w14:paraId="55E247FF"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rPr>
          <w:rFonts w:ascii="Arial Narrow" w:hAnsi="Arial Narrow"/>
          <w:lang w:val="fr-FR"/>
        </w:rPr>
      </w:pPr>
      <w:proofErr w:type="gramStart"/>
      <w:r w:rsidRPr="00976472">
        <w:rPr>
          <w:rFonts w:ascii="Arial Narrow" w:hAnsi="Arial Narrow"/>
          <w:bCs/>
          <w:lang w:val="fr-FR"/>
        </w:rPr>
        <w:t>w</w:t>
      </w:r>
      <w:proofErr w:type="gramEnd"/>
      <w:r w:rsidRPr="00976472">
        <w:rPr>
          <w:rFonts w:ascii="Arial Narrow" w:hAnsi="Arial Narrow"/>
          <w:bCs/>
          <w:vertAlign w:val="subscript"/>
          <w:lang w:val="fr-FR"/>
        </w:rPr>
        <w:t>1</w:t>
      </w:r>
      <w:r w:rsidRPr="00976472">
        <w:rPr>
          <w:rFonts w:ascii="Arial Narrow" w:hAnsi="Arial Narrow"/>
          <w:lang w:val="fr-FR"/>
        </w:rPr>
        <w:t xml:space="preserve"> : </w:t>
      </w:r>
      <w:r w:rsidRPr="00976472">
        <w:rPr>
          <w:rFonts w:ascii="Arial Narrow" w:hAnsi="Arial Narrow"/>
          <w:lang w:val="fr-FR"/>
        </w:rPr>
        <w:tab/>
        <w:t>Flèche due aux charges permanentes ;</w:t>
      </w:r>
    </w:p>
    <w:p w14:paraId="64F0D2DB"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bCs/>
          <w:lang w:val="fr-FR"/>
        </w:rPr>
      </w:pPr>
      <w:proofErr w:type="gramStart"/>
      <w:r w:rsidRPr="00976472">
        <w:rPr>
          <w:rFonts w:ascii="Arial Narrow" w:hAnsi="Arial Narrow"/>
          <w:bCs/>
          <w:lang w:val="fr-FR"/>
        </w:rPr>
        <w:t>w</w:t>
      </w:r>
      <w:proofErr w:type="gramEnd"/>
      <w:r w:rsidRPr="00976472">
        <w:rPr>
          <w:rFonts w:ascii="Arial Narrow" w:hAnsi="Arial Narrow"/>
          <w:bCs/>
          <w:vertAlign w:val="subscript"/>
          <w:lang w:val="fr-FR"/>
        </w:rPr>
        <w:t>3</w:t>
      </w:r>
      <w:r w:rsidRPr="00976472">
        <w:rPr>
          <w:rFonts w:ascii="Arial Narrow" w:hAnsi="Arial Narrow"/>
          <w:bCs/>
          <w:lang w:val="fr-FR"/>
        </w:rPr>
        <w:t xml:space="preserve"> : </w:t>
      </w:r>
      <w:r w:rsidRPr="00976472">
        <w:rPr>
          <w:rFonts w:ascii="Arial Narrow" w:hAnsi="Arial Narrow"/>
          <w:bCs/>
          <w:lang w:val="fr-FR"/>
        </w:rPr>
        <w:tab/>
        <w:t>Flèche due aux actions variables ;</w:t>
      </w:r>
    </w:p>
    <w:p w14:paraId="05D617DE"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bCs/>
          <w:lang w:val="fr-FR"/>
        </w:rPr>
      </w:pPr>
      <w:proofErr w:type="gramStart"/>
      <w:r w:rsidRPr="00976472">
        <w:rPr>
          <w:rFonts w:ascii="Arial Narrow" w:hAnsi="Arial Narrow"/>
          <w:bCs/>
          <w:lang w:val="fr-FR"/>
        </w:rPr>
        <w:t>w</w:t>
      </w:r>
      <w:r w:rsidRPr="00976472">
        <w:rPr>
          <w:rFonts w:ascii="Arial Narrow" w:hAnsi="Arial Narrow"/>
          <w:bCs/>
          <w:vertAlign w:val="subscript"/>
          <w:lang w:val="fr-FR"/>
        </w:rPr>
        <w:t>c</w:t>
      </w:r>
      <w:proofErr w:type="gramEnd"/>
      <w:r w:rsidRPr="00976472">
        <w:rPr>
          <w:rFonts w:ascii="Arial Narrow" w:hAnsi="Arial Narrow"/>
          <w:bCs/>
          <w:lang w:val="fr-FR"/>
        </w:rPr>
        <w:t xml:space="preserve"> : </w:t>
      </w:r>
      <w:r w:rsidRPr="00976472">
        <w:rPr>
          <w:rFonts w:ascii="Arial Narrow" w:hAnsi="Arial Narrow"/>
          <w:bCs/>
          <w:lang w:val="fr-FR"/>
        </w:rPr>
        <w:tab/>
        <w:t>Contreflèche dans l’élément structural non chargé.</w:t>
      </w:r>
    </w:p>
    <w:p w14:paraId="015E603E"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lang w:val="fr-FR"/>
        </w:rPr>
      </w:pPr>
      <w:r w:rsidRPr="00976472">
        <w:rPr>
          <w:rFonts w:ascii="Arial Narrow" w:hAnsi="Arial Narrow"/>
          <w:lang w:val="fr-FR"/>
        </w:rPr>
        <w:t>Ces flèches permettent de déterminer :</w:t>
      </w:r>
    </w:p>
    <w:p w14:paraId="1C9ECDAB"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vertAlign w:val="subscript"/>
          <w:lang w:val="fr-FR"/>
        </w:rPr>
      </w:pPr>
      <w:r w:rsidRPr="00976472">
        <w:rPr>
          <w:rFonts w:ascii="Arial Narrow" w:hAnsi="Arial Narrow"/>
          <w:lang w:val="fr-FR"/>
        </w:rPr>
        <w:t>La flèche totale</w:t>
      </w:r>
      <w:r w:rsidRPr="00976472">
        <w:rPr>
          <w:rFonts w:ascii="Arial Narrow" w:hAnsi="Arial Narrow"/>
          <w:lang w:val="fr-FR"/>
        </w:rPr>
        <w:tab/>
      </w:r>
      <w:r w:rsidRPr="00976472">
        <w:rPr>
          <w:rFonts w:ascii="Arial Narrow" w:hAnsi="Arial Narrow"/>
          <w:lang w:val="fr-FR"/>
        </w:rPr>
        <w:tab/>
      </w:r>
      <w:r w:rsidRPr="00976472">
        <w:rPr>
          <w:rFonts w:ascii="Arial Narrow" w:hAnsi="Arial Narrow"/>
          <w:lang w:val="fr-FR"/>
        </w:rPr>
        <w:tab/>
      </w:r>
      <w:r w:rsidRPr="00976472">
        <w:rPr>
          <w:rFonts w:ascii="Arial Narrow" w:hAnsi="Arial Narrow"/>
          <w:lang w:val="fr-FR"/>
        </w:rPr>
        <w:tab/>
      </w:r>
      <w:r w:rsidRPr="00976472">
        <w:rPr>
          <w:rFonts w:ascii="Arial Narrow" w:hAnsi="Arial Narrow"/>
          <w:lang w:val="fr-FR"/>
        </w:rPr>
        <w:tab/>
      </w:r>
      <w:r w:rsidRPr="00976472">
        <w:rPr>
          <w:rFonts w:ascii="Arial Narrow" w:hAnsi="Arial Narrow"/>
          <w:lang w:val="fr-FR"/>
        </w:rPr>
        <w:tab/>
        <w:t>w</w:t>
      </w:r>
      <w:r w:rsidRPr="00976472">
        <w:rPr>
          <w:rFonts w:ascii="Arial Narrow" w:hAnsi="Arial Narrow"/>
          <w:vertAlign w:val="subscript"/>
          <w:lang w:val="fr-FR"/>
        </w:rPr>
        <w:t>tot =</w:t>
      </w:r>
      <w:r w:rsidRPr="00976472">
        <w:rPr>
          <w:rFonts w:ascii="Arial Narrow" w:hAnsi="Arial Narrow"/>
          <w:lang w:val="fr-FR"/>
        </w:rPr>
        <w:t xml:space="preserve"> w</w:t>
      </w:r>
      <w:r w:rsidRPr="00976472">
        <w:rPr>
          <w:rFonts w:ascii="Arial Narrow" w:hAnsi="Arial Narrow"/>
          <w:vertAlign w:val="subscript"/>
          <w:lang w:val="fr-FR"/>
        </w:rPr>
        <w:t>1</w:t>
      </w:r>
      <w:r w:rsidRPr="00976472">
        <w:rPr>
          <w:rFonts w:ascii="Arial Narrow" w:hAnsi="Arial Narrow"/>
          <w:lang w:val="fr-FR"/>
        </w:rPr>
        <w:t xml:space="preserve"> + w</w:t>
      </w:r>
      <w:r w:rsidRPr="00976472">
        <w:rPr>
          <w:rFonts w:ascii="Arial Narrow" w:hAnsi="Arial Narrow"/>
          <w:vertAlign w:val="subscript"/>
          <w:lang w:val="fr-FR"/>
        </w:rPr>
        <w:t>3</w:t>
      </w:r>
    </w:p>
    <w:p w14:paraId="1344D3DE"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0"/>
        <w:jc w:val="both"/>
        <w:rPr>
          <w:rFonts w:ascii="Arial Narrow" w:hAnsi="Arial Narrow"/>
          <w:lang w:val="fr-FR"/>
        </w:rPr>
      </w:pPr>
      <w:r w:rsidRPr="00976472">
        <w:rPr>
          <w:rFonts w:ascii="Arial Narrow" w:hAnsi="Arial Narrow"/>
          <w:lang w:val="fr-FR"/>
        </w:rPr>
        <w:t>La flèche résiduelle totale w</w:t>
      </w:r>
      <w:r w:rsidRPr="00976472">
        <w:rPr>
          <w:rFonts w:ascii="Arial Narrow" w:hAnsi="Arial Narrow"/>
          <w:vertAlign w:val="subscript"/>
          <w:lang w:val="fr-FR"/>
        </w:rPr>
        <w:t>max</w:t>
      </w:r>
      <w:r w:rsidRPr="00976472">
        <w:rPr>
          <w:rFonts w:ascii="Arial Narrow" w:hAnsi="Arial Narrow"/>
          <w:lang w:val="fr-FR"/>
        </w:rPr>
        <w:t xml:space="preserve"> incluant la contreflèche w</w:t>
      </w:r>
      <w:r w:rsidRPr="00976472">
        <w:rPr>
          <w:rFonts w:ascii="Arial Narrow" w:hAnsi="Arial Narrow"/>
          <w:vertAlign w:val="subscript"/>
          <w:lang w:val="fr-FR"/>
        </w:rPr>
        <w:t>c</w:t>
      </w:r>
      <w:r w:rsidRPr="00976472">
        <w:rPr>
          <w:rFonts w:ascii="Arial Narrow" w:hAnsi="Arial Narrow"/>
          <w:vertAlign w:val="subscript"/>
          <w:lang w:val="fr-FR"/>
        </w:rPr>
        <w:tab/>
      </w:r>
      <w:r w:rsidRPr="00976472">
        <w:rPr>
          <w:rFonts w:ascii="Arial Narrow" w:hAnsi="Arial Narrow"/>
          <w:lang w:val="fr-FR"/>
        </w:rPr>
        <w:t>w</w:t>
      </w:r>
      <w:r w:rsidRPr="00976472">
        <w:rPr>
          <w:rFonts w:ascii="Arial Narrow" w:hAnsi="Arial Narrow"/>
          <w:vertAlign w:val="subscript"/>
          <w:lang w:val="fr-FR"/>
        </w:rPr>
        <w:t>max</w:t>
      </w:r>
      <w:r w:rsidRPr="00976472">
        <w:rPr>
          <w:rFonts w:ascii="Arial Narrow" w:hAnsi="Arial Narrow"/>
          <w:lang w:val="fr-FR"/>
        </w:rPr>
        <w:t xml:space="preserve"> = w</w:t>
      </w:r>
      <w:r w:rsidRPr="00976472">
        <w:rPr>
          <w:rFonts w:ascii="Arial Narrow" w:hAnsi="Arial Narrow"/>
          <w:vertAlign w:val="subscript"/>
          <w:lang w:val="fr-FR"/>
        </w:rPr>
        <w:t>1</w:t>
      </w:r>
      <w:r w:rsidRPr="00976472">
        <w:rPr>
          <w:rFonts w:ascii="Arial Narrow" w:hAnsi="Arial Narrow"/>
          <w:lang w:val="fr-FR"/>
        </w:rPr>
        <w:t xml:space="preserve"> + w</w:t>
      </w:r>
      <w:r w:rsidRPr="00976472">
        <w:rPr>
          <w:rFonts w:ascii="Arial Narrow" w:hAnsi="Arial Narrow"/>
          <w:vertAlign w:val="subscript"/>
          <w:lang w:val="fr-FR"/>
        </w:rPr>
        <w:t>3</w:t>
      </w:r>
      <w:r w:rsidRPr="00976472">
        <w:rPr>
          <w:rFonts w:ascii="Arial Narrow" w:hAnsi="Arial Narrow"/>
          <w:lang w:val="fr-FR"/>
        </w:rPr>
        <w:t xml:space="preserve"> - w</w:t>
      </w:r>
      <w:r w:rsidRPr="00976472">
        <w:rPr>
          <w:rFonts w:ascii="Arial Narrow" w:hAnsi="Arial Narrow"/>
          <w:vertAlign w:val="subscript"/>
          <w:lang w:val="fr-FR"/>
        </w:rPr>
        <w:t>c</w:t>
      </w:r>
    </w:p>
    <w:p w14:paraId="5280BA36" w14:textId="77777777" w:rsidR="00441220" w:rsidRPr="00976472" w:rsidRDefault="00441220" w:rsidP="00441220">
      <w:pPr>
        <w:pBdr>
          <w:top w:val="single" w:sz="4" w:space="1" w:color="auto"/>
          <w:left w:val="single" w:sz="4" w:space="4" w:color="auto"/>
          <w:bottom w:val="single" w:sz="4" w:space="1" w:color="auto"/>
          <w:right w:val="single" w:sz="4" w:space="4" w:color="auto"/>
        </w:pBdr>
        <w:spacing w:after="60"/>
        <w:jc w:val="both"/>
        <w:rPr>
          <w:rFonts w:ascii="Arial Narrow" w:hAnsi="Arial Narrow"/>
          <w:lang w:val="fr-FR"/>
        </w:rPr>
      </w:pPr>
      <w:r w:rsidRPr="00976472">
        <w:rPr>
          <w:rFonts w:ascii="Arial Narrow" w:hAnsi="Arial Narrow"/>
          <w:lang w:val="fr-FR"/>
        </w:rPr>
        <w:t>(2) Les valeurs limites recommandées de flèches verticales pour les poutres de bâ</w:t>
      </w:r>
      <w:r>
        <w:rPr>
          <w:rFonts w:ascii="Arial Narrow" w:hAnsi="Arial Narrow"/>
          <w:lang w:val="fr-FR"/>
        </w:rPr>
        <w:t>timents sont données au tableau </w:t>
      </w:r>
      <w:r w:rsidRPr="00976472">
        <w:rPr>
          <w:rFonts w:ascii="Arial Narrow" w:hAnsi="Arial Narrow"/>
          <w:lang w:val="fr-FR"/>
        </w:rPr>
        <w:t>1, où L est la portée de la poutre. Pour les poutres en porte-à-faux, la longueur L à considérer est égale à 2 fois la longueur du porte-à-faux.</w:t>
      </w:r>
    </w:p>
    <w:p w14:paraId="2F74818C" w14:textId="77777777" w:rsidR="00441220" w:rsidRPr="00976472" w:rsidRDefault="00441220" w:rsidP="00441220">
      <w:pPr>
        <w:spacing w:before="120" w:after="0"/>
        <w:jc w:val="both"/>
        <w:rPr>
          <w:rFonts w:ascii="Arial Narrow" w:hAnsi="Arial Narrow"/>
          <w:b/>
          <w:lang w:val="fr-FR"/>
        </w:rPr>
      </w:pPr>
      <w:bookmarkStart w:id="13" w:name="Tableau_1"/>
      <w:bookmarkEnd w:id="13"/>
      <w:r w:rsidRPr="00976472">
        <w:rPr>
          <w:rFonts w:ascii="Arial Narrow" w:hAnsi="Arial Narrow"/>
          <w:b/>
          <w:lang w:val="fr-FR"/>
        </w:rPr>
        <w:t>Tableau 1 - Valeurs limites recommandées pour les flèches verticales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2"/>
        <w:gridCol w:w="2082"/>
        <w:gridCol w:w="2082"/>
      </w:tblGrid>
      <w:tr w:rsidR="00441220" w:rsidRPr="00976472" w14:paraId="545902C5" w14:textId="77777777" w:rsidTr="00F71912">
        <w:trPr>
          <w:jc w:val="center"/>
        </w:trPr>
        <w:tc>
          <w:tcPr>
            <w:tcW w:w="5160" w:type="dxa"/>
            <w:vMerge w:val="restart"/>
            <w:vAlign w:val="center"/>
          </w:tcPr>
          <w:p w14:paraId="239AA470"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Conditions</w:t>
            </w:r>
          </w:p>
        </w:tc>
        <w:tc>
          <w:tcPr>
            <w:tcW w:w="4140" w:type="dxa"/>
            <w:gridSpan w:val="2"/>
            <w:vAlign w:val="center"/>
          </w:tcPr>
          <w:p w14:paraId="7EA32896" w14:textId="77777777" w:rsidR="00441220" w:rsidRPr="00976472" w:rsidRDefault="00441220" w:rsidP="00F71912">
            <w:pPr>
              <w:spacing w:after="0"/>
              <w:jc w:val="both"/>
              <w:rPr>
                <w:rFonts w:ascii="Arial Narrow" w:hAnsi="Arial Narrow"/>
                <w:lang w:val="fr-FR"/>
              </w:rPr>
            </w:pPr>
            <w:r w:rsidRPr="00976472">
              <w:rPr>
                <w:rFonts w:ascii="Arial Narrow" w:hAnsi="Arial Narrow"/>
                <w:b/>
                <w:lang w:val="fr-FR"/>
              </w:rPr>
              <w:t>Limites</w:t>
            </w:r>
            <w:r w:rsidRPr="00976472">
              <w:rPr>
                <w:rFonts w:ascii="Arial Narrow" w:hAnsi="Arial Narrow"/>
                <w:lang w:val="fr-FR"/>
              </w:rPr>
              <w:t xml:space="preserve"> (voir figure 1)</w:t>
            </w:r>
          </w:p>
        </w:tc>
      </w:tr>
      <w:tr w:rsidR="00441220" w:rsidRPr="00976472" w14:paraId="32FBB721" w14:textId="77777777" w:rsidTr="00F71912">
        <w:trPr>
          <w:trHeight w:val="343"/>
          <w:jc w:val="center"/>
        </w:trPr>
        <w:tc>
          <w:tcPr>
            <w:tcW w:w="5160" w:type="dxa"/>
            <w:vMerge/>
            <w:vAlign w:val="center"/>
          </w:tcPr>
          <w:p w14:paraId="75CC1834" w14:textId="77777777" w:rsidR="00441220" w:rsidRPr="00976472" w:rsidRDefault="00441220" w:rsidP="00F71912">
            <w:pPr>
              <w:spacing w:after="0"/>
              <w:jc w:val="both"/>
              <w:rPr>
                <w:rFonts w:ascii="Arial Narrow" w:hAnsi="Arial Narrow"/>
                <w:lang w:val="fr-FR"/>
              </w:rPr>
            </w:pPr>
          </w:p>
        </w:tc>
        <w:tc>
          <w:tcPr>
            <w:tcW w:w="2070" w:type="dxa"/>
            <w:vAlign w:val="center"/>
          </w:tcPr>
          <w:p w14:paraId="31C97E86" w14:textId="77777777" w:rsidR="00441220" w:rsidRPr="00976472" w:rsidRDefault="00441220" w:rsidP="00F71912">
            <w:pPr>
              <w:spacing w:after="0"/>
              <w:jc w:val="both"/>
              <w:rPr>
                <w:rFonts w:ascii="Arial Narrow" w:hAnsi="Arial Narrow"/>
                <w:b/>
                <w:vertAlign w:val="subscript"/>
                <w:lang w:val="fr-FR"/>
              </w:rPr>
            </w:pPr>
            <w:r w:rsidRPr="00976472">
              <w:rPr>
                <w:rFonts w:ascii="Arial Narrow" w:hAnsi="Arial Narrow"/>
                <w:b/>
                <w:lang w:val="fr-FR"/>
              </w:rPr>
              <w:t>w</w:t>
            </w:r>
            <w:r w:rsidRPr="00976472">
              <w:rPr>
                <w:rFonts w:ascii="Arial Narrow" w:hAnsi="Arial Narrow"/>
                <w:b/>
                <w:vertAlign w:val="subscript"/>
                <w:lang w:val="fr-FR"/>
              </w:rPr>
              <w:t>max</w:t>
            </w:r>
          </w:p>
        </w:tc>
        <w:tc>
          <w:tcPr>
            <w:tcW w:w="2070" w:type="dxa"/>
            <w:vAlign w:val="center"/>
          </w:tcPr>
          <w:p w14:paraId="1A07A96F" w14:textId="77777777" w:rsidR="00441220" w:rsidRPr="00976472" w:rsidRDefault="00441220" w:rsidP="00F71912">
            <w:pPr>
              <w:spacing w:after="0"/>
              <w:jc w:val="both"/>
              <w:rPr>
                <w:rFonts w:ascii="Arial Narrow" w:hAnsi="Arial Narrow"/>
                <w:b/>
                <w:vertAlign w:val="subscript"/>
                <w:lang w:val="fr-FR"/>
              </w:rPr>
            </w:pPr>
            <w:r w:rsidRPr="00976472">
              <w:rPr>
                <w:rFonts w:ascii="Arial Narrow" w:hAnsi="Arial Narrow"/>
                <w:b/>
                <w:lang w:val="fr-FR"/>
              </w:rPr>
              <w:t>w</w:t>
            </w:r>
            <w:r w:rsidRPr="00976472">
              <w:rPr>
                <w:rFonts w:ascii="Arial Narrow" w:hAnsi="Arial Narrow"/>
                <w:b/>
                <w:vertAlign w:val="subscript"/>
                <w:lang w:val="fr-FR"/>
              </w:rPr>
              <w:t>3</w:t>
            </w:r>
          </w:p>
        </w:tc>
      </w:tr>
      <w:tr w:rsidR="00441220" w:rsidRPr="00976472" w14:paraId="3B57120E" w14:textId="77777777" w:rsidTr="00F71912">
        <w:trPr>
          <w:jc w:val="center"/>
        </w:trPr>
        <w:tc>
          <w:tcPr>
            <w:tcW w:w="5160" w:type="dxa"/>
            <w:vAlign w:val="center"/>
          </w:tcPr>
          <w:p w14:paraId="7DAD427A"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Toitures en général</w:t>
            </w:r>
          </w:p>
        </w:tc>
        <w:tc>
          <w:tcPr>
            <w:tcW w:w="2070" w:type="dxa"/>
            <w:vAlign w:val="center"/>
          </w:tcPr>
          <w:p w14:paraId="7ADC4C2F"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200</w:t>
            </w:r>
          </w:p>
        </w:tc>
        <w:tc>
          <w:tcPr>
            <w:tcW w:w="2070" w:type="dxa"/>
            <w:vAlign w:val="center"/>
          </w:tcPr>
          <w:p w14:paraId="7063AFAA"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250</w:t>
            </w:r>
          </w:p>
        </w:tc>
      </w:tr>
      <w:tr w:rsidR="00441220" w:rsidRPr="00976472" w14:paraId="086262E8" w14:textId="77777777" w:rsidTr="00F71912">
        <w:trPr>
          <w:jc w:val="center"/>
        </w:trPr>
        <w:tc>
          <w:tcPr>
            <w:tcW w:w="5160" w:type="dxa"/>
            <w:vAlign w:val="center"/>
          </w:tcPr>
          <w:p w14:paraId="165C8253"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Toitures supportant fréquemment du personnel autre que le personnel d’entretien</w:t>
            </w:r>
          </w:p>
        </w:tc>
        <w:tc>
          <w:tcPr>
            <w:tcW w:w="2070" w:type="dxa"/>
            <w:vAlign w:val="center"/>
          </w:tcPr>
          <w:p w14:paraId="76005874"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200</w:t>
            </w:r>
          </w:p>
        </w:tc>
        <w:tc>
          <w:tcPr>
            <w:tcW w:w="2070" w:type="dxa"/>
            <w:vAlign w:val="center"/>
          </w:tcPr>
          <w:p w14:paraId="064E6416"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300</w:t>
            </w:r>
          </w:p>
        </w:tc>
      </w:tr>
      <w:tr w:rsidR="00441220" w:rsidRPr="00976472" w14:paraId="489D09AE" w14:textId="77777777" w:rsidTr="00F71912">
        <w:trPr>
          <w:jc w:val="center"/>
        </w:trPr>
        <w:tc>
          <w:tcPr>
            <w:tcW w:w="5160" w:type="dxa"/>
            <w:vAlign w:val="center"/>
          </w:tcPr>
          <w:p w14:paraId="417919A0"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Planchers en général</w:t>
            </w:r>
          </w:p>
        </w:tc>
        <w:tc>
          <w:tcPr>
            <w:tcW w:w="2070" w:type="dxa"/>
            <w:vAlign w:val="center"/>
          </w:tcPr>
          <w:p w14:paraId="5DD8E391"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200</w:t>
            </w:r>
          </w:p>
        </w:tc>
        <w:tc>
          <w:tcPr>
            <w:tcW w:w="2070" w:type="dxa"/>
            <w:vAlign w:val="center"/>
          </w:tcPr>
          <w:p w14:paraId="649F26B6"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300</w:t>
            </w:r>
          </w:p>
        </w:tc>
      </w:tr>
      <w:tr w:rsidR="00441220" w:rsidRPr="00976472" w14:paraId="51C76D3F" w14:textId="77777777" w:rsidTr="00F71912">
        <w:trPr>
          <w:jc w:val="center"/>
        </w:trPr>
        <w:tc>
          <w:tcPr>
            <w:tcW w:w="5160" w:type="dxa"/>
            <w:vAlign w:val="center"/>
          </w:tcPr>
          <w:p w14:paraId="4B8931D3"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Planchers et toitures supportant des cloisons en plâtre ou en autres matériaux fragiles ou rigides</w:t>
            </w:r>
          </w:p>
        </w:tc>
        <w:tc>
          <w:tcPr>
            <w:tcW w:w="2070" w:type="dxa"/>
            <w:vAlign w:val="center"/>
          </w:tcPr>
          <w:p w14:paraId="69494EC8"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250</w:t>
            </w:r>
          </w:p>
        </w:tc>
        <w:tc>
          <w:tcPr>
            <w:tcW w:w="2070" w:type="dxa"/>
            <w:vAlign w:val="center"/>
          </w:tcPr>
          <w:p w14:paraId="3C603469"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350</w:t>
            </w:r>
          </w:p>
        </w:tc>
      </w:tr>
      <w:tr w:rsidR="00441220" w:rsidRPr="00976472" w14:paraId="1CF444B5" w14:textId="77777777" w:rsidTr="00F71912">
        <w:trPr>
          <w:jc w:val="center"/>
        </w:trPr>
        <w:tc>
          <w:tcPr>
            <w:tcW w:w="5160" w:type="dxa"/>
            <w:vAlign w:val="center"/>
          </w:tcPr>
          <w:p w14:paraId="6AB6E034"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Planchers supportant des poteaux</w:t>
            </w:r>
          </w:p>
        </w:tc>
        <w:tc>
          <w:tcPr>
            <w:tcW w:w="2070" w:type="dxa"/>
            <w:vAlign w:val="center"/>
          </w:tcPr>
          <w:p w14:paraId="04C40E53"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400</w:t>
            </w:r>
          </w:p>
        </w:tc>
        <w:tc>
          <w:tcPr>
            <w:tcW w:w="2070" w:type="dxa"/>
            <w:vAlign w:val="center"/>
          </w:tcPr>
          <w:p w14:paraId="70663B0D"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500</w:t>
            </w:r>
          </w:p>
        </w:tc>
      </w:tr>
      <w:tr w:rsidR="00441220" w:rsidRPr="00976472" w14:paraId="6DA2D27A" w14:textId="77777777" w:rsidTr="00F71912">
        <w:trPr>
          <w:jc w:val="center"/>
        </w:trPr>
        <w:tc>
          <w:tcPr>
            <w:tcW w:w="5160" w:type="dxa"/>
            <w:vAlign w:val="center"/>
          </w:tcPr>
          <w:p w14:paraId="61FC8548" w14:textId="77777777" w:rsidR="00441220" w:rsidRPr="00976472" w:rsidRDefault="00441220" w:rsidP="00F71912">
            <w:pPr>
              <w:spacing w:after="0"/>
              <w:jc w:val="both"/>
              <w:rPr>
                <w:rFonts w:ascii="Arial Narrow" w:hAnsi="Arial Narrow"/>
                <w:b/>
                <w:lang w:val="fr-FR"/>
              </w:rPr>
            </w:pPr>
            <w:r w:rsidRPr="00976472">
              <w:rPr>
                <w:rFonts w:ascii="Arial Narrow" w:hAnsi="Arial Narrow"/>
                <w:b/>
                <w:lang w:val="fr-FR"/>
              </w:rPr>
              <w:t>Cas où w</w:t>
            </w:r>
            <w:r w:rsidRPr="00976472">
              <w:rPr>
                <w:rFonts w:ascii="Arial Narrow" w:hAnsi="Arial Narrow"/>
                <w:b/>
                <w:vertAlign w:val="subscript"/>
                <w:lang w:val="fr-FR"/>
              </w:rPr>
              <w:t>max</w:t>
            </w:r>
            <w:r w:rsidRPr="00976472">
              <w:rPr>
                <w:rFonts w:ascii="Arial Narrow" w:hAnsi="Arial Narrow"/>
                <w:b/>
                <w:lang w:val="fr-FR"/>
              </w:rPr>
              <w:t xml:space="preserve"> peut nuire à l’aspect du bâtiment</w:t>
            </w:r>
          </w:p>
        </w:tc>
        <w:tc>
          <w:tcPr>
            <w:tcW w:w="2070" w:type="dxa"/>
            <w:vAlign w:val="center"/>
          </w:tcPr>
          <w:p w14:paraId="2F91F778"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L / 250</w:t>
            </w:r>
          </w:p>
        </w:tc>
        <w:tc>
          <w:tcPr>
            <w:tcW w:w="2070" w:type="dxa"/>
            <w:vAlign w:val="center"/>
          </w:tcPr>
          <w:p w14:paraId="0DCF880B" w14:textId="77777777" w:rsidR="00441220" w:rsidRPr="00976472" w:rsidRDefault="00441220" w:rsidP="00F71912">
            <w:pPr>
              <w:spacing w:after="0"/>
              <w:jc w:val="both"/>
              <w:rPr>
                <w:rFonts w:ascii="Arial Narrow" w:hAnsi="Arial Narrow"/>
                <w:lang w:val="fr-FR"/>
              </w:rPr>
            </w:pPr>
            <w:r w:rsidRPr="00976472">
              <w:rPr>
                <w:rFonts w:ascii="Arial Narrow" w:hAnsi="Arial Narrow"/>
                <w:lang w:val="fr-FR"/>
              </w:rPr>
              <w:t>-</w:t>
            </w:r>
          </w:p>
        </w:tc>
      </w:tr>
    </w:tbl>
    <w:p w14:paraId="1A719346" w14:textId="77777777" w:rsidR="00F217D9" w:rsidRDefault="00C758EC" w:rsidP="00C758EC">
      <w:pPr>
        <w:spacing w:after="0"/>
        <w:jc w:val="both"/>
        <w:rPr>
          <w:rFonts w:ascii="Arial Narrow" w:hAnsi="Arial Narrow"/>
          <w:lang w:val="fr-FR"/>
        </w:rPr>
      </w:pPr>
      <w:r>
        <w:rPr>
          <w:rFonts w:ascii="Arial Narrow" w:hAnsi="Arial Narrow"/>
          <w:sz w:val="24"/>
          <w:lang w:val="fr-FR"/>
        </w:rPr>
        <w:br w:type="column"/>
      </w:r>
      <w:r>
        <w:rPr>
          <w:rFonts w:ascii="Arial Narrow" w:hAnsi="Arial Narrow"/>
          <w:sz w:val="24"/>
          <w:lang w:val="fr-FR"/>
        </w:rPr>
        <w:lastRenderedPageBreak/>
        <w:t>.</w:t>
      </w:r>
      <w:r w:rsidR="00F217D9">
        <w:rPr>
          <w:rFonts w:ascii="Arial Narrow" w:hAnsi="Arial Narrow"/>
          <w:lang w:val="fr-FR"/>
        </w:rPr>
        <w:t>../..</w:t>
      </w:r>
    </w:p>
    <w:p w14:paraId="122BAF23" w14:textId="77777777" w:rsidR="00F217D9" w:rsidRDefault="00F217D9" w:rsidP="00F217D9">
      <w:pPr>
        <w:spacing w:after="0"/>
        <w:ind w:left="357"/>
        <w:jc w:val="both"/>
        <w:rPr>
          <w:rFonts w:ascii="Arial Narrow" w:hAnsi="Arial Narrow"/>
          <w:lang w:val="fr-FR"/>
        </w:rPr>
      </w:pPr>
      <w:r>
        <w:rPr>
          <w:rFonts w:ascii="Arial Narrow" w:hAnsi="Arial Narrow"/>
          <w:lang w:val="fr-FR"/>
        </w:rPr>
        <w:t>Annexe E (informative)</w:t>
      </w:r>
    </w:p>
    <w:p w14:paraId="30EA88DD" w14:textId="77777777" w:rsidR="00F217D9" w:rsidRDefault="00F217D9" w:rsidP="00F217D9">
      <w:pPr>
        <w:spacing w:after="0"/>
        <w:ind w:left="357"/>
        <w:jc w:val="both"/>
        <w:rPr>
          <w:rFonts w:ascii="Arial Narrow" w:hAnsi="Arial Narrow"/>
          <w:lang w:val="fr-FR"/>
        </w:rPr>
      </w:pPr>
      <w:r>
        <w:rPr>
          <w:rFonts w:ascii="Arial Narrow" w:hAnsi="Arial Narrow"/>
          <w:lang w:val="fr-FR"/>
        </w:rPr>
        <w:t>Longueur de flambement d’un élément comprimé</w:t>
      </w:r>
    </w:p>
    <w:p w14:paraId="30915423" w14:textId="77777777" w:rsidR="00F217D9" w:rsidRDefault="00F217D9" w:rsidP="00110E36">
      <w:pPr>
        <w:spacing w:before="120" w:after="120"/>
        <w:ind w:left="357"/>
        <w:jc w:val="both"/>
        <w:rPr>
          <w:rFonts w:ascii="Arial Narrow" w:hAnsi="Arial Narrow"/>
          <w:lang w:val="fr-FR"/>
        </w:rPr>
      </w:pPr>
      <w:r>
        <w:rPr>
          <w:noProof/>
          <w:lang w:val="fr-FR" w:eastAsia="fr-FR"/>
        </w:rPr>
        <w:drawing>
          <wp:inline distT="0" distB="0" distL="0" distR="0" wp14:anchorId="5676021F" wp14:editId="1B8AED41">
            <wp:extent cx="5972810" cy="3347085"/>
            <wp:effectExtent l="0" t="0" r="8890" b="5715"/>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email">
                      <a:extLst>
                        <a:ext uri="{BEBA8EAE-BF5A-486C-A8C5-ECC9F3942E4B}">
                          <a14:imgProps xmlns:a14="http://schemas.microsoft.com/office/drawing/2010/main">
                            <a14:imgLayer r:embed="rId103">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3347085"/>
                    </a:xfrm>
                    <a:prstGeom prst="rect">
                      <a:avLst/>
                    </a:prstGeom>
                  </pic:spPr>
                </pic:pic>
              </a:graphicData>
            </a:graphic>
          </wp:inline>
        </w:drawing>
      </w:r>
    </w:p>
    <w:p w14:paraId="525591FD" w14:textId="77777777" w:rsidR="00F217D9" w:rsidRDefault="00F217D9" w:rsidP="00110E36">
      <w:pPr>
        <w:spacing w:before="120" w:after="120"/>
        <w:ind w:left="357"/>
        <w:jc w:val="both"/>
        <w:rPr>
          <w:rFonts w:ascii="Arial Narrow" w:hAnsi="Arial Narrow"/>
          <w:lang w:val="fr-FR"/>
        </w:rPr>
      </w:pPr>
    </w:p>
    <w:p w14:paraId="37CE777E" w14:textId="77777777" w:rsidR="00F217D9" w:rsidRPr="000A3B05" w:rsidRDefault="00F217D9" w:rsidP="00F217D9">
      <w:pPr>
        <w:pStyle w:val="Default"/>
        <w:rPr>
          <w:rFonts w:ascii="Arial Narrow" w:hAnsi="Arial Narrow"/>
          <w:b/>
          <w:bCs/>
          <w:sz w:val="28"/>
          <w:szCs w:val="28"/>
        </w:rPr>
      </w:pPr>
      <w:r>
        <w:rPr>
          <w:rFonts w:ascii="Arial Narrow" w:hAnsi="Arial Narrow"/>
          <w:b/>
          <w:bCs/>
          <w:sz w:val="28"/>
          <w:szCs w:val="28"/>
        </w:rPr>
        <w:t>3</w:t>
      </w:r>
      <w:r w:rsidRPr="000A3B05">
        <w:rPr>
          <w:rFonts w:ascii="Arial Narrow" w:hAnsi="Arial Narrow"/>
          <w:b/>
          <w:bCs/>
          <w:sz w:val="28"/>
          <w:szCs w:val="28"/>
        </w:rPr>
        <w:t xml:space="preserve">. </w:t>
      </w:r>
      <w:r>
        <w:rPr>
          <w:rFonts w:ascii="Arial Narrow" w:hAnsi="Arial Narrow"/>
          <w:b/>
          <w:bCs/>
          <w:sz w:val="28"/>
          <w:szCs w:val="28"/>
        </w:rPr>
        <w:t>ATTACHES PAR BOULONS OU AXES D’ARTICULATION</w:t>
      </w:r>
    </w:p>
    <w:p w14:paraId="06CAFBC9" w14:textId="77777777" w:rsidR="005A00D2" w:rsidRDefault="005A00D2" w:rsidP="00110E36">
      <w:pPr>
        <w:spacing w:before="120" w:after="120"/>
        <w:ind w:left="357"/>
        <w:jc w:val="both"/>
        <w:rPr>
          <w:rFonts w:ascii="Arial Narrow" w:hAnsi="Arial Narrow"/>
          <w:lang w:val="fr-FR"/>
        </w:rPr>
      </w:pPr>
    </w:p>
    <w:p w14:paraId="342A0DC9" w14:textId="77777777" w:rsidR="00F217D9" w:rsidRDefault="00F217D9" w:rsidP="00110E36">
      <w:pPr>
        <w:spacing w:before="120" w:after="120"/>
        <w:ind w:left="357"/>
        <w:jc w:val="both"/>
        <w:rPr>
          <w:rFonts w:ascii="Arial Narrow" w:hAnsi="Arial Narrow"/>
          <w:lang w:val="fr-FR"/>
        </w:rPr>
      </w:pPr>
      <w:r>
        <w:rPr>
          <w:noProof/>
          <w:lang w:val="fr-FR" w:eastAsia="fr-FR"/>
        </w:rPr>
        <w:drawing>
          <wp:inline distT="0" distB="0" distL="0" distR="0" wp14:anchorId="08B53424" wp14:editId="3BBCA3B7">
            <wp:extent cx="5972810" cy="1407795"/>
            <wp:effectExtent l="0" t="0" r="8890" b="1905"/>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email">
                      <a:extLst>
                        <a:ext uri="{BEBA8EAE-BF5A-486C-A8C5-ECC9F3942E4B}">
                          <a14:imgProps xmlns:a14="http://schemas.microsoft.com/office/drawing/2010/main">
                            <a14:imgLayer r:embed="rId105">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1407795"/>
                    </a:xfrm>
                    <a:prstGeom prst="rect">
                      <a:avLst/>
                    </a:prstGeom>
                  </pic:spPr>
                </pic:pic>
              </a:graphicData>
            </a:graphic>
          </wp:inline>
        </w:drawing>
      </w:r>
    </w:p>
    <w:p w14:paraId="4C5FA199" w14:textId="77777777" w:rsidR="00F217D9" w:rsidRDefault="00F217D9" w:rsidP="00110E36">
      <w:pPr>
        <w:spacing w:before="120" w:after="120"/>
        <w:ind w:left="357"/>
        <w:jc w:val="both"/>
        <w:rPr>
          <w:rFonts w:ascii="Arial Narrow" w:hAnsi="Arial Narrow"/>
          <w:lang w:val="fr-FR"/>
        </w:rPr>
      </w:pPr>
    </w:p>
    <w:p w14:paraId="0BC752A9" w14:textId="0D3CCDAB" w:rsidR="00F217D9" w:rsidRDefault="00F217D9" w:rsidP="00110E36">
      <w:pPr>
        <w:spacing w:before="120" w:after="120"/>
        <w:ind w:left="357"/>
        <w:jc w:val="both"/>
        <w:rPr>
          <w:rFonts w:ascii="Arial Narrow" w:hAnsi="Arial Narrow"/>
          <w:lang w:val="fr-FR"/>
        </w:rPr>
      </w:pPr>
      <w:r>
        <w:rPr>
          <w:noProof/>
          <w:lang w:val="fr-FR" w:eastAsia="fr-FR"/>
        </w:rPr>
        <w:lastRenderedPageBreak/>
        <w:drawing>
          <wp:inline distT="0" distB="0" distL="0" distR="0" wp14:anchorId="17F3B5E1" wp14:editId="64845C81">
            <wp:extent cx="5972810" cy="3546475"/>
            <wp:effectExtent l="0" t="0" r="8890" b="0"/>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email">
                      <a:extLst>
                        <a:ext uri="{BEBA8EAE-BF5A-486C-A8C5-ECC9F3942E4B}">
                          <a14:imgProps xmlns:a14="http://schemas.microsoft.com/office/drawing/2010/main">
                            <a14:imgLayer r:embed="rId107">
                              <a14:imgEffect>
                                <a14:sharpenSoften amount="54000"/>
                              </a14:imgEffect>
                            </a14:imgLayer>
                          </a14:imgProps>
                        </a:ext>
                        <a:ext uri="{28A0092B-C50C-407E-A947-70E740481C1C}">
                          <a14:useLocalDpi xmlns:a14="http://schemas.microsoft.com/office/drawing/2010/main"/>
                        </a:ext>
                      </a:extLst>
                    </a:blip>
                    <a:stretch>
                      <a:fillRect/>
                    </a:stretch>
                  </pic:blipFill>
                  <pic:spPr>
                    <a:xfrm>
                      <a:off x="0" y="0"/>
                      <a:ext cx="5972810" cy="3546475"/>
                    </a:xfrm>
                    <a:prstGeom prst="rect">
                      <a:avLst/>
                    </a:prstGeom>
                  </pic:spPr>
                </pic:pic>
              </a:graphicData>
            </a:graphic>
          </wp:inline>
        </w:drawing>
      </w:r>
    </w:p>
    <w:p w14:paraId="78BADC55" w14:textId="1BE2BD49" w:rsidR="00F217D9" w:rsidRDefault="00A96320" w:rsidP="00110E36">
      <w:pPr>
        <w:spacing w:before="120" w:after="120"/>
        <w:ind w:left="357"/>
        <w:jc w:val="both"/>
        <w:rPr>
          <w:rFonts w:ascii="Arial Narrow" w:hAnsi="Arial Narrow"/>
          <w:lang w:val="fr-FR"/>
        </w:rPr>
      </w:pPr>
      <w:r>
        <w:rPr>
          <w:noProof/>
          <w:lang w:val="fr-FR" w:eastAsia="fr-FR"/>
        </w:rPr>
        <w:drawing>
          <wp:inline distT="0" distB="0" distL="0" distR="0" wp14:anchorId="07E93C8A" wp14:editId="2F715098">
            <wp:extent cx="6003290" cy="499999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extLst>
                        <a:ext uri="{28A0092B-C50C-407E-A947-70E740481C1C}">
                          <a14:useLocalDpi xmlns:a14="http://schemas.microsoft.com/office/drawing/2010/main" val="0"/>
                        </a:ext>
                      </a:extLst>
                    </a:blip>
                    <a:srcRect l="23090" t="24488" r="29884" b="9929"/>
                    <a:stretch/>
                  </pic:blipFill>
                  <pic:spPr bwMode="auto">
                    <a:xfrm>
                      <a:off x="0" y="0"/>
                      <a:ext cx="6003290" cy="4999990"/>
                    </a:xfrm>
                    <a:prstGeom prst="rect">
                      <a:avLst/>
                    </a:prstGeom>
                    <a:ln>
                      <a:noFill/>
                    </a:ln>
                    <a:extLst>
                      <a:ext uri="{53640926-AAD7-44D8-BBD7-CCE9431645EC}">
                        <a14:shadowObscured xmlns:a14="http://schemas.microsoft.com/office/drawing/2010/main"/>
                      </a:ext>
                    </a:extLst>
                  </pic:spPr>
                </pic:pic>
              </a:graphicData>
            </a:graphic>
          </wp:inline>
        </w:drawing>
      </w:r>
    </w:p>
    <w:p w14:paraId="1D90719D" w14:textId="77777777" w:rsidR="00F14651" w:rsidRDefault="00F14651" w:rsidP="00110E36">
      <w:pPr>
        <w:spacing w:before="120" w:after="120"/>
        <w:ind w:left="357"/>
        <w:jc w:val="both"/>
        <w:rPr>
          <w:rFonts w:ascii="Arial Narrow" w:hAnsi="Arial Narrow"/>
          <w:lang w:val="fr-FR"/>
        </w:rPr>
      </w:pPr>
      <w:r>
        <w:rPr>
          <w:noProof/>
          <w:lang w:val="fr-FR" w:eastAsia="fr-FR"/>
        </w:rPr>
        <w:lastRenderedPageBreak/>
        <w:drawing>
          <wp:inline distT="0" distB="0" distL="0" distR="0" wp14:anchorId="25B4014F" wp14:editId="05A2F677">
            <wp:extent cx="5972810" cy="2073275"/>
            <wp:effectExtent l="0" t="0" r="8890" b="3175"/>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email">
                      <a:extLst>
                        <a:ext uri="{BEBA8EAE-BF5A-486C-A8C5-ECC9F3942E4B}">
                          <a14:imgProps xmlns:a14="http://schemas.microsoft.com/office/drawing/2010/main">
                            <a14:imgLayer r:embed="rId110">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2073275"/>
                    </a:xfrm>
                    <a:prstGeom prst="rect">
                      <a:avLst/>
                    </a:prstGeom>
                  </pic:spPr>
                </pic:pic>
              </a:graphicData>
            </a:graphic>
          </wp:inline>
        </w:drawing>
      </w:r>
    </w:p>
    <w:p w14:paraId="496358E5" w14:textId="77777777" w:rsidR="00F14651" w:rsidRDefault="00F14651" w:rsidP="00110E36">
      <w:pPr>
        <w:spacing w:before="120" w:after="120"/>
        <w:ind w:left="357"/>
        <w:jc w:val="both"/>
        <w:rPr>
          <w:rFonts w:ascii="Arial Narrow" w:hAnsi="Arial Narrow"/>
          <w:lang w:val="fr-FR"/>
        </w:rPr>
      </w:pPr>
    </w:p>
    <w:p w14:paraId="03562043" w14:textId="77777777" w:rsidR="00FC233E" w:rsidRDefault="00FC233E" w:rsidP="00110E36">
      <w:pPr>
        <w:spacing w:before="120" w:after="120"/>
        <w:ind w:left="357"/>
        <w:jc w:val="both"/>
        <w:rPr>
          <w:rFonts w:ascii="Arial Narrow" w:hAnsi="Arial Narrow"/>
          <w:lang w:val="fr-FR"/>
        </w:rPr>
      </w:pPr>
      <w:r>
        <w:rPr>
          <w:noProof/>
          <w:lang w:val="fr-FR" w:eastAsia="fr-FR"/>
        </w:rPr>
        <w:drawing>
          <wp:inline distT="0" distB="0" distL="0" distR="0" wp14:anchorId="57D5E0A3" wp14:editId="4317A9E7">
            <wp:extent cx="5972810" cy="1666875"/>
            <wp:effectExtent l="0" t="0" r="8890" b="9525"/>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BEBA8EAE-BF5A-486C-A8C5-ECC9F3942E4B}">
                          <a14:imgProps xmlns:a14="http://schemas.microsoft.com/office/drawing/2010/main">
                            <a14:imgLayer r:embed="rId112">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1666875"/>
                    </a:xfrm>
                    <a:prstGeom prst="rect">
                      <a:avLst/>
                    </a:prstGeom>
                  </pic:spPr>
                </pic:pic>
              </a:graphicData>
            </a:graphic>
          </wp:inline>
        </w:drawing>
      </w:r>
    </w:p>
    <w:p w14:paraId="1A20605E" w14:textId="77777777" w:rsidR="00A215D2" w:rsidRDefault="00A215D2" w:rsidP="00110E36">
      <w:pPr>
        <w:spacing w:before="120" w:after="120"/>
        <w:ind w:left="357"/>
        <w:jc w:val="both"/>
        <w:rPr>
          <w:rFonts w:ascii="Arial Narrow" w:hAnsi="Arial Narrow"/>
          <w:lang w:val="fr-FR"/>
        </w:rPr>
      </w:pPr>
    </w:p>
    <w:p w14:paraId="671DA833" w14:textId="77777777" w:rsidR="00A215D2" w:rsidRDefault="00A215D2" w:rsidP="00110E36">
      <w:pPr>
        <w:spacing w:before="120" w:after="120"/>
        <w:ind w:left="357"/>
        <w:jc w:val="both"/>
        <w:rPr>
          <w:rFonts w:ascii="Arial Narrow" w:hAnsi="Arial Narrow"/>
          <w:lang w:val="fr-FR"/>
        </w:rPr>
      </w:pPr>
      <w:r>
        <w:rPr>
          <w:noProof/>
          <w:lang w:val="fr-FR" w:eastAsia="fr-FR"/>
        </w:rPr>
        <w:drawing>
          <wp:inline distT="0" distB="0" distL="0" distR="0" wp14:anchorId="7DDDD0D7" wp14:editId="41A1C4B6">
            <wp:extent cx="5972810" cy="2449195"/>
            <wp:effectExtent l="0" t="0" r="8890" b="8255"/>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email">
                      <a:extLst>
                        <a:ext uri="{BEBA8EAE-BF5A-486C-A8C5-ECC9F3942E4B}">
                          <a14:imgProps xmlns:a14="http://schemas.microsoft.com/office/drawing/2010/main">
                            <a14:imgLayer r:embed="rId114">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2449195"/>
                    </a:xfrm>
                    <a:prstGeom prst="rect">
                      <a:avLst/>
                    </a:prstGeom>
                  </pic:spPr>
                </pic:pic>
              </a:graphicData>
            </a:graphic>
          </wp:inline>
        </w:drawing>
      </w:r>
    </w:p>
    <w:p w14:paraId="77CA9340" w14:textId="77777777" w:rsidR="00CC1FD2" w:rsidRPr="00CC1FD2" w:rsidRDefault="00A215D2" w:rsidP="00CC1FD2">
      <w:pPr>
        <w:spacing w:before="120" w:after="120"/>
        <w:ind w:left="357"/>
        <w:jc w:val="both"/>
        <w:rPr>
          <w:rFonts w:ascii="Arial Narrow" w:hAnsi="Arial Narrow"/>
          <w:lang w:val="fr-FR"/>
        </w:rPr>
      </w:pPr>
      <w:r>
        <w:rPr>
          <w:noProof/>
          <w:lang w:val="fr-FR" w:eastAsia="fr-FR"/>
        </w:rPr>
        <w:lastRenderedPageBreak/>
        <w:drawing>
          <wp:inline distT="0" distB="0" distL="0" distR="0" wp14:anchorId="760456A7" wp14:editId="1F7D2B06">
            <wp:extent cx="5972810" cy="3890645"/>
            <wp:effectExtent l="0" t="0" r="889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email">
                      <a:extLst>
                        <a:ext uri="{BEBA8EAE-BF5A-486C-A8C5-ECC9F3942E4B}">
                          <a14:imgProps xmlns:a14="http://schemas.microsoft.com/office/drawing/2010/main">
                            <a14:imgLayer r:embed="rId116">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5972810" cy="3890645"/>
                    </a:xfrm>
                    <a:prstGeom prst="rect">
                      <a:avLst/>
                    </a:prstGeom>
                  </pic:spPr>
                </pic:pic>
              </a:graphicData>
            </a:graphic>
          </wp:inline>
        </w:drawing>
      </w:r>
    </w:p>
    <w:p w14:paraId="317FFF94" w14:textId="77777777" w:rsidR="00D860B5" w:rsidRDefault="00D860B5" w:rsidP="00CC1FD2">
      <w:pPr>
        <w:spacing w:before="120" w:after="120"/>
        <w:ind w:left="357" w:hanging="499"/>
        <w:jc w:val="both"/>
        <w:rPr>
          <w:rFonts w:ascii="Arial Narrow" w:hAnsi="Arial Narrow"/>
          <w:lang w:val="fr-FR"/>
        </w:rPr>
      </w:pPr>
      <w:r>
        <w:rPr>
          <w:noProof/>
          <w:lang w:val="fr-FR" w:eastAsia="fr-FR"/>
        </w:rPr>
        <w:drawing>
          <wp:inline distT="0" distB="0" distL="0" distR="0" wp14:anchorId="1FE83D74" wp14:editId="7F7F1472">
            <wp:extent cx="6297066" cy="3548063"/>
            <wp:effectExtent l="0" t="0" r="889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24949" t="35697" r="20169" b="12523"/>
                    <a:stretch/>
                  </pic:blipFill>
                  <pic:spPr bwMode="auto">
                    <a:xfrm>
                      <a:off x="0" y="0"/>
                      <a:ext cx="6365992" cy="3586899"/>
                    </a:xfrm>
                    <a:prstGeom prst="rect">
                      <a:avLst/>
                    </a:prstGeom>
                    <a:ln>
                      <a:noFill/>
                    </a:ln>
                    <a:extLst>
                      <a:ext uri="{53640926-AAD7-44D8-BBD7-CCE9431645EC}">
                        <a14:shadowObscured xmlns:a14="http://schemas.microsoft.com/office/drawing/2010/main"/>
                      </a:ext>
                    </a:extLst>
                  </pic:spPr>
                </pic:pic>
              </a:graphicData>
            </a:graphic>
          </wp:inline>
        </w:drawing>
      </w:r>
    </w:p>
    <w:p w14:paraId="167C9806" w14:textId="77777777" w:rsidR="0031029B" w:rsidRDefault="0031029B" w:rsidP="00110E36">
      <w:pPr>
        <w:spacing w:before="120" w:after="120"/>
        <w:ind w:left="357"/>
        <w:jc w:val="both"/>
        <w:rPr>
          <w:rFonts w:ascii="Arial Narrow" w:hAnsi="Arial Narrow"/>
          <w:lang w:val="fr-FR"/>
        </w:rPr>
      </w:pPr>
      <w:r>
        <w:rPr>
          <w:noProof/>
          <w:lang w:val="fr-FR" w:eastAsia="fr-FR"/>
        </w:rPr>
        <w:lastRenderedPageBreak/>
        <w:drawing>
          <wp:inline distT="0" distB="0" distL="0" distR="0" wp14:anchorId="73EF89C8" wp14:editId="4785A3DC">
            <wp:extent cx="5972810" cy="2589530"/>
            <wp:effectExtent l="0" t="0" r="8890" b="127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email">
                      <a:extLst>
                        <a:ext uri="{BEBA8EAE-BF5A-486C-A8C5-ECC9F3942E4B}">
                          <a14:imgProps xmlns:a14="http://schemas.microsoft.com/office/drawing/2010/main">
                            <a14:imgLayer r:embed="rId119">
                              <a14:imgEffect>
                                <a14:sharpenSoften amount="30000"/>
                              </a14:imgEffect>
                            </a14:imgLayer>
                          </a14:imgProps>
                        </a:ext>
                        <a:ext uri="{28A0092B-C50C-407E-A947-70E740481C1C}">
                          <a14:useLocalDpi xmlns:a14="http://schemas.microsoft.com/office/drawing/2010/main"/>
                        </a:ext>
                      </a:extLst>
                    </a:blip>
                    <a:stretch>
                      <a:fillRect/>
                    </a:stretch>
                  </pic:blipFill>
                  <pic:spPr>
                    <a:xfrm>
                      <a:off x="0" y="0"/>
                      <a:ext cx="5972810" cy="2589530"/>
                    </a:xfrm>
                    <a:prstGeom prst="rect">
                      <a:avLst/>
                    </a:prstGeom>
                  </pic:spPr>
                </pic:pic>
              </a:graphicData>
            </a:graphic>
          </wp:inline>
        </w:drawing>
      </w:r>
    </w:p>
    <w:p w14:paraId="44E0EE0E" w14:textId="77777777" w:rsidR="0031029B" w:rsidRDefault="00DF2E55" w:rsidP="00110E36">
      <w:pPr>
        <w:spacing w:before="120" w:after="120"/>
        <w:ind w:left="357"/>
        <w:jc w:val="both"/>
        <w:rPr>
          <w:rFonts w:ascii="Arial Narrow" w:hAnsi="Arial Narrow"/>
          <w:lang w:val="fr-FR"/>
        </w:rPr>
      </w:pPr>
      <w:r>
        <w:rPr>
          <w:noProof/>
          <w:lang w:val="fr-FR" w:eastAsia="fr-FR"/>
        </w:rPr>
        <w:drawing>
          <wp:inline distT="0" distB="0" distL="0" distR="0" wp14:anchorId="6CEBFF78" wp14:editId="34B4828D">
            <wp:extent cx="5972810" cy="2207895"/>
            <wp:effectExtent l="0" t="0" r="8890" b="1905"/>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email">
                      <a:extLst>
                        <a:ext uri="{28A0092B-C50C-407E-A947-70E740481C1C}">
                          <a14:useLocalDpi xmlns:a14="http://schemas.microsoft.com/office/drawing/2010/main"/>
                        </a:ext>
                      </a:extLst>
                    </a:blip>
                    <a:stretch>
                      <a:fillRect/>
                    </a:stretch>
                  </pic:blipFill>
                  <pic:spPr>
                    <a:xfrm>
                      <a:off x="0" y="0"/>
                      <a:ext cx="5972810" cy="2207895"/>
                    </a:xfrm>
                    <a:prstGeom prst="rect">
                      <a:avLst/>
                    </a:prstGeom>
                  </pic:spPr>
                </pic:pic>
              </a:graphicData>
            </a:graphic>
          </wp:inline>
        </w:drawing>
      </w:r>
    </w:p>
    <w:p w14:paraId="04195AB1" w14:textId="77777777" w:rsidR="00DF2E55" w:rsidRDefault="00DF2E55" w:rsidP="00110E36">
      <w:pPr>
        <w:spacing w:before="120" w:after="120"/>
        <w:ind w:left="357"/>
        <w:jc w:val="both"/>
        <w:rPr>
          <w:rFonts w:ascii="Arial Narrow" w:hAnsi="Arial Narrow"/>
          <w:lang w:val="fr-FR"/>
        </w:rPr>
      </w:pPr>
      <w:r>
        <w:rPr>
          <w:noProof/>
          <w:lang w:val="fr-FR" w:eastAsia="fr-FR"/>
        </w:rPr>
        <w:drawing>
          <wp:inline distT="0" distB="0" distL="0" distR="0" wp14:anchorId="0C011AB1" wp14:editId="2169A602">
            <wp:extent cx="5972810" cy="2432685"/>
            <wp:effectExtent l="0" t="0" r="8890" b="5715"/>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email">
                      <a:extLst>
                        <a:ext uri="{BEBA8EAE-BF5A-486C-A8C5-ECC9F3942E4B}">
                          <a14:imgProps xmlns:a14="http://schemas.microsoft.com/office/drawing/2010/main">
                            <a14:imgLayer r:embed="rId122">
                              <a14:imgEffect>
                                <a14:brightnessContrast bright="5000"/>
                              </a14:imgEffect>
                            </a14:imgLayer>
                          </a14:imgProps>
                        </a:ext>
                        <a:ext uri="{28A0092B-C50C-407E-A947-70E740481C1C}">
                          <a14:useLocalDpi xmlns:a14="http://schemas.microsoft.com/office/drawing/2010/main"/>
                        </a:ext>
                      </a:extLst>
                    </a:blip>
                    <a:stretch>
                      <a:fillRect/>
                    </a:stretch>
                  </pic:blipFill>
                  <pic:spPr>
                    <a:xfrm>
                      <a:off x="0" y="0"/>
                      <a:ext cx="5972810" cy="2432685"/>
                    </a:xfrm>
                    <a:prstGeom prst="rect">
                      <a:avLst/>
                    </a:prstGeom>
                  </pic:spPr>
                </pic:pic>
              </a:graphicData>
            </a:graphic>
          </wp:inline>
        </w:drawing>
      </w:r>
    </w:p>
    <w:p w14:paraId="5BB8F657" w14:textId="77777777" w:rsidR="00AD1587" w:rsidRDefault="00AD1587">
      <w:pPr>
        <w:widowControl/>
        <w:spacing w:after="0" w:line="240" w:lineRule="auto"/>
        <w:rPr>
          <w:rFonts w:ascii="Arial Narrow" w:hAnsi="Arial Narrow"/>
          <w:lang w:val="fr-FR"/>
        </w:rPr>
      </w:pPr>
      <w:r>
        <w:rPr>
          <w:rFonts w:ascii="Arial Narrow" w:hAnsi="Arial Narrow"/>
          <w:lang w:val="fr-FR"/>
        </w:rPr>
        <w:br w:type="page"/>
      </w:r>
    </w:p>
    <w:p w14:paraId="61CF50BA" w14:textId="77777777" w:rsidR="00EE40EA" w:rsidRPr="003650DE" w:rsidRDefault="00EE40EA" w:rsidP="00EE40EA">
      <w:pPr>
        <w:spacing w:before="120" w:after="120"/>
        <w:rPr>
          <w:rFonts w:ascii="Arial Narrow" w:hAnsi="Arial Narrow"/>
          <w:i/>
          <w:sz w:val="32"/>
          <w:szCs w:val="32"/>
          <w:lang w:val="fr-FR"/>
        </w:rPr>
      </w:pPr>
      <w:r w:rsidRPr="003650DE">
        <w:rPr>
          <w:rFonts w:ascii="Arial Narrow" w:hAnsi="Arial Narrow"/>
          <w:i/>
          <w:sz w:val="32"/>
          <w:szCs w:val="32"/>
          <w:lang w:val="fr-FR"/>
        </w:rPr>
        <w:lastRenderedPageBreak/>
        <w:t xml:space="preserve">Ressource </w:t>
      </w:r>
      <w:r w:rsidR="0052461A">
        <w:rPr>
          <w:rFonts w:ascii="Arial Narrow" w:hAnsi="Arial Narrow"/>
          <w:i/>
          <w:sz w:val="32"/>
          <w:szCs w:val="32"/>
          <w:lang w:val="fr-FR"/>
        </w:rPr>
        <w:t>7</w:t>
      </w:r>
      <w:bookmarkStart w:id="14" w:name="plancher"/>
      <w:bookmarkEnd w:id="14"/>
      <w:r w:rsidRPr="003650DE">
        <w:rPr>
          <w:rFonts w:ascii="Arial Narrow" w:hAnsi="Arial Narrow"/>
          <w:i/>
          <w:sz w:val="32"/>
          <w:szCs w:val="32"/>
          <w:lang w:val="fr-FR"/>
        </w:rPr>
        <w:t xml:space="preserve"> : Documentation </w:t>
      </w:r>
      <w:r w:rsidR="00352345">
        <w:rPr>
          <w:rFonts w:ascii="Arial Narrow" w:hAnsi="Arial Narrow"/>
          <w:i/>
          <w:sz w:val="32"/>
          <w:szCs w:val="32"/>
          <w:lang w:val="fr-FR"/>
        </w:rPr>
        <w:t>planchers collaborants Arcelor</w:t>
      </w:r>
      <w:r w:rsidR="006A4567">
        <w:rPr>
          <w:rFonts w:ascii="Arial Narrow" w:hAnsi="Arial Narrow"/>
          <w:i/>
          <w:sz w:val="32"/>
          <w:szCs w:val="32"/>
          <w:lang w:val="fr-FR"/>
        </w:rPr>
        <w:t>Mittal</w:t>
      </w:r>
      <w:r w:rsidR="00352345">
        <w:rPr>
          <w:rFonts w:ascii="Arial Narrow" w:hAnsi="Arial Narrow"/>
          <w:i/>
          <w:sz w:val="32"/>
          <w:szCs w:val="32"/>
          <w:lang w:val="fr-FR"/>
        </w:rPr>
        <w:t xml:space="preserve"> Cofraplus</w:t>
      </w:r>
      <w:r w:rsidR="00352345" w:rsidRPr="00352345">
        <w:rPr>
          <w:rFonts w:ascii="Arial Narrow" w:hAnsi="Arial Narrow"/>
          <w:i/>
          <w:sz w:val="32"/>
          <w:lang w:val="fr-FR"/>
        </w:rPr>
        <w:t>®</w:t>
      </w:r>
      <w:r w:rsidR="00352345">
        <w:rPr>
          <w:rFonts w:ascii="Arial Narrow" w:hAnsi="Arial Narrow"/>
          <w:i/>
          <w:sz w:val="32"/>
          <w:szCs w:val="32"/>
          <w:lang w:val="fr-FR"/>
        </w:rPr>
        <w:t xml:space="preserve"> 60</w:t>
      </w:r>
    </w:p>
    <w:p w14:paraId="6958E9B4" w14:textId="77777777" w:rsidR="00352345" w:rsidRDefault="00352345" w:rsidP="00352345">
      <w:pPr>
        <w:spacing w:before="120" w:after="120"/>
        <w:jc w:val="center"/>
        <w:rPr>
          <w:rFonts w:ascii="Arial Narrow" w:hAnsi="Arial Narrow"/>
          <w:sz w:val="24"/>
          <w:lang w:val="fr-FR"/>
        </w:rPr>
      </w:pPr>
      <w:r>
        <w:rPr>
          <w:noProof/>
          <w:lang w:val="fr-FR" w:eastAsia="fr-FR"/>
        </w:rPr>
        <w:drawing>
          <wp:inline distT="0" distB="0" distL="0" distR="0" wp14:anchorId="6D126CEC" wp14:editId="76E97D89">
            <wp:extent cx="5781600" cy="8172000"/>
            <wp:effectExtent l="0" t="0" r="0" b="635"/>
            <wp:docPr id="9857" name="Picture 9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 name="Picture 9857"/>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781600" cy="8172000"/>
                    </a:xfrm>
                    <a:prstGeom prst="rect">
                      <a:avLst/>
                    </a:prstGeom>
                  </pic:spPr>
                </pic:pic>
              </a:graphicData>
            </a:graphic>
          </wp:inline>
        </w:drawing>
      </w:r>
    </w:p>
    <w:p w14:paraId="130A7B14" w14:textId="77777777" w:rsidR="00352345" w:rsidRDefault="00352345" w:rsidP="006A4567">
      <w:pPr>
        <w:spacing w:before="120" w:after="120"/>
        <w:jc w:val="center"/>
        <w:rPr>
          <w:rFonts w:ascii="Arial Narrow" w:hAnsi="Arial Narrow"/>
          <w:sz w:val="24"/>
          <w:lang w:val="fr-FR"/>
        </w:rPr>
        <w:sectPr w:rsidR="00352345" w:rsidSect="00F71912">
          <w:pgSz w:w="23808" w:h="16840" w:orient="landscape" w:code="8"/>
          <w:pgMar w:top="1276" w:right="1418" w:bottom="1276" w:left="1418" w:header="567" w:footer="567" w:gutter="0"/>
          <w:cols w:num="2" w:space="708"/>
          <w:docGrid w:linePitch="360"/>
        </w:sectPr>
      </w:pPr>
      <w:r>
        <w:rPr>
          <w:noProof/>
          <w:lang w:val="fr-FR" w:eastAsia="fr-FR"/>
        </w:rPr>
        <w:lastRenderedPageBreak/>
        <w:drawing>
          <wp:inline distT="0" distB="0" distL="0" distR="0" wp14:anchorId="7681EEDF" wp14:editId="71B5D5D2">
            <wp:extent cx="5781600" cy="8172000"/>
            <wp:effectExtent l="0" t="0" r="0" b="635"/>
            <wp:docPr id="9862" name="Picture 9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 name="Picture 9862"/>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781600" cy="8172000"/>
                    </a:xfrm>
                    <a:prstGeom prst="rect">
                      <a:avLst/>
                    </a:prstGeom>
                  </pic:spPr>
                </pic:pic>
              </a:graphicData>
            </a:graphic>
          </wp:inline>
        </w:drawing>
      </w:r>
    </w:p>
    <w:p w14:paraId="14207C32" w14:textId="77777777" w:rsidR="009768C4" w:rsidRPr="004A312F" w:rsidRDefault="00F71912" w:rsidP="004A312F">
      <w:pPr>
        <w:spacing w:before="120" w:after="120"/>
        <w:rPr>
          <w:rFonts w:ascii="Arial Narrow" w:hAnsi="Arial Narrow"/>
          <w:lang w:val="fr-FR"/>
        </w:rPr>
      </w:pPr>
      <w:r w:rsidRPr="003650DE">
        <w:rPr>
          <w:rFonts w:ascii="Arial Narrow" w:hAnsi="Arial Narrow"/>
          <w:i/>
          <w:sz w:val="32"/>
          <w:szCs w:val="32"/>
          <w:lang w:val="fr-FR"/>
        </w:rPr>
        <w:lastRenderedPageBreak/>
        <w:t xml:space="preserve">Ressource </w:t>
      </w:r>
      <w:bookmarkStart w:id="15" w:name="IPE"/>
      <w:bookmarkEnd w:id="15"/>
      <w:r w:rsidR="00144499">
        <w:rPr>
          <w:rFonts w:ascii="Arial Narrow" w:hAnsi="Arial Narrow"/>
          <w:i/>
          <w:sz w:val="32"/>
          <w:szCs w:val="32"/>
          <w:lang w:val="fr-FR"/>
        </w:rPr>
        <w:t>8</w:t>
      </w:r>
      <w:r w:rsidRPr="003650DE">
        <w:rPr>
          <w:rFonts w:ascii="Arial Narrow" w:hAnsi="Arial Narrow"/>
          <w:i/>
          <w:sz w:val="32"/>
          <w:szCs w:val="32"/>
          <w:lang w:val="fr-FR"/>
        </w:rPr>
        <w:t xml:space="preserve"> : </w:t>
      </w:r>
      <w:r>
        <w:rPr>
          <w:rFonts w:ascii="Arial Narrow" w:hAnsi="Arial Narrow"/>
          <w:i/>
          <w:sz w:val="32"/>
          <w:szCs w:val="32"/>
          <w:lang w:val="fr-FR"/>
        </w:rPr>
        <w:t>Poutrelles IPE</w:t>
      </w:r>
    </w:p>
    <w:p w14:paraId="3D493A0B" w14:textId="77777777" w:rsidR="004A312F" w:rsidRPr="004A312F" w:rsidRDefault="009768C4" w:rsidP="0039482D">
      <w:pPr>
        <w:spacing w:before="120" w:after="120"/>
        <w:rPr>
          <w:rFonts w:ascii="Arial Narrow" w:hAnsi="Arial Narrow"/>
          <w:i/>
          <w:sz w:val="32"/>
          <w:szCs w:val="32"/>
          <w:lang w:val="fr-FR"/>
        </w:rPr>
      </w:pPr>
      <w:r>
        <w:rPr>
          <w:noProof/>
          <w:lang w:val="fr-FR" w:eastAsia="fr-FR"/>
        </w:rPr>
        <w:drawing>
          <wp:inline distT="0" distB="0" distL="0" distR="0" wp14:anchorId="67D8E062" wp14:editId="0624FCA0">
            <wp:extent cx="8351021" cy="4907750"/>
            <wp:effectExtent l="7303" t="0" r="317" b="318"/>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extLst>
                        <a:ext uri="{BEBA8EAE-BF5A-486C-A8C5-ECC9F3942E4B}">
                          <a14:imgProps xmlns:a14="http://schemas.microsoft.com/office/drawing/2010/main">
                            <a14:imgLayer r:embed="rId126">
                              <a14:imgEffect>
                                <a14:sharpenSoften amount="20000"/>
                              </a14:imgEffect>
                              <a14:imgEffect>
                                <a14:brightnessContrast bright="-10000" contrast="40000"/>
                              </a14:imgEffect>
                            </a14:imgLayer>
                          </a14:imgProps>
                        </a:ext>
                      </a:extLst>
                    </a:blip>
                    <a:srcRect b="20039"/>
                    <a:stretch/>
                  </pic:blipFill>
                  <pic:spPr bwMode="auto">
                    <a:xfrm rot="16200000">
                      <a:off x="0" y="0"/>
                      <a:ext cx="8385524" cy="4928027"/>
                    </a:xfrm>
                    <a:prstGeom prst="rect">
                      <a:avLst/>
                    </a:prstGeom>
                    <a:ln>
                      <a:noFill/>
                    </a:ln>
                    <a:extLst>
                      <a:ext uri="{53640926-AAD7-44D8-BBD7-CCE9431645EC}">
                        <a14:shadowObscured xmlns:a14="http://schemas.microsoft.com/office/drawing/2010/main"/>
                      </a:ext>
                    </a:extLst>
                  </pic:spPr>
                </pic:pic>
              </a:graphicData>
            </a:graphic>
          </wp:inline>
        </w:drawing>
      </w:r>
      <w:r w:rsidR="00A02E4C">
        <w:rPr>
          <w:rFonts w:ascii="Arial Narrow" w:hAnsi="Arial Narrow"/>
          <w:i/>
          <w:sz w:val="32"/>
          <w:szCs w:val="32"/>
          <w:lang w:val="fr-FR"/>
        </w:rPr>
        <w:br w:type="column"/>
      </w:r>
      <w:r w:rsidR="004A312F" w:rsidRPr="003650DE">
        <w:rPr>
          <w:rFonts w:ascii="Arial Narrow" w:hAnsi="Arial Narrow"/>
          <w:i/>
          <w:sz w:val="32"/>
          <w:szCs w:val="32"/>
          <w:lang w:val="fr-FR"/>
        </w:rPr>
        <w:lastRenderedPageBreak/>
        <w:t xml:space="preserve">Ressource </w:t>
      </w:r>
      <w:bookmarkStart w:id="16" w:name="tube"/>
      <w:bookmarkEnd w:id="16"/>
      <w:r w:rsidR="00144499">
        <w:rPr>
          <w:rFonts w:ascii="Arial Narrow" w:hAnsi="Arial Narrow"/>
          <w:i/>
          <w:sz w:val="32"/>
          <w:szCs w:val="32"/>
          <w:lang w:val="fr-FR"/>
        </w:rPr>
        <w:t>9</w:t>
      </w:r>
      <w:r w:rsidR="004A312F" w:rsidRPr="003650DE">
        <w:rPr>
          <w:rFonts w:ascii="Arial Narrow" w:hAnsi="Arial Narrow"/>
          <w:i/>
          <w:sz w:val="32"/>
          <w:szCs w:val="32"/>
          <w:lang w:val="fr-FR"/>
        </w:rPr>
        <w:t xml:space="preserve"> : </w:t>
      </w:r>
      <w:r w:rsidR="006A4567">
        <w:rPr>
          <w:rFonts w:ascii="Arial Narrow" w:hAnsi="Arial Narrow"/>
          <w:i/>
          <w:sz w:val="32"/>
          <w:szCs w:val="32"/>
          <w:lang w:val="fr-FR"/>
        </w:rPr>
        <w:t>Profils c</w:t>
      </w:r>
      <w:r w:rsidR="0040597A">
        <w:rPr>
          <w:rFonts w:ascii="Arial Narrow" w:hAnsi="Arial Narrow"/>
          <w:i/>
          <w:sz w:val="32"/>
          <w:szCs w:val="32"/>
          <w:lang w:val="fr-FR"/>
        </w:rPr>
        <w:t>arré</w:t>
      </w:r>
      <w:r w:rsidR="00182E81">
        <w:rPr>
          <w:rFonts w:ascii="Arial Narrow" w:hAnsi="Arial Narrow"/>
          <w:i/>
          <w:sz w:val="32"/>
          <w:szCs w:val="32"/>
          <w:lang w:val="fr-FR"/>
        </w:rPr>
        <w:t>s</w:t>
      </w:r>
      <w:r w:rsidR="00DF43E9">
        <w:rPr>
          <w:rFonts w:ascii="Arial Narrow" w:hAnsi="Arial Narrow"/>
          <w:i/>
          <w:sz w:val="32"/>
          <w:szCs w:val="32"/>
          <w:lang w:val="fr-FR"/>
        </w:rPr>
        <w:t xml:space="preserve"> </w:t>
      </w:r>
      <w:r w:rsidR="006A4567">
        <w:rPr>
          <w:rFonts w:ascii="Arial Narrow" w:hAnsi="Arial Narrow"/>
          <w:i/>
          <w:sz w:val="32"/>
          <w:szCs w:val="32"/>
          <w:lang w:val="fr-FR"/>
        </w:rPr>
        <w:t xml:space="preserve">de construction </w:t>
      </w:r>
      <w:r w:rsidR="00DF43E9">
        <w:rPr>
          <w:rFonts w:ascii="Arial Narrow" w:hAnsi="Arial Narrow"/>
          <w:i/>
          <w:sz w:val="32"/>
          <w:szCs w:val="32"/>
          <w:lang w:val="fr-FR"/>
        </w:rPr>
        <w:t xml:space="preserve">finis à </w:t>
      </w:r>
      <w:r w:rsidR="00A412D7">
        <w:rPr>
          <w:rFonts w:ascii="Arial Narrow" w:hAnsi="Arial Narrow"/>
          <w:i/>
          <w:sz w:val="32"/>
          <w:szCs w:val="32"/>
          <w:lang w:val="fr-FR"/>
        </w:rPr>
        <w:t>chau</w:t>
      </w:r>
      <w:r w:rsidR="00DF43E9">
        <w:rPr>
          <w:rFonts w:ascii="Arial Narrow" w:hAnsi="Arial Narrow"/>
          <w:i/>
          <w:sz w:val="32"/>
          <w:szCs w:val="32"/>
          <w:lang w:val="fr-FR"/>
        </w:rPr>
        <w:t>d</w:t>
      </w:r>
      <w:r w:rsidR="006126EA">
        <w:rPr>
          <w:rFonts w:ascii="Arial Narrow" w:hAnsi="Arial Narrow"/>
          <w:i/>
          <w:sz w:val="32"/>
          <w:szCs w:val="32"/>
          <w:lang w:val="fr-FR"/>
        </w:rPr>
        <w:t xml:space="preserve"> </w:t>
      </w:r>
      <w:r w:rsidR="006A4567">
        <w:rPr>
          <w:rFonts w:ascii="Arial Narrow" w:hAnsi="Arial Narrow"/>
          <w:i/>
          <w:sz w:val="32"/>
          <w:szCs w:val="32"/>
          <w:lang w:val="fr-FR"/>
        </w:rPr>
        <w:t xml:space="preserve">– </w:t>
      </w:r>
      <w:r w:rsidR="006126EA">
        <w:rPr>
          <w:rFonts w:ascii="Arial Narrow" w:hAnsi="Arial Narrow"/>
          <w:i/>
          <w:sz w:val="32"/>
          <w:szCs w:val="32"/>
          <w:lang w:val="fr-FR"/>
        </w:rPr>
        <w:t>NF EN 1021</w:t>
      </w:r>
      <w:r w:rsidR="006149A4">
        <w:rPr>
          <w:rFonts w:ascii="Arial Narrow" w:hAnsi="Arial Narrow"/>
          <w:i/>
          <w:sz w:val="32"/>
          <w:szCs w:val="32"/>
          <w:lang w:val="fr-FR"/>
        </w:rPr>
        <w:t>0</w:t>
      </w:r>
    </w:p>
    <w:p w14:paraId="3D449475" w14:textId="77777777" w:rsidR="00F047BF" w:rsidRDefault="0039482D" w:rsidP="00AE5E2F">
      <w:pPr>
        <w:spacing w:after="0" w:line="240" w:lineRule="auto"/>
        <w:jc w:val="center"/>
        <w:rPr>
          <w:rFonts w:ascii="Arial Narrow" w:hAnsi="Arial Narrow"/>
          <w:lang w:val="fr-FR"/>
        </w:rPr>
      </w:pPr>
      <w:r>
        <w:rPr>
          <w:noProof/>
          <w:lang w:val="fr-FR" w:eastAsia="fr-FR"/>
        </w:rPr>
        <w:drawing>
          <wp:inline distT="0" distB="0" distL="0" distR="0" wp14:anchorId="53FC449D" wp14:editId="0FE1279C">
            <wp:extent cx="5418499" cy="2262359"/>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b="1176"/>
                    <a:stretch/>
                  </pic:blipFill>
                  <pic:spPr bwMode="auto">
                    <a:xfrm>
                      <a:off x="0" y="0"/>
                      <a:ext cx="5498904" cy="2295930"/>
                    </a:xfrm>
                    <a:prstGeom prst="rect">
                      <a:avLst/>
                    </a:prstGeom>
                    <a:ln>
                      <a:noFill/>
                    </a:ln>
                    <a:extLst>
                      <a:ext uri="{53640926-AAD7-44D8-BBD7-CCE9431645EC}">
                        <a14:shadowObscured xmlns:a14="http://schemas.microsoft.com/office/drawing/2010/main"/>
                      </a:ext>
                    </a:extLst>
                  </pic:spPr>
                </pic:pic>
              </a:graphicData>
            </a:graphic>
          </wp:inline>
        </w:drawing>
      </w:r>
    </w:p>
    <w:p w14:paraId="0B002BE4" w14:textId="77777777" w:rsidR="0039482D" w:rsidRDefault="0039482D" w:rsidP="00AE5E2F">
      <w:pPr>
        <w:spacing w:after="0" w:line="240" w:lineRule="auto"/>
        <w:jc w:val="center"/>
        <w:rPr>
          <w:rFonts w:ascii="Arial Narrow" w:hAnsi="Arial Narrow"/>
          <w:lang w:val="fr-FR"/>
        </w:rPr>
      </w:pPr>
      <w:r>
        <w:rPr>
          <w:noProof/>
          <w:lang w:val="fr-FR" w:eastAsia="fr-FR"/>
        </w:rPr>
        <w:drawing>
          <wp:inline distT="0" distB="0" distL="0" distR="0" wp14:anchorId="4BB946B7" wp14:editId="1DDAB96B">
            <wp:extent cx="5412908" cy="2363143"/>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t="-3" r="671" b="3"/>
                    <a:stretch/>
                  </pic:blipFill>
                  <pic:spPr bwMode="auto">
                    <a:xfrm>
                      <a:off x="0" y="0"/>
                      <a:ext cx="5544332" cy="2420519"/>
                    </a:xfrm>
                    <a:prstGeom prst="rect">
                      <a:avLst/>
                    </a:prstGeom>
                    <a:ln>
                      <a:noFill/>
                    </a:ln>
                    <a:extLst>
                      <a:ext uri="{53640926-AAD7-44D8-BBD7-CCE9431645EC}">
                        <a14:shadowObscured xmlns:a14="http://schemas.microsoft.com/office/drawing/2010/main"/>
                      </a:ext>
                    </a:extLst>
                  </pic:spPr>
                </pic:pic>
              </a:graphicData>
            </a:graphic>
          </wp:inline>
        </w:drawing>
      </w:r>
    </w:p>
    <w:p w14:paraId="20A08613" w14:textId="77777777" w:rsidR="006149A4" w:rsidRDefault="0039482D" w:rsidP="0039482D">
      <w:pPr>
        <w:spacing w:after="0" w:line="240" w:lineRule="auto"/>
        <w:jc w:val="center"/>
        <w:rPr>
          <w:rFonts w:ascii="Arial Narrow" w:hAnsi="Arial Narrow"/>
          <w:lang w:val="fr-FR"/>
        </w:rPr>
      </w:pPr>
      <w:r>
        <w:rPr>
          <w:noProof/>
          <w:lang w:val="fr-FR" w:eastAsia="fr-FR"/>
        </w:rPr>
        <w:drawing>
          <wp:inline distT="0" distB="0" distL="0" distR="0" wp14:anchorId="6B07F6AA" wp14:editId="2B8ECBD3">
            <wp:extent cx="5439863" cy="2540635"/>
            <wp:effectExtent l="0" t="0" r="889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579" t="1132" b="1"/>
                    <a:stretch/>
                  </pic:blipFill>
                  <pic:spPr bwMode="auto">
                    <a:xfrm>
                      <a:off x="0" y="0"/>
                      <a:ext cx="5502828" cy="2570042"/>
                    </a:xfrm>
                    <a:prstGeom prst="rect">
                      <a:avLst/>
                    </a:prstGeom>
                    <a:ln>
                      <a:noFill/>
                    </a:ln>
                    <a:extLst>
                      <a:ext uri="{53640926-AAD7-44D8-BBD7-CCE9431645EC}">
                        <a14:shadowObscured xmlns:a14="http://schemas.microsoft.com/office/drawing/2010/main"/>
                      </a:ext>
                    </a:extLst>
                  </pic:spPr>
                </pic:pic>
              </a:graphicData>
            </a:graphic>
          </wp:inline>
        </w:drawing>
      </w:r>
    </w:p>
    <w:p w14:paraId="49443BE0" w14:textId="59757FC2" w:rsidR="009353CB" w:rsidRPr="00B76FA5" w:rsidRDefault="009353CB" w:rsidP="0039482D">
      <w:pPr>
        <w:spacing w:after="0" w:line="240" w:lineRule="auto"/>
        <w:jc w:val="center"/>
        <w:rPr>
          <w:rFonts w:ascii="Arial Narrow" w:hAnsi="Arial Narrow"/>
          <w:lang w:val="fr-FR"/>
        </w:rPr>
      </w:pPr>
      <w:r>
        <w:rPr>
          <w:noProof/>
          <w:lang w:val="fr-FR" w:eastAsia="fr-FR"/>
        </w:rPr>
        <w:drawing>
          <wp:inline distT="0" distB="0" distL="0" distR="0" wp14:anchorId="202E1F11" wp14:editId="246A989C">
            <wp:extent cx="5472515" cy="116776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494"/>
                    <a:stretch/>
                  </pic:blipFill>
                  <pic:spPr bwMode="auto">
                    <a:xfrm>
                      <a:off x="0" y="0"/>
                      <a:ext cx="5534660" cy="1181026"/>
                    </a:xfrm>
                    <a:prstGeom prst="rect">
                      <a:avLst/>
                    </a:prstGeom>
                    <a:ln>
                      <a:noFill/>
                    </a:ln>
                    <a:extLst>
                      <a:ext uri="{53640926-AAD7-44D8-BBD7-CCE9431645EC}">
                        <a14:shadowObscured xmlns:a14="http://schemas.microsoft.com/office/drawing/2010/main"/>
                      </a:ext>
                    </a:extLst>
                  </pic:spPr>
                </pic:pic>
              </a:graphicData>
            </a:graphic>
          </wp:inline>
        </w:drawing>
      </w:r>
    </w:p>
    <w:sectPr w:rsidR="009353CB" w:rsidRPr="00B76FA5" w:rsidSect="009768C4">
      <w:pgSz w:w="23814" w:h="16840" w:orient="landscape" w:code="8"/>
      <w:pgMar w:top="1276" w:right="1418" w:bottom="1276" w:left="1418" w:header="567" w:footer="567" w:gutter="0"/>
      <w:cols w:num="2"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D07BAE" w14:textId="77777777" w:rsidR="00BB06DB" w:rsidRDefault="00BB06DB" w:rsidP="000B3115">
      <w:pPr>
        <w:spacing w:after="0" w:line="240" w:lineRule="auto"/>
      </w:pPr>
      <w:r>
        <w:separator/>
      </w:r>
    </w:p>
  </w:endnote>
  <w:endnote w:type="continuationSeparator" w:id="0">
    <w:p w14:paraId="4006513E" w14:textId="77777777" w:rsidR="00BB06DB" w:rsidRDefault="00BB06DB" w:rsidP="000B31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ymbolGD">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1984"/>
      <w:gridCol w:w="1843"/>
      <w:gridCol w:w="1984"/>
    </w:tblGrid>
    <w:tr w:rsidR="00D922E9" w:rsidRPr="00C265F1" w14:paraId="07C50131" w14:textId="77777777" w:rsidTr="00545EF6">
      <w:trPr>
        <w:trHeight w:val="391"/>
        <w:jc w:val="right"/>
      </w:trPr>
      <w:tc>
        <w:tcPr>
          <w:tcW w:w="5245" w:type="dxa"/>
          <w:gridSpan w:val="2"/>
          <w:tcBorders>
            <w:top w:val="single" w:sz="12" w:space="0" w:color="auto"/>
            <w:left w:val="single" w:sz="12" w:space="0" w:color="auto"/>
            <w:bottom w:val="single" w:sz="12" w:space="0" w:color="auto"/>
            <w:right w:val="single" w:sz="12" w:space="0" w:color="auto"/>
          </w:tcBorders>
          <w:vAlign w:val="center"/>
        </w:tcPr>
        <w:p w14:paraId="07B14F85" w14:textId="77777777" w:rsidR="00D922E9" w:rsidRPr="00020A88" w:rsidRDefault="00D922E9" w:rsidP="0071337F">
          <w:pPr>
            <w:tabs>
              <w:tab w:val="left" w:pos="993"/>
            </w:tabs>
            <w:spacing w:after="0" w:line="240" w:lineRule="auto"/>
            <w:jc w:val="center"/>
            <w:rPr>
              <w:rFonts w:ascii="Arial" w:hAnsi="Arial" w:cs="Arial"/>
              <w:sz w:val="20"/>
              <w:lang w:val="fr-FR"/>
            </w:rPr>
          </w:pPr>
          <w:r w:rsidRPr="00020A88">
            <w:rPr>
              <w:rFonts w:ascii="Arial" w:hAnsi="Arial" w:cs="Arial"/>
              <w:sz w:val="20"/>
              <w:lang w:val="fr-FR"/>
            </w:rPr>
            <w:t>EXAMEN :</w:t>
          </w:r>
        </w:p>
        <w:p w14:paraId="38444522" w14:textId="77777777" w:rsidR="00D922E9" w:rsidRPr="00020A88" w:rsidRDefault="00D922E9" w:rsidP="0071337F">
          <w:pPr>
            <w:tabs>
              <w:tab w:val="left" w:pos="993"/>
            </w:tabs>
            <w:spacing w:after="0" w:line="240" w:lineRule="auto"/>
            <w:jc w:val="center"/>
            <w:rPr>
              <w:rFonts w:ascii="Arial" w:hAnsi="Arial" w:cs="Arial"/>
              <w:b/>
              <w:sz w:val="20"/>
              <w:lang w:val="fr-FR"/>
            </w:rPr>
          </w:pPr>
          <w:r w:rsidRPr="00020A88">
            <w:rPr>
              <w:rFonts w:ascii="Arial" w:hAnsi="Arial" w:cs="Arial"/>
              <w:b/>
              <w:sz w:val="20"/>
              <w:lang w:val="fr-FR"/>
            </w:rPr>
            <w:t>BREVET DE TECHNICIEN SUPÉRIEUR</w:t>
          </w:r>
        </w:p>
      </w:tc>
      <w:tc>
        <w:tcPr>
          <w:tcW w:w="3827" w:type="dxa"/>
          <w:gridSpan w:val="2"/>
          <w:tcBorders>
            <w:top w:val="single" w:sz="12" w:space="0" w:color="auto"/>
            <w:left w:val="nil"/>
            <w:bottom w:val="single" w:sz="12" w:space="0" w:color="auto"/>
            <w:right w:val="single" w:sz="12" w:space="0" w:color="auto"/>
          </w:tcBorders>
          <w:vAlign w:val="center"/>
        </w:tcPr>
        <w:p w14:paraId="2E1CFC73" w14:textId="77777777" w:rsidR="00D922E9" w:rsidRPr="00020A88" w:rsidRDefault="00D922E9" w:rsidP="0071337F">
          <w:pPr>
            <w:tabs>
              <w:tab w:val="left" w:pos="993"/>
            </w:tabs>
            <w:spacing w:after="0" w:line="240" w:lineRule="auto"/>
            <w:jc w:val="center"/>
            <w:rPr>
              <w:rFonts w:ascii="Arial" w:hAnsi="Arial" w:cs="Arial"/>
              <w:sz w:val="20"/>
              <w:lang w:val="fr-FR"/>
            </w:rPr>
          </w:pPr>
          <w:r w:rsidRPr="00020A88">
            <w:rPr>
              <w:rFonts w:ascii="Arial" w:hAnsi="Arial" w:cs="Arial"/>
              <w:sz w:val="20"/>
              <w:lang w:val="fr-FR"/>
            </w:rPr>
            <w:t>SPÉCIALITÉ :</w:t>
          </w:r>
        </w:p>
        <w:p w14:paraId="290D8C1D" w14:textId="77777777" w:rsidR="00D922E9" w:rsidRPr="00020A88" w:rsidRDefault="00D922E9" w:rsidP="0071337F">
          <w:pPr>
            <w:tabs>
              <w:tab w:val="left" w:pos="993"/>
            </w:tabs>
            <w:spacing w:after="0" w:line="240" w:lineRule="auto"/>
            <w:jc w:val="center"/>
            <w:rPr>
              <w:rFonts w:ascii="Arial" w:hAnsi="Arial" w:cs="Arial"/>
              <w:b/>
              <w:sz w:val="20"/>
              <w:lang w:val="fr-FR"/>
            </w:rPr>
          </w:pPr>
          <w:r w:rsidRPr="00020A88">
            <w:rPr>
              <w:rFonts w:ascii="Arial" w:hAnsi="Arial" w:cs="Arial"/>
              <w:b/>
              <w:sz w:val="20"/>
              <w:lang w:val="fr-FR"/>
            </w:rPr>
            <w:t>ARCHITECTURES EN MÉTAL : CONCEPTION ET RÉALISATION</w:t>
          </w:r>
        </w:p>
      </w:tc>
    </w:tr>
    <w:tr w:rsidR="00D922E9" w:rsidRPr="00C265F1" w14:paraId="04EA5FCB" w14:textId="77777777" w:rsidTr="00545EF6">
      <w:trPr>
        <w:trHeight w:val="234"/>
        <w:jc w:val="right"/>
      </w:trPr>
      <w:tc>
        <w:tcPr>
          <w:tcW w:w="3261" w:type="dxa"/>
          <w:tcBorders>
            <w:top w:val="single" w:sz="12" w:space="0" w:color="auto"/>
            <w:left w:val="single" w:sz="12" w:space="0" w:color="auto"/>
            <w:bottom w:val="single" w:sz="12" w:space="0" w:color="auto"/>
            <w:right w:val="single" w:sz="12" w:space="0" w:color="auto"/>
          </w:tcBorders>
          <w:vAlign w:val="center"/>
        </w:tcPr>
        <w:p w14:paraId="2BCB614F" w14:textId="77777777" w:rsidR="00D922E9" w:rsidRPr="00020A88" w:rsidRDefault="00D922E9" w:rsidP="0071337F">
          <w:pPr>
            <w:tabs>
              <w:tab w:val="left" w:pos="993"/>
            </w:tabs>
            <w:spacing w:after="0" w:line="240" w:lineRule="auto"/>
            <w:jc w:val="center"/>
            <w:rPr>
              <w:rFonts w:ascii="Arial" w:hAnsi="Arial" w:cs="Arial"/>
              <w:b/>
              <w:sz w:val="20"/>
            </w:rPr>
          </w:pPr>
          <w:r w:rsidRPr="00020A88">
            <w:rPr>
              <w:rFonts w:ascii="Arial" w:hAnsi="Arial" w:cs="Arial"/>
              <w:b/>
              <w:sz w:val="20"/>
            </w:rPr>
            <w:t xml:space="preserve">SESSION </w:t>
          </w:r>
          <w:r>
            <w:rPr>
              <w:rFonts w:ascii="Arial" w:hAnsi="Arial" w:cs="Arial"/>
              <w:b/>
              <w:sz w:val="20"/>
            </w:rPr>
            <w:t>2022</w:t>
          </w:r>
        </w:p>
      </w:tc>
      <w:tc>
        <w:tcPr>
          <w:tcW w:w="5811" w:type="dxa"/>
          <w:gridSpan w:val="3"/>
          <w:tcBorders>
            <w:top w:val="single" w:sz="12" w:space="0" w:color="auto"/>
            <w:left w:val="nil"/>
            <w:bottom w:val="single" w:sz="12" w:space="0" w:color="auto"/>
            <w:right w:val="single" w:sz="12" w:space="0" w:color="auto"/>
          </w:tcBorders>
          <w:vAlign w:val="center"/>
        </w:tcPr>
        <w:p w14:paraId="3460E97E" w14:textId="77777777" w:rsidR="00D922E9" w:rsidRPr="00020A88" w:rsidRDefault="00D922E9" w:rsidP="0071337F">
          <w:pPr>
            <w:tabs>
              <w:tab w:val="left" w:pos="993"/>
            </w:tabs>
            <w:spacing w:after="0" w:line="240" w:lineRule="auto"/>
            <w:jc w:val="center"/>
            <w:rPr>
              <w:rFonts w:ascii="Arial" w:hAnsi="Arial" w:cs="Arial"/>
              <w:sz w:val="20"/>
              <w:u w:val="single"/>
              <w:lang w:val="fr-FR"/>
            </w:rPr>
          </w:pPr>
          <w:r w:rsidRPr="00020A88">
            <w:rPr>
              <w:rFonts w:ascii="Arial" w:hAnsi="Arial" w:cs="Arial"/>
              <w:b/>
              <w:sz w:val="20"/>
              <w:lang w:val="fr-FR"/>
            </w:rPr>
            <w:t>E4</w:t>
          </w:r>
          <w:r>
            <w:rPr>
              <w:rFonts w:ascii="Arial" w:hAnsi="Arial" w:cs="Arial"/>
              <w:b/>
              <w:sz w:val="20"/>
              <w:lang w:val="fr-FR"/>
            </w:rPr>
            <w:t> </w:t>
          </w:r>
          <w:r w:rsidRPr="00020A88">
            <w:rPr>
              <w:rFonts w:ascii="Arial" w:hAnsi="Arial" w:cs="Arial"/>
              <w:b/>
              <w:sz w:val="20"/>
              <w:lang w:val="fr-FR"/>
            </w:rPr>
            <w:t>: Analyse, prescription, conception d'un projet</w:t>
          </w:r>
        </w:p>
      </w:tc>
    </w:tr>
    <w:tr w:rsidR="00D922E9" w:rsidRPr="00C10C8C" w14:paraId="635B546F" w14:textId="77777777" w:rsidTr="00545EF6">
      <w:trPr>
        <w:cantSplit/>
        <w:trHeight w:val="109"/>
        <w:jc w:val="right"/>
      </w:trPr>
      <w:tc>
        <w:tcPr>
          <w:tcW w:w="7088" w:type="dxa"/>
          <w:gridSpan w:val="3"/>
          <w:tcBorders>
            <w:top w:val="single" w:sz="12" w:space="0" w:color="auto"/>
            <w:left w:val="single" w:sz="12" w:space="0" w:color="auto"/>
            <w:bottom w:val="single" w:sz="12" w:space="0" w:color="auto"/>
            <w:right w:val="single" w:sz="12" w:space="0" w:color="auto"/>
          </w:tcBorders>
          <w:vAlign w:val="center"/>
        </w:tcPr>
        <w:p w14:paraId="2E699A22" w14:textId="77777777" w:rsidR="00D922E9" w:rsidRPr="00020A88" w:rsidRDefault="00D922E9" w:rsidP="00525D80">
          <w:pPr>
            <w:tabs>
              <w:tab w:val="left" w:pos="993"/>
            </w:tabs>
            <w:spacing w:after="0" w:line="240" w:lineRule="auto"/>
            <w:jc w:val="center"/>
            <w:rPr>
              <w:rFonts w:ascii="Arial" w:hAnsi="Arial" w:cs="Arial"/>
              <w:sz w:val="20"/>
            </w:rPr>
          </w:pPr>
          <w:r w:rsidRPr="00020A88">
            <w:rPr>
              <w:rFonts w:ascii="Arial" w:hAnsi="Arial" w:cs="Arial"/>
              <w:sz w:val="20"/>
            </w:rPr>
            <w:t xml:space="preserve">DOSSIER </w:t>
          </w:r>
          <w:r>
            <w:rPr>
              <w:rFonts w:ascii="Arial" w:hAnsi="Arial" w:cs="Arial"/>
              <w:sz w:val="20"/>
            </w:rPr>
            <w:t>RESSOURCES</w:t>
          </w:r>
        </w:p>
      </w:tc>
      <w:tc>
        <w:tcPr>
          <w:tcW w:w="1984" w:type="dxa"/>
          <w:tcBorders>
            <w:top w:val="single" w:sz="12" w:space="0" w:color="auto"/>
            <w:left w:val="nil"/>
            <w:bottom w:val="single" w:sz="12" w:space="0" w:color="auto"/>
            <w:right w:val="single" w:sz="12" w:space="0" w:color="auto"/>
          </w:tcBorders>
          <w:vAlign w:val="center"/>
        </w:tcPr>
        <w:p w14:paraId="244AC459" w14:textId="7D00E3B1" w:rsidR="00D922E9" w:rsidRPr="00020A88" w:rsidRDefault="00D922E9" w:rsidP="00FF37A9">
          <w:pPr>
            <w:spacing w:after="0" w:line="240" w:lineRule="auto"/>
            <w:rPr>
              <w:rFonts w:ascii="Arial" w:hAnsi="Arial" w:cs="Arial"/>
              <w:b/>
              <w:sz w:val="20"/>
            </w:rPr>
          </w:pPr>
          <w:r w:rsidRPr="00020A88">
            <w:rPr>
              <w:rFonts w:ascii="Arial" w:hAnsi="Arial" w:cs="Arial"/>
              <w:b/>
              <w:sz w:val="20"/>
            </w:rPr>
            <w:t xml:space="preserve">Page : </w:t>
          </w:r>
          <w:r w:rsidRPr="00F073DA">
            <w:rPr>
              <w:rFonts w:ascii="Arial" w:hAnsi="Arial" w:cs="Arial"/>
              <w:sz w:val="20"/>
              <w:szCs w:val="20"/>
              <w:lang w:val="fr-FR"/>
            </w:rPr>
            <w:fldChar w:fldCharType="begin"/>
          </w:r>
          <w:r w:rsidRPr="00F073DA">
            <w:rPr>
              <w:rFonts w:ascii="Arial" w:hAnsi="Arial" w:cs="Arial"/>
              <w:sz w:val="20"/>
              <w:szCs w:val="20"/>
              <w:lang w:val="fr-FR"/>
            </w:rPr>
            <w:instrText>PAGE   \* MERGEFORMAT</w:instrText>
          </w:r>
          <w:r w:rsidRPr="00F073DA">
            <w:rPr>
              <w:rFonts w:ascii="Arial" w:hAnsi="Arial" w:cs="Arial"/>
              <w:sz w:val="20"/>
              <w:szCs w:val="20"/>
              <w:lang w:val="fr-FR"/>
            </w:rPr>
            <w:fldChar w:fldCharType="separate"/>
          </w:r>
          <w:r w:rsidR="00260DA3">
            <w:rPr>
              <w:rFonts w:ascii="Arial" w:hAnsi="Arial" w:cs="Arial"/>
              <w:noProof/>
              <w:sz w:val="20"/>
              <w:szCs w:val="20"/>
              <w:lang w:val="fr-FR"/>
            </w:rPr>
            <w:t>3</w:t>
          </w:r>
          <w:r w:rsidRPr="00F073DA">
            <w:rPr>
              <w:rFonts w:ascii="Arial" w:hAnsi="Arial" w:cs="Arial"/>
              <w:sz w:val="20"/>
              <w:szCs w:val="20"/>
              <w:lang w:val="fr-FR"/>
            </w:rPr>
            <w:fldChar w:fldCharType="end"/>
          </w:r>
          <w:r w:rsidRPr="00F073DA">
            <w:rPr>
              <w:rFonts w:ascii="Arial" w:hAnsi="Arial" w:cs="Arial"/>
              <w:sz w:val="20"/>
              <w:szCs w:val="20"/>
              <w:lang w:val="fr-FR"/>
            </w:rPr>
            <w:t xml:space="preserve"> sur </w:t>
          </w:r>
          <w:r w:rsidRPr="00FF37A9">
            <w:rPr>
              <w:rFonts w:ascii="Arial" w:hAnsi="Arial" w:cs="Arial"/>
              <w:sz w:val="20"/>
              <w:szCs w:val="20"/>
              <w:lang w:val="fr-FR"/>
            </w:rPr>
            <w:fldChar w:fldCharType="begin"/>
          </w:r>
          <w:r>
            <w:rPr>
              <w:rFonts w:ascii="Arial" w:hAnsi="Arial" w:cs="Arial"/>
              <w:sz w:val="20"/>
              <w:szCs w:val="20"/>
              <w:lang w:val="fr-FR"/>
            </w:rPr>
            <w:instrText>NUM</w:instrText>
          </w:r>
          <w:r w:rsidRPr="00FF37A9">
            <w:rPr>
              <w:rFonts w:ascii="Arial" w:hAnsi="Arial" w:cs="Arial"/>
              <w:sz w:val="20"/>
              <w:szCs w:val="20"/>
              <w:lang w:val="fr-FR"/>
            </w:rPr>
            <w:instrText>PAGE</w:instrText>
          </w:r>
          <w:r>
            <w:rPr>
              <w:rFonts w:ascii="Arial" w:hAnsi="Arial" w:cs="Arial"/>
              <w:sz w:val="20"/>
              <w:szCs w:val="20"/>
              <w:lang w:val="fr-FR"/>
            </w:rPr>
            <w:instrText>S</w:instrText>
          </w:r>
          <w:r w:rsidRPr="00FF37A9">
            <w:rPr>
              <w:rFonts w:ascii="Arial" w:hAnsi="Arial" w:cs="Arial"/>
              <w:sz w:val="20"/>
              <w:szCs w:val="20"/>
              <w:lang w:val="fr-FR"/>
            </w:rPr>
            <w:instrText xml:space="preserve">   \* MERGEFORMAT</w:instrText>
          </w:r>
          <w:r w:rsidRPr="00FF37A9">
            <w:rPr>
              <w:rFonts w:ascii="Arial" w:hAnsi="Arial" w:cs="Arial"/>
              <w:sz w:val="20"/>
              <w:szCs w:val="20"/>
              <w:lang w:val="fr-FR"/>
            </w:rPr>
            <w:fldChar w:fldCharType="separate"/>
          </w:r>
          <w:r w:rsidR="00260DA3">
            <w:rPr>
              <w:rFonts w:ascii="Arial" w:hAnsi="Arial" w:cs="Arial"/>
              <w:noProof/>
              <w:sz w:val="20"/>
              <w:szCs w:val="20"/>
              <w:lang w:val="fr-FR"/>
            </w:rPr>
            <w:t>19</w:t>
          </w:r>
          <w:r w:rsidRPr="00FF37A9">
            <w:rPr>
              <w:rFonts w:ascii="Arial" w:hAnsi="Arial" w:cs="Arial"/>
              <w:sz w:val="20"/>
              <w:szCs w:val="20"/>
              <w:lang w:val="fr-FR"/>
            </w:rPr>
            <w:fldChar w:fldCharType="end"/>
          </w:r>
        </w:p>
      </w:tc>
    </w:tr>
  </w:tbl>
  <w:p w14:paraId="41C318D1" w14:textId="77777777" w:rsidR="00D922E9" w:rsidRPr="00F073DA" w:rsidRDefault="00D922E9">
    <w:pPr>
      <w:pStyle w:val="Pieddepage"/>
      <w:rPr>
        <w:sz w:val="2"/>
        <w:lang w:val="fr-F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E149A" w14:textId="77777777" w:rsidR="00BB06DB" w:rsidRDefault="00BB06DB" w:rsidP="000B3115">
      <w:pPr>
        <w:spacing w:after="0" w:line="240" w:lineRule="auto"/>
      </w:pPr>
      <w:r>
        <w:separator/>
      </w:r>
    </w:p>
  </w:footnote>
  <w:footnote w:type="continuationSeparator" w:id="0">
    <w:p w14:paraId="35A612A5" w14:textId="77777777" w:rsidR="00BB06DB" w:rsidRDefault="00BB06DB" w:rsidP="000B31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050.75pt;height:186pt;visibility:visible;mso-wrap-style:square" o:bullet="t">
        <v:imagedata r:id="rId1" o:title="" cropbottom="56120f" cropleft="334f" cropright="64469f"/>
      </v:shape>
    </w:pict>
  </w:numPicBullet>
  <w:numPicBullet w:numPicBulletId="1">
    <w:pict>
      <v:shape id="_x0000_i1061" type="#_x0000_t75" style="width:11.25pt;height:11.25pt;visibility:visible;mso-wrap-style:square" o:bullet="t">
        <v:imagedata r:id="rId2" o:title="BD14578_"/>
      </v:shape>
    </w:pict>
  </w:numPicBullet>
  <w:abstractNum w:abstractNumId="0" w15:restartNumberingAfterBreak="0">
    <w:nsid w:val="14C44EFF"/>
    <w:multiLevelType w:val="hybridMultilevel"/>
    <w:tmpl w:val="D83E6CC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7EA24E8"/>
    <w:multiLevelType w:val="multilevel"/>
    <w:tmpl w:val="A0EADB26"/>
    <w:lvl w:ilvl="0">
      <w:start w:val="1"/>
      <w:numFmt w:val="decimal"/>
      <w:pStyle w:val="Titre1"/>
      <w:lvlText w:val="%1."/>
      <w:lvlJc w:val="left"/>
      <w:pPr>
        <w:ind w:left="720" w:hanging="360"/>
      </w:pPr>
      <w:rPr>
        <w:rFonts w:hint="default"/>
      </w:rPr>
    </w:lvl>
    <w:lvl w:ilvl="1">
      <w:start w:val="1"/>
      <w:numFmt w:val="decimal"/>
      <w:pStyle w:val="Titre2"/>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969" w:hanging="2160"/>
      </w:pPr>
      <w:rPr>
        <w:rFonts w:hint="default"/>
      </w:rPr>
    </w:lvl>
    <w:lvl w:ilvl="8">
      <w:start w:val="1"/>
      <w:numFmt w:val="decimal"/>
      <w:isLgl/>
      <w:lvlText w:val="%1.%2.%3.%4.%5.%6.%7.%8.%9"/>
      <w:lvlJc w:val="left"/>
      <w:pPr>
        <w:ind w:left="4536" w:hanging="2520"/>
      </w:pPr>
      <w:rPr>
        <w:rFonts w:hint="default"/>
      </w:rPr>
    </w:lvl>
  </w:abstractNum>
  <w:abstractNum w:abstractNumId="2" w15:restartNumberingAfterBreak="0">
    <w:nsid w:val="31AF4727"/>
    <w:multiLevelType w:val="hybridMultilevel"/>
    <w:tmpl w:val="64DA5F8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12005F7"/>
    <w:multiLevelType w:val="hybridMultilevel"/>
    <w:tmpl w:val="8C6EF2E2"/>
    <w:lvl w:ilvl="0" w:tplc="8BF00778">
      <w:start w:val="1"/>
      <w:numFmt w:val="decimal"/>
      <w:lvlText w:val="%1 - "/>
      <w:lvlJc w:val="left"/>
      <w:pPr>
        <w:tabs>
          <w:tab w:val="num" w:pos="1080"/>
        </w:tabs>
        <w:ind w:left="814" w:hanging="94"/>
      </w:pPr>
      <w:rPr>
        <w:rFonts w:ascii="Symbol" w:hAnsi="Symbol" w:hint="default"/>
        <w:sz w:val="28"/>
      </w:rPr>
    </w:lvl>
    <w:lvl w:ilvl="1" w:tplc="C4103E6A">
      <w:start w:val="1"/>
      <w:numFmt w:val="lowerLetter"/>
      <w:lvlText w:val="%2)"/>
      <w:lvlJc w:val="left"/>
      <w:pPr>
        <w:tabs>
          <w:tab w:val="num" w:pos="1800"/>
        </w:tabs>
        <w:ind w:left="1800" w:hanging="360"/>
      </w:pPr>
      <w:rPr>
        <w:rFonts w:hint="default"/>
        <w:sz w:val="20"/>
      </w:rPr>
    </w:lvl>
    <w:lvl w:ilvl="2" w:tplc="040C0001">
      <w:start w:val="1"/>
      <w:numFmt w:val="bullet"/>
      <w:lvlText w:val=""/>
      <w:lvlJc w:val="left"/>
      <w:pPr>
        <w:tabs>
          <w:tab w:val="num" w:pos="2700"/>
        </w:tabs>
        <w:ind w:left="2700" w:hanging="360"/>
      </w:pPr>
      <w:rPr>
        <w:rFonts w:ascii="Symbol" w:hAnsi="Symbol" w:hint="default"/>
        <w:sz w:val="28"/>
      </w:rPr>
    </w:lvl>
    <w:lvl w:ilvl="3" w:tplc="040C000F" w:tentative="1">
      <w:start w:val="1"/>
      <w:numFmt w:val="decimal"/>
      <w:lvlText w:val="%4."/>
      <w:lvlJc w:val="left"/>
      <w:pPr>
        <w:tabs>
          <w:tab w:val="num" w:pos="3240"/>
        </w:tabs>
        <w:ind w:left="3240" w:hanging="360"/>
      </w:pPr>
    </w:lvl>
    <w:lvl w:ilvl="4" w:tplc="040C0019" w:tentative="1">
      <w:start w:val="1"/>
      <w:numFmt w:val="lowerLetter"/>
      <w:lvlText w:val="%5."/>
      <w:lvlJc w:val="left"/>
      <w:pPr>
        <w:tabs>
          <w:tab w:val="num" w:pos="3960"/>
        </w:tabs>
        <w:ind w:left="3960" w:hanging="360"/>
      </w:pPr>
    </w:lvl>
    <w:lvl w:ilvl="5" w:tplc="040C001B" w:tentative="1">
      <w:start w:val="1"/>
      <w:numFmt w:val="lowerRoman"/>
      <w:lvlText w:val="%6."/>
      <w:lvlJc w:val="right"/>
      <w:pPr>
        <w:tabs>
          <w:tab w:val="num" w:pos="4680"/>
        </w:tabs>
        <w:ind w:left="4680" w:hanging="180"/>
      </w:pPr>
    </w:lvl>
    <w:lvl w:ilvl="6" w:tplc="040C000F" w:tentative="1">
      <w:start w:val="1"/>
      <w:numFmt w:val="decimal"/>
      <w:lvlText w:val="%7."/>
      <w:lvlJc w:val="left"/>
      <w:pPr>
        <w:tabs>
          <w:tab w:val="num" w:pos="5400"/>
        </w:tabs>
        <w:ind w:left="5400" w:hanging="360"/>
      </w:pPr>
    </w:lvl>
    <w:lvl w:ilvl="7" w:tplc="040C0019" w:tentative="1">
      <w:start w:val="1"/>
      <w:numFmt w:val="lowerLetter"/>
      <w:lvlText w:val="%8."/>
      <w:lvlJc w:val="left"/>
      <w:pPr>
        <w:tabs>
          <w:tab w:val="num" w:pos="6120"/>
        </w:tabs>
        <w:ind w:left="6120" w:hanging="360"/>
      </w:pPr>
    </w:lvl>
    <w:lvl w:ilvl="8" w:tplc="040C001B" w:tentative="1">
      <w:start w:val="1"/>
      <w:numFmt w:val="lowerRoman"/>
      <w:lvlText w:val="%9."/>
      <w:lvlJc w:val="right"/>
      <w:pPr>
        <w:tabs>
          <w:tab w:val="num" w:pos="6840"/>
        </w:tabs>
        <w:ind w:left="6840" w:hanging="180"/>
      </w:pPr>
    </w:lvl>
  </w:abstractNum>
  <w:abstractNum w:abstractNumId="4" w15:restartNumberingAfterBreak="0">
    <w:nsid w:val="57F4680C"/>
    <w:multiLevelType w:val="multilevel"/>
    <w:tmpl w:val="98F8FC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5EC624C8"/>
    <w:multiLevelType w:val="hybridMultilevel"/>
    <w:tmpl w:val="15C45620"/>
    <w:lvl w:ilvl="0" w:tplc="4D0427FA">
      <w:start w:val="1"/>
      <w:numFmt w:val="bullet"/>
      <w:lvlText w:val="–"/>
      <w:lvlJc w:val="left"/>
      <w:pPr>
        <w:ind w:left="644" w:hanging="360"/>
      </w:pPr>
      <w:rPr>
        <w:rFonts w:ascii="Arial Narrow" w:eastAsiaTheme="minorHAnsi" w:hAnsi="Arial Narrow" w:cstheme="minorBidi"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70566EC7"/>
    <w:multiLevelType w:val="hybridMultilevel"/>
    <w:tmpl w:val="4962B2FE"/>
    <w:lvl w:ilvl="0" w:tplc="54F81B10">
      <w:start w:val="1"/>
      <w:numFmt w:val="bullet"/>
      <w:lvlText w:val=""/>
      <w:lvlPicBulletId w:val="1"/>
      <w:lvlJc w:val="left"/>
      <w:pPr>
        <w:tabs>
          <w:tab w:val="num" w:pos="720"/>
        </w:tabs>
        <w:ind w:left="720" w:hanging="360"/>
      </w:pPr>
      <w:rPr>
        <w:rFonts w:ascii="Symbol" w:hAnsi="Symbol" w:hint="default"/>
      </w:rPr>
    </w:lvl>
    <w:lvl w:ilvl="1" w:tplc="BE5E912E" w:tentative="1">
      <w:start w:val="1"/>
      <w:numFmt w:val="bullet"/>
      <w:lvlText w:val=""/>
      <w:lvlJc w:val="left"/>
      <w:pPr>
        <w:tabs>
          <w:tab w:val="num" w:pos="1440"/>
        </w:tabs>
        <w:ind w:left="1440" w:hanging="360"/>
      </w:pPr>
      <w:rPr>
        <w:rFonts w:ascii="Symbol" w:hAnsi="Symbol" w:hint="default"/>
      </w:rPr>
    </w:lvl>
    <w:lvl w:ilvl="2" w:tplc="3A22923A" w:tentative="1">
      <w:start w:val="1"/>
      <w:numFmt w:val="bullet"/>
      <w:lvlText w:val=""/>
      <w:lvlJc w:val="left"/>
      <w:pPr>
        <w:tabs>
          <w:tab w:val="num" w:pos="2160"/>
        </w:tabs>
        <w:ind w:left="2160" w:hanging="360"/>
      </w:pPr>
      <w:rPr>
        <w:rFonts w:ascii="Symbol" w:hAnsi="Symbol" w:hint="default"/>
      </w:rPr>
    </w:lvl>
    <w:lvl w:ilvl="3" w:tplc="47C24184" w:tentative="1">
      <w:start w:val="1"/>
      <w:numFmt w:val="bullet"/>
      <w:lvlText w:val=""/>
      <w:lvlJc w:val="left"/>
      <w:pPr>
        <w:tabs>
          <w:tab w:val="num" w:pos="2880"/>
        </w:tabs>
        <w:ind w:left="2880" w:hanging="360"/>
      </w:pPr>
      <w:rPr>
        <w:rFonts w:ascii="Symbol" w:hAnsi="Symbol" w:hint="default"/>
      </w:rPr>
    </w:lvl>
    <w:lvl w:ilvl="4" w:tplc="FAD0AEE2" w:tentative="1">
      <w:start w:val="1"/>
      <w:numFmt w:val="bullet"/>
      <w:lvlText w:val=""/>
      <w:lvlJc w:val="left"/>
      <w:pPr>
        <w:tabs>
          <w:tab w:val="num" w:pos="3600"/>
        </w:tabs>
        <w:ind w:left="3600" w:hanging="360"/>
      </w:pPr>
      <w:rPr>
        <w:rFonts w:ascii="Symbol" w:hAnsi="Symbol" w:hint="default"/>
      </w:rPr>
    </w:lvl>
    <w:lvl w:ilvl="5" w:tplc="926A8972" w:tentative="1">
      <w:start w:val="1"/>
      <w:numFmt w:val="bullet"/>
      <w:lvlText w:val=""/>
      <w:lvlJc w:val="left"/>
      <w:pPr>
        <w:tabs>
          <w:tab w:val="num" w:pos="4320"/>
        </w:tabs>
        <w:ind w:left="4320" w:hanging="360"/>
      </w:pPr>
      <w:rPr>
        <w:rFonts w:ascii="Symbol" w:hAnsi="Symbol" w:hint="default"/>
      </w:rPr>
    </w:lvl>
    <w:lvl w:ilvl="6" w:tplc="6AA259CC" w:tentative="1">
      <w:start w:val="1"/>
      <w:numFmt w:val="bullet"/>
      <w:lvlText w:val=""/>
      <w:lvlJc w:val="left"/>
      <w:pPr>
        <w:tabs>
          <w:tab w:val="num" w:pos="5040"/>
        </w:tabs>
        <w:ind w:left="5040" w:hanging="360"/>
      </w:pPr>
      <w:rPr>
        <w:rFonts w:ascii="Symbol" w:hAnsi="Symbol" w:hint="default"/>
      </w:rPr>
    </w:lvl>
    <w:lvl w:ilvl="7" w:tplc="7A48B3BA" w:tentative="1">
      <w:start w:val="1"/>
      <w:numFmt w:val="bullet"/>
      <w:lvlText w:val=""/>
      <w:lvlJc w:val="left"/>
      <w:pPr>
        <w:tabs>
          <w:tab w:val="num" w:pos="5760"/>
        </w:tabs>
        <w:ind w:left="5760" w:hanging="360"/>
      </w:pPr>
      <w:rPr>
        <w:rFonts w:ascii="Symbol" w:hAnsi="Symbol" w:hint="default"/>
      </w:rPr>
    </w:lvl>
    <w:lvl w:ilvl="8" w:tplc="87264560"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70956220"/>
    <w:multiLevelType w:val="hybridMultilevel"/>
    <w:tmpl w:val="7F684D26"/>
    <w:lvl w:ilvl="0" w:tplc="96747636">
      <w:start w:val="5"/>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0CF03C5"/>
    <w:multiLevelType w:val="hybridMultilevel"/>
    <w:tmpl w:val="4DF07AC8"/>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B4E4003"/>
    <w:multiLevelType w:val="multilevel"/>
    <w:tmpl w:val="45CC0EFC"/>
    <w:lvl w:ilvl="0">
      <w:start w:val="1"/>
      <w:numFmt w:val="decimal"/>
      <w:lvlText w:val="Q%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C761FD0"/>
    <w:multiLevelType w:val="hybridMultilevel"/>
    <w:tmpl w:val="27EC04BA"/>
    <w:lvl w:ilvl="0" w:tplc="8A30ED2A">
      <w:start w:val="1"/>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F1C221B"/>
    <w:multiLevelType w:val="multilevel"/>
    <w:tmpl w:val="040C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
  </w:num>
  <w:num w:numId="2">
    <w:abstractNumId w:val="1"/>
  </w:num>
  <w:num w:numId="3">
    <w:abstractNumId w:val="1"/>
  </w:num>
  <w:num w:numId="4">
    <w:abstractNumId w:val="4"/>
  </w:num>
  <w:num w:numId="5">
    <w:abstractNumId w:val="11"/>
  </w:num>
  <w:num w:numId="6">
    <w:abstractNumId w:val="9"/>
  </w:num>
  <w:num w:numId="7">
    <w:abstractNumId w:val="8"/>
  </w:num>
  <w:num w:numId="8">
    <w:abstractNumId w:val="9"/>
    <w:lvlOverride w:ilvl="0">
      <w:lvl w:ilvl="0">
        <w:start w:val="1"/>
        <w:numFmt w:val="decimal"/>
        <w:lvlText w:val="Q%1."/>
        <w:lvlJc w:val="left"/>
        <w:pPr>
          <w:ind w:left="360" w:hanging="360"/>
        </w:pPr>
        <w:rPr>
          <w:rFonts w:hint="default"/>
          <w:b/>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9">
    <w:abstractNumId w:val="10"/>
  </w:num>
  <w:num w:numId="10">
    <w:abstractNumId w:val="2"/>
  </w:num>
  <w:num w:numId="11">
    <w:abstractNumId w:val="7"/>
  </w:num>
  <w:num w:numId="12">
    <w:abstractNumId w:val="0"/>
  </w:num>
  <w:num w:numId="13">
    <w:abstractNumId w:val="5"/>
  </w:num>
  <w:num w:numId="14">
    <w:abstractNumId w:val="6"/>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activeWritingStyle w:appName="MSWord" w:lang="fr-FR" w:vendorID="64" w:dllVersion="6" w:nlCheck="1" w:checkStyle="1"/>
  <w:activeWritingStyle w:appName="MSWord" w:lang="en-US" w:vendorID="64" w:dllVersion="6" w:nlCheck="1" w:checkStyle="1"/>
  <w:activeWritingStyle w:appName="MSWord" w:lang="fr-FR" w:vendorID="64" w:dllVersion="4096" w:nlCheck="1" w:checkStyle="0"/>
  <w:activeWritingStyle w:appName="MSWord" w:lang="en-US" w:vendorID="64" w:dllVersion="4096" w:nlCheck="1" w:checkStyle="0"/>
  <w:activeWritingStyle w:appName="MSWord" w:lang="fr-FR" w:vendorID="64" w:dllVersion="131078" w:nlCheck="1" w:checkStyle="0"/>
  <w:activeWritingStyle w:appName="MSWord" w:lang="en-US" w:vendorID="64" w:dllVersion="131078" w:nlCheck="1" w:checkStyle="0"/>
  <w:proofState w:grammar="clean"/>
  <w:defaultTabStop w:val="708"/>
  <w:hyphenationZone w:val="425"/>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503"/>
    <w:rsid w:val="000039E2"/>
    <w:rsid w:val="000056F0"/>
    <w:rsid w:val="00017DC1"/>
    <w:rsid w:val="00020A88"/>
    <w:rsid w:val="00022300"/>
    <w:rsid w:val="000318CF"/>
    <w:rsid w:val="00031C9B"/>
    <w:rsid w:val="00041B79"/>
    <w:rsid w:val="00041DE1"/>
    <w:rsid w:val="00044216"/>
    <w:rsid w:val="000461B1"/>
    <w:rsid w:val="00056D5C"/>
    <w:rsid w:val="0007461C"/>
    <w:rsid w:val="000929A6"/>
    <w:rsid w:val="00096593"/>
    <w:rsid w:val="000A3B05"/>
    <w:rsid w:val="000A682E"/>
    <w:rsid w:val="000B3115"/>
    <w:rsid w:val="001075D3"/>
    <w:rsid w:val="00110E36"/>
    <w:rsid w:val="00113123"/>
    <w:rsid w:val="00131E90"/>
    <w:rsid w:val="00136A95"/>
    <w:rsid w:val="00142568"/>
    <w:rsid w:val="00144499"/>
    <w:rsid w:val="00144707"/>
    <w:rsid w:val="001569ED"/>
    <w:rsid w:val="001600D1"/>
    <w:rsid w:val="0017575B"/>
    <w:rsid w:val="00182E81"/>
    <w:rsid w:val="00192142"/>
    <w:rsid w:val="001A4F94"/>
    <w:rsid w:val="001A6BE7"/>
    <w:rsid w:val="001B290B"/>
    <w:rsid w:val="001C1D73"/>
    <w:rsid w:val="001D0627"/>
    <w:rsid w:val="001D5B02"/>
    <w:rsid w:val="001E09CF"/>
    <w:rsid w:val="001F3D76"/>
    <w:rsid w:val="00202159"/>
    <w:rsid w:val="0021370C"/>
    <w:rsid w:val="00222A21"/>
    <w:rsid w:val="00240A94"/>
    <w:rsid w:val="00260DA3"/>
    <w:rsid w:val="00265661"/>
    <w:rsid w:val="00265B9A"/>
    <w:rsid w:val="00284134"/>
    <w:rsid w:val="002A15DA"/>
    <w:rsid w:val="002A4AC4"/>
    <w:rsid w:val="002A74E1"/>
    <w:rsid w:val="002B0CA9"/>
    <w:rsid w:val="002D0AFB"/>
    <w:rsid w:val="002D11B6"/>
    <w:rsid w:val="002D7FE6"/>
    <w:rsid w:val="002E5A5B"/>
    <w:rsid w:val="002F4877"/>
    <w:rsid w:val="0031029B"/>
    <w:rsid w:val="003265C9"/>
    <w:rsid w:val="00335879"/>
    <w:rsid w:val="00342C37"/>
    <w:rsid w:val="00342CD6"/>
    <w:rsid w:val="003431B1"/>
    <w:rsid w:val="00345360"/>
    <w:rsid w:val="003453F5"/>
    <w:rsid w:val="00352345"/>
    <w:rsid w:val="003650DE"/>
    <w:rsid w:val="003658E6"/>
    <w:rsid w:val="00373AF8"/>
    <w:rsid w:val="003823C3"/>
    <w:rsid w:val="0039482D"/>
    <w:rsid w:val="003959F0"/>
    <w:rsid w:val="003A70CE"/>
    <w:rsid w:val="003C1892"/>
    <w:rsid w:val="003C381E"/>
    <w:rsid w:val="003C45D4"/>
    <w:rsid w:val="003D0536"/>
    <w:rsid w:val="003D25A7"/>
    <w:rsid w:val="003D3786"/>
    <w:rsid w:val="003D5ED6"/>
    <w:rsid w:val="003E4426"/>
    <w:rsid w:val="003F4FED"/>
    <w:rsid w:val="00401529"/>
    <w:rsid w:val="0040597A"/>
    <w:rsid w:val="004345EE"/>
    <w:rsid w:val="00440567"/>
    <w:rsid w:val="00441220"/>
    <w:rsid w:val="00446F07"/>
    <w:rsid w:val="00453370"/>
    <w:rsid w:val="00453752"/>
    <w:rsid w:val="00457B39"/>
    <w:rsid w:val="00470DE1"/>
    <w:rsid w:val="00477201"/>
    <w:rsid w:val="004935B9"/>
    <w:rsid w:val="00494E4E"/>
    <w:rsid w:val="00497470"/>
    <w:rsid w:val="004A1482"/>
    <w:rsid w:val="004A312F"/>
    <w:rsid w:val="004A4B3B"/>
    <w:rsid w:val="004D5C98"/>
    <w:rsid w:val="004E264C"/>
    <w:rsid w:val="004F10F6"/>
    <w:rsid w:val="004F242E"/>
    <w:rsid w:val="004F78B9"/>
    <w:rsid w:val="00503F81"/>
    <w:rsid w:val="005134B0"/>
    <w:rsid w:val="00515050"/>
    <w:rsid w:val="00517B5C"/>
    <w:rsid w:val="0052461A"/>
    <w:rsid w:val="00525D80"/>
    <w:rsid w:val="00545EF6"/>
    <w:rsid w:val="00547E73"/>
    <w:rsid w:val="0055258C"/>
    <w:rsid w:val="00554537"/>
    <w:rsid w:val="00557340"/>
    <w:rsid w:val="00557D91"/>
    <w:rsid w:val="005647AE"/>
    <w:rsid w:val="005674E5"/>
    <w:rsid w:val="00571E37"/>
    <w:rsid w:val="00575126"/>
    <w:rsid w:val="00585945"/>
    <w:rsid w:val="005A00D2"/>
    <w:rsid w:val="005C752C"/>
    <w:rsid w:val="005D19E9"/>
    <w:rsid w:val="005D228C"/>
    <w:rsid w:val="005D3E63"/>
    <w:rsid w:val="005E706F"/>
    <w:rsid w:val="005F4DE7"/>
    <w:rsid w:val="006057DE"/>
    <w:rsid w:val="006126EA"/>
    <w:rsid w:val="006149A4"/>
    <w:rsid w:val="00645BA4"/>
    <w:rsid w:val="0066445E"/>
    <w:rsid w:val="006806B6"/>
    <w:rsid w:val="00680BCB"/>
    <w:rsid w:val="00682CCD"/>
    <w:rsid w:val="00690E17"/>
    <w:rsid w:val="006914F2"/>
    <w:rsid w:val="00693DD3"/>
    <w:rsid w:val="006A4567"/>
    <w:rsid w:val="006A4C5E"/>
    <w:rsid w:val="006B2313"/>
    <w:rsid w:val="006B2A3E"/>
    <w:rsid w:val="006D4092"/>
    <w:rsid w:val="006F165B"/>
    <w:rsid w:val="00701655"/>
    <w:rsid w:val="00705E7F"/>
    <w:rsid w:val="0071337F"/>
    <w:rsid w:val="00720C7B"/>
    <w:rsid w:val="00722D77"/>
    <w:rsid w:val="00726022"/>
    <w:rsid w:val="00730A49"/>
    <w:rsid w:val="00752D32"/>
    <w:rsid w:val="00753AD3"/>
    <w:rsid w:val="007541D5"/>
    <w:rsid w:val="00754A91"/>
    <w:rsid w:val="007567C5"/>
    <w:rsid w:val="007617A1"/>
    <w:rsid w:val="007637F7"/>
    <w:rsid w:val="0076430A"/>
    <w:rsid w:val="00780D40"/>
    <w:rsid w:val="00785EB3"/>
    <w:rsid w:val="00786B5C"/>
    <w:rsid w:val="007943CC"/>
    <w:rsid w:val="007B1C4F"/>
    <w:rsid w:val="007B2D33"/>
    <w:rsid w:val="007B3C96"/>
    <w:rsid w:val="007B3F85"/>
    <w:rsid w:val="007B72D1"/>
    <w:rsid w:val="007D50C9"/>
    <w:rsid w:val="007E2859"/>
    <w:rsid w:val="007F2924"/>
    <w:rsid w:val="007F741F"/>
    <w:rsid w:val="008128AE"/>
    <w:rsid w:val="00814FC6"/>
    <w:rsid w:val="0082718C"/>
    <w:rsid w:val="00840173"/>
    <w:rsid w:val="00847B83"/>
    <w:rsid w:val="00861AA6"/>
    <w:rsid w:val="00865B18"/>
    <w:rsid w:val="00871B0B"/>
    <w:rsid w:val="0087481B"/>
    <w:rsid w:val="00891BA9"/>
    <w:rsid w:val="008C0CE3"/>
    <w:rsid w:val="008C3802"/>
    <w:rsid w:val="008C5CE7"/>
    <w:rsid w:val="008C6DFE"/>
    <w:rsid w:val="008E5926"/>
    <w:rsid w:val="008E7D97"/>
    <w:rsid w:val="008F0640"/>
    <w:rsid w:val="008F5661"/>
    <w:rsid w:val="008F6339"/>
    <w:rsid w:val="008F726F"/>
    <w:rsid w:val="008F7F79"/>
    <w:rsid w:val="009353CB"/>
    <w:rsid w:val="00935687"/>
    <w:rsid w:val="00940228"/>
    <w:rsid w:val="00940323"/>
    <w:rsid w:val="009474B3"/>
    <w:rsid w:val="00947CE7"/>
    <w:rsid w:val="00957F1F"/>
    <w:rsid w:val="00961115"/>
    <w:rsid w:val="009638C9"/>
    <w:rsid w:val="00975177"/>
    <w:rsid w:val="009768C4"/>
    <w:rsid w:val="00990DDF"/>
    <w:rsid w:val="00994670"/>
    <w:rsid w:val="00995D77"/>
    <w:rsid w:val="009A4D22"/>
    <w:rsid w:val="009E17CB"/>
    <w:rsid w:val="00A01D30"/>
    <w:rsid w:val="00A02E4C"/>
    <w:rsid w:val="00A03B5D"/>
    <w:rsid w:val="00A215D2"/>
    <w:rsid w:val="00A26D9A"/>
    <w:rsid w:val="00A32130"/>
    <w:rsid w:val="00A32E2F"/>
    <w:rsid w:val="00A412D7"/>
    <w:rsid w:val="00A52DAB"/>
    <w:rsid w:val="00A562C2"/>
    <w:rsid w:val="00A668E9"/>
    <w:rsid w:val="00A66E25"/>
    <w:rsid w:val="00A774A8"/>
    <w:rsid w:val="00A821DE"/>
    <w:rsid w:val="00A96320"/>
    <w:rsid w:val="00AA4C09"/>
    <w:rsid w:val="00AB1499"/>
    <w:rsid w:val="00AB58AD"/>
    <w:rsid w:val="00AC2E2C"/>
    <w:rsid w:val="00AD1587"/>
    <w:rsid w:val="00AD7CCF"/>
    <w:rsid w:val="00AE3BD5"/>
    <w:rsid w:val="00AE5E2F"/>
    <w:rsid w:val="00AE6602"/>
    <w:rsid w:val="00AF09C4"/>
    <w:rsid w:val="00B021DA"/>
    <w:rsid w:val="00B14632"/>
    <w:rsid w:val="00B36BAF"/>
    <w:rsid w:val="00B43BAF"/>
    <w:rsid w:val="00B551CF"/>
    <w:rsid w:val="00B745CD"/>
    <w:rsid w:val="00B76202"/>
    <w:rsid w:val="00B76FA5"/>
    <w:rsid w:val="00B8485C"/>
    <w:rsid w:val="00BA602F"/>
    <w:rsid w:val="00BB06DB"/>
    <w:rsid w:val="00BB4A16"/>
    <w:rsid w:val="00BB6CCC"/>
    <w:rsid w:val="00BC3C5F"/>
    <w:rsid w:val="00BE3448"/>
    <w:rsid w:val="00BF3241"/>
    <w:rsid w:val="00C0496E"/>
    <w:rsid w:val="00C12936"/>
    <w:rsid w:val="00C20071"/>
    <w:rsid w:val="00C265F1"/>
    <w:rsid w:val="00C36B23"/>
    <w:rsid w:val="00C466B7"/>
    <w:rsid w:val="00C50BF0"/>
    <w:rsid w:val="00C606B7"/>
    <w:rsid w:val="00C6387F"/>
    <w:rsid w:val="00C65A90"/>
    <w:rsid w:val="00C70EC8"/>
    <w:rsid w:val="00C753E6"/>
    <w:rsid w:val="00C758EC"/>
    <w:rsid w:val="00C75CA7"/>
    <w:rsid w:val="00C93F04"/>
    <w:rsid w:val="00C94F8C"/>
    <w:rsid w:val="00CA1841"/>
    <w:rsid w:val="00CB25E7"/>
    <w:rsid w:val="00CB2D4E"/>
    <w:rsid w:val="00CB5197"/>
    <w:rsid w:val="00CB748D"/>
    <w:rsid w:val="00CC1FD2"/>
    <w:rsid w:val="00CC3F93"/>
    <w:rsid w:val="00CF292E"/>
    <w:rsid w:val="00CF4B7D"/>
    <w:rsid w:val="00CF7F0D"/>
    <w:rsid w:val="00D12ACC"/>
    <w:rsid w:val="00D40963"/>
    <w:rsid w:val="00D4103F"/>
    <w:rsid w:val="00D465FA"/>
    <w:rsid w:val="00D47A73"/>
    <w:rsid w:val="00D505E0"/>
    <w:rsid w:val="00D5102C"/>
    <w:rsid w:val="00D7783E"/>
    <w:rsid w:val="00D80032"/>
    <w:rsid w:val="00D83857"/>
    <w:rsid w:val="00D860B5"/>
    <w:rsid w:val="00D86817"/>
    <w:rsid w:val="00D9027C"/>
    <w:rsid w:val="00D922E9"/>
    <w:rsid w:val="00D951B8"/>
    <w:rsid w:val="00D95EF7"/>
    <w:rsid w:val="00DA2F7C"/>
    <w:rsid w:val="00DB4DAF"/>
    <w:rsid w:val="00DC063A"/>
    <w:rsid w:val="00DD4506"/>
    <w:rsid w:val="00DE6E3A"/>
    <w:rsid w:val="00DF2E55"/>
    <w:rsid w:val="00DF43E9"/>
    <w:rsid w:val="00DF6F6C"/>
    <w:rsid w:val="00E00DCC"/>
    <w:rsid w:val="00E0622A"/>
    <w:rsid w:val="00E07D66"/>
    <w:rsid w:val="00E11FF5"/>
    <w:rsid w:val="00E1579C"/>
    <w:rsid w:val="00E20BC2"/>
    <w:rsid w:val="00E25FFF"/>
    <w:rsid w:val="00E31B33"/>
    <w:rsid w:val="00E323EC"/>
    <w:rsid w:val="00E4652B"/>
    <w:rsid w:val="00E52274"/>
    <w:rsid w:val="00E553B4"/>
    <w:rsid w:val="00E62503"/>
    <w:rsid w:val="00E668EF"/>
    <w:rsid w:val="00E66B2A"/>
    <w:rsid w:val="00EA15A7"/>
    <w:rsid w:val="00EB34DF"/>
    <w:rsid w:val="00EE40EA"/>
    <w:rsid w:val="00EF22A2"/>
    <w:rsid w:val="00F01BFB"/>
    <w:rsid w:val="00F047BF"/>
    <w:rsid w:val="00F073DA"/>
    <w:rsid w:val="00F14651"/>
    <w:rsid w:val="00F1487C"/>
    <w:rsid w:val="00F14D18"/>
    <w:rsid w:val="00F16750"/>
    <w:rsid w:val="00F217D9"/>
    <w:rsid w:val="00F301E9"/>
    <w:rsid w:val="00F337D2"/>
    <w:rsid w:val="00F346EF"/>
    <w:rsid w:val="00F51FA6"/>
    <w:rsid w:val="00F629CD"/>
    <w:rsid w:val="00F67654"/>
    <w:rsid w:val="00F715C0"/>
    <w:rsid w:val="00F71912"/>
    <w:rsid w:val="00F80022"/>
    <w:rsid w:val="00F803F5"/>
    <w:rsid w:val="00F83989"/>
    <w:rsid w:val="00F86414"/>
    <w:rsid w:val="00FA28E1"/>
    <w:rsid w:val="00FC233E"/>
    <w:rsid w:val="00FC4FE3"/>
    <w:rsid w:val="00FC7286"/>
    <w:rsid w:val="00FD3F26"/>
    <w:rsid w:val="00FD4307"/>
    <w:rsid w:val="00FE49E9"/>
    <w:rsid w:val="00FF37A9"/>
    <w:rsid w:val="00FF524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5FA1E8"/>
  <w15:docId w15:val="{66DC59BF-C4F8-4BA4-A371-9317FB7DC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32"/>
        <w:lang w:val="fr-FR"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2503"/>
    <w:pPr>
      <w:widowControl w:val="0"/>
      <w:spacing w:after="200" w:line="276" w:lineRule="auto"/>
    </w:pPr>
    <w:rPr>
      <w:rFonts w:asciiTheme="minorHAnsi" w:eastAsiaTheme="minorHAnsi" w:hAnsiTheme="minorHAnsi" w:cstheme="minorBidi"/>
      <w:sz w:val="22"/>
      <w:szCs w:val="22"/>
      <w:lang w:val="en-US"/>
    </w:rPr>
  </w:style>
  <w:style w:type="paragraph" w:styleId="Titre1">
    <w:name w:val="heading 1"/>
    <w:basedOn w:val="Paragraphedeliste"/>
    <w:next w:val="Normal"/>
    <w:link w:val="Titre1Car"/>
    <w:qFormat/>
    <w:rsid w:val="00D5102C"/>
    <w:pPr>
      <w:numPr>
        <w:numId w:val="3"/>
      </w:numPr>
      <w:shd w:val="clear" w:color="auto" w:fill="632423" w:themeFill="accent2" w:themeFillShade="80"/>
      <w:spacing w:before="240" w:after="120"/>
      <w:contextualSpacing w:val="0"/>
      <w:outlineLvl w:val="0"/>
    </w:pPr>
  </w:style>
  <w:style w:type="paragraph" w:styleId="Titre2">
    <w:name w:val="heading 2"/>
    <w:basedOn w:val="Paragraphedeliste"/>
    <w:next w:val="Normal"/>
    <w:link w:val="Titre2Car"/>
    <w:unhideWhenUsed/>
    <w:qFormat/>
    <w:rsid w:val="00D5102C"/>
    <w:pPr>
      <w:numPr>
        <w:ilvl w:val="1"/>
        <w:numId w:val="3"/>
      </w:numPr>
      <w:spacing w:before="120" w:after="240"/>
      <w:contextualSpacing w:val="0"/>
      <w:outlineLvl w:val="1"/>
    </w:pPr>
    <w:rPr>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D5102C"/>
    <w:rPr>
      <w:shd w:val="clear" w:color="auto" w:fill="632423" w:themeFill="accent2" w:themeFillShade="80"/>
      <w:lang w:eastAsia="fr-FR"/>
    </w:rPr>
  </w:style>
  <w:style w:type="paragraph" w:styleId="Paragraphedeliste">
    <w:name w:val="List Paragraph"/>
    <w:basedOn w:val="Normal"/>
    <w:uiPriority w:val="34"/>
    <w:qFormat/>
    <w:rsid w:val="00D5102C"/>
    <w:pPr>
      <w:widowControl/>
      <w:spacing w:after="0" w:line="240" w:lineRule="auto"/>
      <w:ind w:left="720"/>
      <w:contextualSpacing/>
    </w:pPr>
    <w:rPr>
      <w:rFonts w:ascii="Arial" w:eastAsia="Times New Roman" w:hAnsi="Arial" w:cs="Times New Roman"/>
      <w:sz w:val="32"/>
      <w:szCs w:val="20"/>
      <w:lang w:val="fr-FR" w:eastAsia="fr-FR"/>
    </w:rPr>
  </w:style>
  <w:style w:type="character" w:customStyle="1" w:styleId="Titre2Car">
    <w:name w:val="Titre 2 Car"/>
    <w:basedOn w:val="Policepardfaut"/>
    <w:link w:val="Titre2"/>
    <w:rsid w:val="00D5102C"/>
    <w:rPr>
      <w:sz w:val="24"/>
      <w:lang w:eastAsia="fr-FR"/>
    </w:rPr>
  </w:style>
  <w:style w:type="paragraph" w:styleId="TM1">
    <w:name w:val="toc 1"/>
    <w:basedOn w:val="Normal"/>
    <w:next w:val="Normal"/>
    <w:autoRedefine/>
    <w:uiPriority w:val="39"/>
    <w:unhideWhenUsed/>
    <w:qFormat/>
    <w:rsid w:val="00D5102C"/>
    <w:pPr>
      <w:widowControl/>
      <w:tabs>
        <w:tab w:val="left" w:pos="284"/>
        <w:tab w:val="right" w:leader="dot" w:pos="10762"/>
      </w:tabs>
      <w:spacing w:after="60" w:line="240" w:lineRule="auto"/>
    </w:pPr>
    <w:rPr>
      <w:rFonts w:ascii="Arial" w:eastAsia="Times New Roman" w:hAnsi="Arial" w:cs="Times New Roman"/>
      <w:sz w:val="32"/>
      <w:szCs w:val="20"/>
      <w:lang w:val="fr-FR" w:eastAsia="fr-FR"/>
    </w:rPr>
  </w:style>
  <w:style w:type="paragraph" w:styleId="TM2">
    <w:name w:val="toc 2"/>
    <w:basedOn w:val="Normal"/>
    <w:next w:val="Normal"/>
    <w:autoRedefine/>
    <w:uiPriority w:val="39"/>
    <w:unhideWhenUsed/>
    <w:qFormat/>
    <w:rsid w:val="00D5102C"/>
    <w:pPr>
      <w:widowControl/>
      <w:tabs>
        <w:tab w:val="left" w:pos="851"/>
        <w:tab w:val="right" w:leader="dot" w:pos="10762"/>
      </w:tabs>
      <w:spacing w:after="40" w:line="240" w:lineRule="auto"/>
      <w:ind w:left="318"/>
    </w:pPr>
    <w:rPr>
      <w:rFonts w:ascii="Arial" w:eastAsia="Times New Roman" w:hAnsi="Arial" w:cs="Times New Roman"/>
      <w:sz w:val="32"/>
      <w:szCs w:val="20"/>
      <w:lang w:val="fr-FR" w:eastAsia="fr-FR"/>
    </w:rPr>
  </w:style>
  <w:style w:type="paragraph" w:styleId="TM3">
    <w:name w:val="toc 3"/>
    <w:basedOn w:val="Normal"/>
    <w:next w:val="Normal"/>
    <w:autoRedefine/>
    <w:uiPriority w:val="39"/>
    <w:semiHidden/>
    <w:unhideWhenUsed/>
    <w:qFormat/>
    <w:rsid w:val="00D5102C"/>
    <w:pPr>
      <w:widowControl/>
      <w:spacing w:after="100"/>
      <w:ind w:left="440"/>
    </w:pPr>
    <w:rPr>
      <w:rFonts w:eastAsiaTheme="minorEastAsia"/>
      <w:lang w:val="fr-FR" w:eastAsia="fr-FR"/>
    </w:rPr>
  </w:style>
  <w:style w:type="paragraph" w:styleId="En-ttedetabledesmatires">
    <w:name w:val="TOC Heading"/>
    <w:basedOn w:val="Titre1"/>
    <w:next w:val="Normal"/>
    <w:uiPriority w:val="39"/>
    <w:unhideWhenUsed/>
    <w:qFormat/>
    <w:rsid w:val="00D5102C"/>
    <w:pPr>
      <w:keepLines/>
      <w:numPr>
        <w:numId w:val="0"/>
      </w:numPr>
      <w:shd w:val="clear" w:color="auto" w:fill="auto"/>
      <w:spacing w:before="480" w:line="276" w:lineRule="auto"/>
      <w:outlineLvl w:val="9"/>
    </w:pPr>
    <w:rPr>
      <w:rFonts w:asciiTheme="majorHAnsi" w:eastAsiaTheme="majorEastAsia" w:hAnsiTheme="majorHAnsi" w:cstheme="majorBidi"/>
      <w:b/>
      <w:bCs/>
      <w:i/>
      <w:color w:val="365F91" w:themeColor="accent1" w:themeShade="BF"/>
      <w:sz w:val="28"/>
      <w:szCs w:val="28"/>
    </w:rPr>
  </w:style>
  <w:style w:type="paragraph" w:styleId="En-tte">
    <w:name w:val="header"/>
    <w:basedOn w:val="Normal"/>
    <w:link w:val="En-tteCar"/>
    <w:uiPriority w:val="99"/>
    <w:unhideWhenUsed/>
    <w:rsid w:val="000B3115"/>
    <w:pPr>
      <w:tabs>
        <w:tab w:val="center" w:pos="4536"/>
        <w:tab w:val="right" w:pos="9072"/>
      </w:tabs>
      <w:spacing w:after="0" w:line="240" w:lineRule="auto"/>
    </w:pPr>
  </w:style>
  <w:style w:type="character" w:customStyle="1" w:styleId="En-tteCar">
    <w:name w:val="En-tête Car"/>
    <w:basedOn w:val="Policepardfaut"/>
    <w:link w:val="En-tte"/>
    <w:uiPriority w:val="99"/>
    <w:rsid w:val="000B3115"/>
    <w:rPr>
      <w:rFonts w:asciiTheme="minorHAnsi" w:eastAsiaTheme="minorHAnsi" w:hAnsiTheme="minorHAnsi" w:cstheme="minorBidi"/>
      <w:sz w:val="22"/>
      <w:szCs w:val="22"/>
      <w:lang w:val="en-US"/>
    </w:rPr>
  </w:style>
  <w:style w:type="paragraph" w:styleId="Pieddepage">
    <w:name w:val="footer"/>
    <w:basedOn w:val="Normal"/>
    <w:link w:val="PieddepageCar"/>
    <w:uiPriority w:val="99"/>
    <w:unhideWhenUsed/>
    <w:rsid w:val="000B311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B3115"/>
    <w:rPr>
      <w:rFonts w:asciiTheme="minorHAnsi" w:eastAsiaTheme="minorHAnsi" w:hAnsiTheme="minorHAnsi" w:cstheme="minorBidi"/>
      <w:sz w:val="22"/>
      <w:szCs w:val="22"/>
      <w:lang w:val="en-US"/>
    </w:rPr>
  </w:style>
  <w:style w:type="table" w:styleId="Grilledutableau">
    <w:name w:val="Table Grid"/>
    <w:basedOn w:val="TableauNormal"/>
    <w:uiPriority w:val="59"/>
    <w:rsid w:val="000B31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B551CF"/>
    <w:pPr>
      <w:numPr>
        <w:numId w:val="5"/>
      </w:numPr>
    </w:pPr>
  </w:style>
  <w:style w:type="paragraph" w:styleId="Textedebulles">
    <w:name w:val="Balloon Text"/>
    <w:basedOn w:val="Normal"/>
    <w:link w:val="TextedebullesCar"/>
    <w:uiPriority w:val="99"/>
    <w:semiHidden/>
    <w:unhideWhenUsed/>
    <w:rsid w:val="0094032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40323"/>
    <w:rPr>
      <w:rFonts w:ascii="Tahoma" w:eastAsiaTheme="minorHAnsi" w:hAnsi="Tahoma" w:cs="Tahoma"/>
      <w:sz w:val="16"/>
      <w:szCs w:val="16"/>
      <w:lang w:val="en-US"/>
    </w:rPr>
  </w:style>
  <w:style w:type="character" w:styleId="Numrodepage">
    <w:name w:val="page number"/>
    <w:basedOn w:val="Policepardfaut"/>
    <w:rsid w:val="00020A88"/>
  </w:style>
  <w:style w:type="paragraph" w:customStyle="1" w:styleId="Default">
    <w:name w:val="Default"/>
    <w:rsid w:val="00503F81"/>
    <w:pPr>
      <w:autoSpaceDE w:val="0"/>
      <w:autoSpaceDN w:val="0"/>
      <w:adjustRightInd w:val="0"/>
    </w:pPr>
    <w:rPr>
      <w:rFonts w:ascii="Times New Roman" w:hAnsi="Times New Roman"/>
      <w:color w:val="000000"/>
      <w:sz w:val="24"/>
      <w:szCs w:val="24"/>
    </w:rPr>
  </w:style>
  <w:style w:type="paragraph" w:customStyle="1" w:styleId="Gdmath">
    <w:name w:val="Gdmath"/>
    <w:basedOn w:val="Normal"/>
    <w:link w:val="GdmathCar"/>
    <w:rsid w:val="00726022"/>
    <w:pPr>
      <w:spacing w:before="120" w:after="120"/>
      <w:jc w:val="center"/>
    </w:pPr>
    <w:rPr>
      <w:rFonts w:ascii="Times New Roman" w:eastAsia="Arial" w:hAnsi="Times New Roman" w:cs="Times New Roman"/>
      <w:bCs/>
      <w:color w:val="000000"/>
      <w:sz w:val="24"/>
      <w:szCs w:val="36"/>
      <w:lang w:val="fr-FR"/>
    </w:rPr>
  </w:style>
  <w:style w:type="character" w:customStyle="1" w:styleId="GdmathCar">
    <w:name w:val="Gdmath Car"/>
    <w:basedOn w:val="Policepardfaut"/>
    <w:link w:val="Gdmath"/>
    <w:rsid w:val="00726022"/>
    <w:rPr>
      <w:rFonts w:ascii="Times New Roman" w:eastAsia="Arial" w:hAnsi="Times New Roman"/>
      <w:bCs/>
      <w:color w:val="000000"/>
      <w:sz w:val="24"/>
      <w:szCs w:val="36"/>
    </w:rPr>
  </w:style>
  <w:style w:type="character" w:customStyle="1" w:styleId="Maths">
    <w:name w:val="Maths"/>
    <w:rsid w:val="00995D77"/>
    <w:rPr>
      <w:rFonts w:ascii="Times New Roman" w:hAnsi="Times New Roman"/>
      <w:i/>
      <w:iCs/>
      <w:noProof/>
      <w:color w:val="0000FF"/>
    </w:rPr>
  </w:style>
  <w:style w:type="character" w:styleId="Textedelespacerserv">
    <w:name w:val="Placeholder Text"/>
    <w:basedOn w:val="Policepardfaut"/>
    <w:uiPriority w:val="99"/>
    <w:semiHidden/>
    <w:rsid w:val="00E5227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5.wdp"/><Relationship Id="rId117" Type="http://schemas.openxmlformats.org/officeDocument/2006/relationships/image" Target="media/image76.png"/><Relationship Id="rId21" Type="http://schemas.openxmlformats.org/officeDocument/2006/relationships/image" Target="media/image13.png"/><Relationship Id="rId42" Type="http://schemas.openxmlformats.org/officeDocument/2006/relationships/image" Target="media/image25.png"/><Relationship Id="rId47" Type="http://schemas.microsoft.com/office/2007/relationships/hdphoto" Target="media/hdphoto14.wdp"/><Relationship Id="rId63" Type="http://schemas.openxmlformats.org/officeDocument/2006/relationships/image" Target="media/image41.png"/><Relationship Id="rId68" Type="http://schemas.openxmlformats.org/officeDocument/2006/relationships/image" Target="media/image44.png"/><Relationship Id="rId84" Type="http://schemas.microsoft.com/office/2007/relationships/hdphoto" Target="media/hdphoto26.wdp"/><Relationship Id="rId89" Type="http://schemas.openxmlformats.org/officeDocument/2006/relationships/image" Target="media/image56.png"/><Relationship Id="rId112" Type="http://schemas.microsoft.com/office/2007/relationships/hdphoto" Target="media/hdphoto32.wdp"/><Relationship Id="rId16" Type="http://schemas.openxmlformats.org/officeDocument/2006/relationships/image" Target="media/image10.png"/><Relationship Id="rId107" Type="http://schemas.microsoft.com/office/2007/relationships/hdphoto" Target="media/hdphoto30.wdp"/><Relationship Id="rId11" Type="http://schemas.openxmlformats.org/officeDocument/2006/relationships/image" Target="media/image5.png"/><Relationship Id="rId32" Type="http://schemas.microsoft.com/office/2007/relationships/hdphoto" Target="media/hdphoto8.wdp"/><Relationship Id="rId37" Type="http://schemas.openxmlformats.org/officeDocument/2006/relationships/image" Target="media/image21.png"/><Relationship Id="rId53" Type="http://schemas.openxmlformats.org/officeDocument/2006/relationships/image" Target="media/image31.png"/><Relationship Id="rId58" Type="http://schemas.openxmlformats.org/officeDocument/2006/relationships/image" Target="media/image36.png"/><Relationship Id="rId74" Type="http://schemas.microsoft.com/office/2007/relationships/hdphoto" Target="media/hdphoto21.wdp"/><Relationship Id="rId79" Type="http://schemas.openxmlformats.org/officeDocument/2006/relationships/image" Target="media/image50.png"/><Relationship Id="rId102" Type="http://schemas.openxmlformats.org/officeDocument/2006/relationships/image" Target="media/image68.png"/><Relationship Id="rId123" Type="http://schemas.openxmlformats.org/officeDocument/2006/relationships/image" Target="media/image80.png"/><Relationship Id="rId128" Type="http://schemas.openxmlformats.org/officeDocument/2006/relationships/image" Target="media/image84.png"/><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image" Target="media/image62.png"/><Relationship Id="rId19" Type="http://schemas.microsoft.com/office/2007/relationships/hdphoto" Target="media/hdphoto2.wdp"/><Relationship Id="rId14" Type="http://schemas.openxmlformats.org/officeDocument/2006/relationships/image" Target="media/image8.png"/><Relationship Id="rId22" Type="http://schemas.microsoft.com/office/2007/relationships/hdphoto" Target="media/hdphoto3.wdp"/><Relationship Id="rId27" Type="http://schemas.openxmlformats.org/officeDocument/2006/relationships/image" Target="media/image16.png"/><Relationship Id="rId30" Type="http://schemas.microsoft.com/office/2007/relationships/hdphoto" Target="media/hdphoto7.wdp"/><Relationship Id="rId35" Type="http://schemas.openxmlformats.org/officeDocument/2006/relationships/image" Target="media/image20.png"/><Relationship Id="rId43" Type="http://schemas.microsoft.com/office/2007/relationships/hdphoto" Target="media/hdphoto12.wdp"/><Relationship Id="rId48" Type="http://schemas.openxmlformats.org/officeDocument/2006/relationships/image" Target="media/image28.png"/><Relationship Id="rId56" Type="http://schemas.openxmlformats.org/officeDocument/2006/relationships/image" Target="media/image34.png"/><Relationship Id="rId64" Type="http://schemas.openxmlformats.org/officeDocument/2006/relationships/image" Target="media/image42.png"/><Relationship Id="rId69" Type="http://schemas.microsoft.com/office/2007/relationships/hdphoto" Target="media/hdphoto19.wdp"/><Relationship Id="rId77" Type="http://schemas.openxmlformats.org/officeDocument/2006/relationships/image" Target="media/image49.png"/><Relationship Id="rId100" Type="http://schemas.openxmlformats.org/officeDocument/2006/relationships/image" Target="media/image67.emf"/><Relationship Id="rId105" Type="http://schemas.microsoft.com/office/2007/relationships/hdphoto" Target="media/hdphoto29.wdp"/><Relationship Id="rId113" Type="http://schemas.openxmlformats.org/officeDocument/2006/relationships/image" Target="media/image74.png"/><Relationship Id="rId118" Type="http://schemas.openxmlformats.org/officeDocument/2006/relationships/image" Target="media/image77.png"/><Relationship Id="rId126" Type="http://schemas.microsoft.com/office/2007/relationships/hdphoto" Target="media/hdphoto37.wdp"/><Relationship Id="rId8" Type="http://schemas.openxmlformats.org/officeDocument/2006/relationships/footer" Target="footer1.xml"/><Relationship Id="rId51" Type="http://schemas.microsoft.com/office/2007/relationships/hdphoto" Target="media/hdphoto16.wdp"/><Relationship Id="rId72" Type="http://schemas.microsoft.com/office/2007/relationships/hdphoto" Target="media/hdphoto20.wdp"/><Relationship Id="rId80" Type="http://schemas.microsoft.com/office/2007/relationships/hdphoto" Target="media/hdphoto24.wdp"/><Relationship Id="rId85" Type="http://schemas.openxmlformats.org/officeDocument/2006/relationships/image" Target="media/image53.png"/><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6.png"/><Relationship Id="rId17" Type="http://schemas.microsoft.com/office/2007/relationships/hdphoto" Target="media/hdphoto1.wdp"/><Relationship Id="rId25" Type="http://schemas.openxmlformats.org/officeDocument/2006/relationships/image" Target="media/image15.png"/><Relationship Id="rId33" Type="http://schemas.openxmlformats.org/officeDocument/2006/relationships/image" Target="media/image19.png"/><Relationship Id="rId38" Type="http://schemas.microsoft.com/office/2007/relationships/hdphoto" Target="media/hdphoto11.wdp"/><Relationship Id="rId46" Type="http://schemas.openxmlformats.org/officeDocument/2006/relationships/image" Target="media/image27.png"/><Relationship Id="rId59" Type="http://schemas.openxmlformats.org/officeDocument/2006/relationships/image" Target="media/image37.png"/><Relationship Id="rId67" Type="http://schemas.microsoft.com/office/2007/relationships/hdphoto" Target="media/hdphoto18.wdp"/><Relationship Id="rId103" Type="http://schemas.microsoft.com/office/2007/relationships/hdphoto" Target="media/hdphoto28.wdp"/><Relationship Id="rId108" Type="http://schemas.openxmlformats.org/officeDocument/2006/relationships/image" Target="media/image71.png"/><Relationship Id="rId116" Type="http://schemas.microsoft.com/office/2007/relationships/hdphoto" Target="media/hdphoto34.wdp"/><Relationship Id="rId124" Type="http://schemas.openxmlformats.org/officeDocument/2006/relationships/image" Target="media/image81.png"/><Relationship Id="rId129" Type="http://schemas.openxmlformats.org/officeDocument/2006/relationships/image" Target="media/image85.png"/><Relationship Id="rId20"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5.png"/><Relationship Id="rId75" Type="http://schemas.openxmlformats.org/officeDocument/2006/relationships/image" Target="media/image48.png"/><Relationship Id="rId83" Type="http://schemas.openxmlformats.org/officeDocument/2006/relationships/image" Target="media/image52.png"/><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image" Target="media/image63.png"/><Relationship Id="rId111" Type="http://schemas.openxmlformats.org/officeDocument/2006/relationships/image" Target="media/image73.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microsoft.com/office/2007/relationships/hdphoto" Target="media/hdphoto6.wdp"/><Relationship Id="rId36" Type="http://schemas.microsoft.com/office/2007/relationships/hdphoto" Target="media/hdphoto10.wdp"/><Relationship Id="rId49" Type="http://schemas.microsoft.com/office/2007/relationships/hdphoto" Target="media/hdphoto15.wdp"/><Relationship Id="rId57" Type="http://schemas.openxmlformats.org/officeDocument/2006/relationships/image" Target="media/image35.png"/><Relationship Id="rId106" Type="http://schemas.openxmlformats.org/officeDocument/2006/relationships/image" Target="media/image70.png"/><Relationship Id="rId114" Type="http://schemas.microsoft.com/office/2007/relationships/hdphoto" Target="media/hdphoto33.wdp"/><Relationship Id="rId119" Type="http://schemas.microsoft.com/office/2007/relationships/hdphoto" Target="media/hdphoto35.wdp"/><Relationship Id="rId127" Type="http://schemas.openxmlformats.org/officeDocument/2006/relationships/image" Target="media/image83.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image" Target="media/image38.png"/><Relationship Id="rId65" Type="http://schemas.microsoft.com/office/2007/relationships/hdphoto" Target="media/hdphoto17.wdp"/><Relationship Id="rId73" Type="http://schemas.openxmlformats.org/officeDocument/2006/relationships/image" Target="media/image47.png"/><Relationship Id="rId78" Type="http://schemas.microsoft.com/office/2007/relationships/hdphoto" Target="media/hdphoto23.wdp"/><Relationship Id="rId81" Type="http://schemas.openxmlformats.org/officeDocument/2006/relationships/image" Target="media/image51.png"/><Relationship Id="rId86" Type="http://schemas.microsoft.com/office/2007/relationships/hdphoto" Target="media/hdphoto27.wdp"/><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oleObject" Target="embeddings/oleObject1.bin"/><Relationship Id="rId122" Type="http://schemas.microsoft.com/office/2007/relationships/hdphoto" Target="media/hdphoto36.wdp"/><Relationship Id="rId130"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image" Target="media/image22.png"/><Relationship Id="rId109" Type="http://schemas.openxmlformats.org/officeDocument/2006/relationships/image" Target="media/image72.png"/><Relationship Id="rId34" Type="http://schemas.microsoft.com/office/2007/relationships/hdphoto" Target="media/hdphoto9.wdp"/><Relationship Id="rId50" Type="http://schemas.openxmlformats.org/officeDocument/2006/relationships/image" Target="media/image29.png"/><Relationship Id="rId55" Type="http://schemas.openxmlformats.org/officeDocument/2006/relationships/image" Target="media/image33.png"/><Relationship Id="rId76" Type="http://schemas.microsoft.com/office/2007/relationships/hdphoto" Target="media/hdphoto22.wdp"/><Relationship Id="rId97" Type="http://schemas.openxmlformats.org/officeDocument/2006/relationships/image" Target="media/image64.png"/><Relationship Id="rId104" Type="http://schemas.openxmlformats.org/officeDocument/2006/relationships/image" Target="media/image69.png"/><Relationship Id="rId120" Type="http://schemas.openxmlformats.org/officeDocument/2006/relationships/image" Target="media/image78.png"/><Relationship Id="rId125"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7.png"/><Relationship Id="rId24" Type="http://schemas.microsoft.com/office/2007/relationships/hdphoto" Target="media/hdphoto4.wdp"/><Relationship Id="rId40" Type="http://schemas.openxmlformats.org/officeDocument/2006/relationships/image" Target="media/image23.png"/><Relationship Id="rId45" Type="http://schemas.microsoft.com/office/2007/relationships/hdphoto" Target="media/hdphoto13.wdp"/><Relationship Id="rId66" Type="http://schemas.openxmlformats.org/officeDocument/2006/relationships/image" Target="media/image43.png"/><Relationship Id="rId87" Type="http://schemas.openxmlformats.org/officeDocument/2006/relationships/image" Target="media/image54.png"/><Relationship Id="rId110" Type="http://schemas.microsoft.com/office/2007/relationships/hdphoto" Target="media/hdphoto31.wdp"/><Relationship Id="rId115" Type="http://schemas.openxmlformats.org/officeDocument/2006/relationships/image" Target="media/image75.png"/><Relationship Id="rId131" Type="http://schemas.openxmlformats.org/officeDocument/2006/relationships/fontTable" Target="fontTable.xml"/><Relationship Id="rId61" Type="http://schemas.openxmlformats.org/officeDocument/2006/relationships/image" Target="media/image39.png"/><Relationship Id="rId82" Type="http://schemas.microsoft.com/office/2007/relationships/hdphoto" Target="media/hdphoto25.wdp"/></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46F58E-3C45-4B51-A213-240092B1DD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9FBD35E.dotm</Template>
  <TotalTime>5</TotalTime>
  <Pages>1</Pages>
  <Words>3927</Words>
  <Characters>21599</Characters>
  <Application>Microsoft Office Word</Application>
  <DocSecurity>0</DocSecurity>
  <Lines>179</Lines>
  <Paragraphs>50</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25476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2022-01-05T09:31:00Z</cp:lastPrinted>
  <dcterms:created xsi:type="dcterms:W3CDTF">2021-12-15T13:56:00Z</dcterms:created>
  <dcterms:modified xsi:type="dcterms:W3CDTF">2022-01-05T09:32:00Z</dcterms:modified>
</cp:coreProperties>
</file>